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2362" w14:paraId="8e82362" w:rsidRDefault="00FE5CCE" w:rsidP="00FE5CCE" w:rsidR="00FE5CCE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</w:t>
      </w:r>
      <w:r w:rsidR="0046532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C925C4">
        <w:t>2</w:t>
      </w:r>
      <w:r w:rsidR="00100629">
        <w:t>1</w:t>
      </w:r>
      <w:r w:rsidR="00C925C4">
        <w:t>9</w:t>
      </w:r>
      <w:r>
        <w:t>/1</w:t>
      </w:r>
      <w:r w:rsidR="00C925C4">
        <w:t>5</w:t>
      </w:r>
      <w:r>
        <w:t>-</w:t>
      </w:r>
      <w:r w:rsidR="00C925C4">
        <w:t>100</w:t>
      </w:r>
    </w:p>
    <w:p w:rsidRDefault="00FE5CCE" w:rsidP="00FE5CCE" w:rsidR="00FE5CCE" w:rsidRPr="00D21A2C"/>
    <w:p w:rsidRDefault="00FE5CCE" w:rsidP="00FE5CCE" w:rsidR="00FE5CC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E5CCE" w:rsidP="00FE5CCE" w:rsidR="00FE5CC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42493" w:rsidP="00342493" w:rsidR="00342493">
      <w:pPr>
        <w:pStyle w:val="Naslov2"/>
      </w:pPr>
    </w:p>
    <w:p w:rsidRDefault="00FC0FCB" w:rsidP="00342493" w:rsidR="00FC0FCB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342493" w:rsidP="00342493" w:rsidR="00342493" w:rsidRPr="00FC0FCB">
      <w:pPr>
        <w:pStyle w:val="Naslov2"/>
        <w:rPr>
          <w:b w:val="false"/>
        </w:rPr>
      </w:pPr>
      <w:r w:rsidRPr="00FC0FCB">
        <w:rPr>
          <w:b w:val="false"/>
        </w:rPr>
        <w:t>R J E Š E N J E</w:t>
      </w:r>
    </w:p>
    <w:p w:rsidRDefault="00342493" w:rsidP="00342493" w:rsidR="00342493">
      <w:pPr>
        <w:rPr>
          <w:b/>
          <w:bCs/>
        </w:rPr>
      </w:pPr>
    </w:p>
    <w:p w:rsidRDefault="00342493" w:rsidP="00342493" w:rsidR="00342493">
      <w:pPr>
        <w:ind w:firstLine="711"/>
        <w:jc w:val="both"/>
      </w:pPr>
      <w:r>
        <w:t xml:space="preserve">Trgovački sud u Osijeku, po sucu mr. sc. Tihomiru Kovačević, kao stečajnom sucu, u stečajnom postupku nad dužnikom </w:t>
      </w:r>
      <w:r w:rsidR="00C925C4" w:rsidRPr="00C925C4">
        <w:t>EURODIL d.o.o. za prehrambenu industriju u stečaju, Rakitovica, Venoseva 1/c, MBS 030063965, OIB: 43768171843</w:t>
      </w:r>
      <w:r w:rsidR="00100629" w:rsidRPr="00100629">
        <w:t xml:space="preserve">, dana </w:t>
      </w:r>
      <w:r w:rsidR="00C925C4">
        <w:t>3</w:t>
      </w:r>
      <w:r w:rsidR="00100629" w:rsidRPr="00100629">
        <w:t xml:space="preserve">. </w:t>
      </w:r>
      <w:r w:rsidR="00C925C4">
        <w:t>siječnj</w:t>
      </w:r>
      <w:r w:rsidR="00100629" w:rsidRPr="00100629">
        <w:t xml:space="preserve">a </w:t>
      </w:r>
      <w:r>
        <w:t>201</w:t>
      </w:r>
      <w:r w:rsidR="00C925C4">
        <w:t>7</w:t>
      </w:r>
      <w:r>
        <w:t xml:space="preserve">. </w:t>
      </w:r>
    </w:p>
    <w:p w:rsidRDefault="00342493" w:rsidP="00342493" w:rsidR="00342493">
      <w:pPr>
        <w:jc w:val="both"/>
      </w:pPr>
    </w:p>
    <w:p w:rsidRDefault="00810191" w:rsidP="00342493" w:rsidR="00810191">
      <w:pPr>
        <w:jc w:val="both"/>
      </w:pPr>
    </w:p>
    <w:p w:rsidRDefault="00342493" w:rsidP="00342493" w:rsidR="00342493" w:rsidRPr="00FC0FCB">
      <w:pPr>
        <w:jc w:val="center"/>
        <w:rPr>
          <w:bCs/>
        </w:rPr>
      </w:pPr>
      <w:r w:rsidRPr="00FC0FCB">
        <w:rPr>
          <w:bCs/>
        </w:rPr>
        <w:t>r i j e š i o  j e</w:t>
      </w:r>
    </w:p>
    <w:p w:rsidRDefault="0055051B" w:rsidP="00342493" w:rsidR="0055051B">
      <w:pPr>
        <w:rPr>
          <w:b/>
          <w:bCs/>
        </w:rPr>
      </w:pPr>
    </w:p>
    <w:p w:rsidRDefault="00810191" w:rsidP="00342493" w:rsidR="00810191">
      <w:pPr>
        <w:rPr>
          <w:b/>
          <w:bCs/>
        </w:rPr>
      </w:pPr>
    </w:p>
    <w:p w:rsidRDefault="0055051B" w:rsidP="00342493" w:rsidR="00342493">
      <w:pPr>
        <w:numPr>
          <w:ilvl w:val="0"/>
          <w:numId w:val="2"/>
        </w:numPr>
        <w:jc w:val="both"/>
      </w:pPr>
      <w:r>
        <w:rPr>
          <w:bCs/>
        </w:rPr>
        <w:t xml:space="preserve">Razrješava se član odbora vjerovnika </w:t>
      </w:r>
      <w:r w:rsidR="00840914">
        <w:rPr>
          <w:bCs/>
        </w:rPr>
        <w:t>Erste &amp; Steiermaerkische bank d.d. Rijeka</w:t>
      </w:r>
      <w:r w:rsidR="00342493">
        <w:t>.</w:t>
      </w:r>
    </w:p>
    <w:p w:rsidRDefault="00342493" w:rsidP="00342493" w:rsidR="00342493">
      <w:pPr>
        <w:jc w:val="both"/>
      </w:pPr>
    </w:p>
    <w:p w:rsidRDefault="0055051B" w:rsidP="00342493" w:rsidR="00342493">
      <w:pPr>
        <w:numPr>
          <w:ilvl w:val="0"/>
          <w:numId w:val="2"/>
        </w:numPr>
        <w:jc w:val="both"/>
      </w:pPr>
      <w:r>
        <w:t xml:space="preserve">Imenuje se novi član odbora vjerovnika </w:t>
      </w:r>
      <w:r w:rsidR="00840914">
        <w:t>B2 KAPITAL d</w:t>
      </w:r>
      <w:r w:rsidR="00100629">
        <w:t>.o.o. Zagreb, Radnička cesta 41</w:t>
      </w:r>
      <w:r w:rsidR="00551CE8">
        <w:t>.</w:t>
      </w:r>
    </w:p>
    <w:p w:rsidRDefault="00342493" w:rsidP="00342493" w:rsidR="00342493">
      <w:pPr>
        <w:ind w:left="1428"/>
        <w:jc w:val="both"/>
      </w:pPr>
    </w:p>
    <w:p w:rsidRDefault="00342493" w:rsidP="00342493" w:rsidR="00342493" w:rsidRPr="00840914">
      <w:pPr>
        <w:jc w:val="center"/>
      </w:pPr>
      <w:r w:rsidRPr="00840914">
        <w:t>Obrazloženje</w:t>
      </w:r>
    </w:p>
    <w:p w:rsidRDefault="00342493" w:rsidP="00342493" w:rsidR="00342493">
      <w:pPr>
        <w:jc w:val="center"/>
      </w:pPr>
    </w:p>
    <w:p w:rsidRDefault="00810191" w:rsidP="00342493" w:rsidR="00810191">
      <w:pPr>
        <w:jc w:val="center"/>
      </w:pPr>
    </w:p>
    <w:p w:rsidRDefault="00342493" w:rsidP="00342493" w:rsidR="00342493">
      <w:pPr>
        <w:jc w:val="both"/>
      </w:pPr>
      <w:r>
        <w:tab/>
      </w:r>
      <w:r w:rsidR="0055051B">
        <w:t xml:space="preserve">Na skupštini vjerovnika održanoj </w:t>
      </w:r>
      <w:r w:rsidR="00551CE8">
        <w:t>1</w:t>
      </w:r>
      <w:r w:rsidR="003A7D03">
        <w:t>7</w:t>
      </w:r>
      <w:r w:rsidR="00840914">
        <w:t>.</w:t>
      </w:r>
      <w:r w:rsidR="003A7D03">
        <w:t>12</w:t>
      </w:r>
      <w:r w:rsidR="00840914">
        <w:t>.</w:t>
      </w:r>
      <w:r w:rsidR="0055051B">
        <w:t>201</w:t>
      </w:r>
      <w:r w:rsidR="003A7D03">
        <w:t>5</w:t>
      </w:r>
      <w:r w:rsidR="0055051B">
        <w:t xml:space="preserve">. godine </w:t>
      </w:r>
      <w:r w:rsidR="00495A7A">
        <w:t>osnovan je</w:t>
      </w:r>
      <w:r w:rsidR="00C50FDB">
        <w:t xml:space="preserve"> </w:t>
      </w:r>
      <w:r w:rsidR="0055051B">
        <w:t xml:space="preserve">odbor vjerovnika </w:t>
      </w:r>
      <w:r w:rsidR="00495A7A">
        <w:t xml:space="preserve">od </w:t>
      </w:r>
      <w:r w:rsidR="003A7D03">
        <w:t>tri</w:t>
      </w:r>
      <w:r w:rsidR="00495A7A">
        <w:t xml:space="preserve"> člana, a jedan član bio je i vjerovnik</w:t>
      </w:r>
      <w:r w:rsidR="00495A7A" w:rsidRPr="00495A7A">
        <w:rPr>
          <w:bCs/>
        </w:rPr>
        <w:t xml:space="preserve"> </w:t>
      </w:r>
      <w:r w:rsidR="00495A7A">
        <w:rPr>
          <w:bCs/>
        </w:rPr>
        <w:t>Erste &amp; Steiermaerkische bank d.d. Rijeka</w:t>
      </w:r>
      <w:r w:rsidR="00551CE8">
        <w:t>.</w:t>
      </w:r>
    </w:p>
    <w:p w:rsidRDefault="0055051B" w:rsidP="00342493" w:rsidR="0055051B">
      <w:pPr>
        <w:jc w:val="both"/>
      </w:pPr>
    </w:p>
    <w:p w:rsidRDefault="0055051B" w:rsidP="00342493" w:rsidR="0055051B">
      <w:pPr>
        <w:jc w:val="both"/>
      </w:pPr>
      <w:r>
        <w:tab/>
      </w:r>
      <w:r w:rsidR="00551CE8">
        <w:t xml:space="preserve">Budući je u međuvremenu </w:t>
      </w:r>
      <w:r w:rsidR="00C13BB6">
        <w:rPr>
          <w:bCs/>
        </w:rPr>
        <w:t>Erste &amp; Steiermaerkische bank d.d. Rijeka</w:t>
      </w:r>
      <w:r w:rsidR="00C13BB6">
        <w:t xml:space="preserve"> </w:t>
      </w:r>
      <w:r w:rsidR="003A7D03">
        <w:t>prodala svoje potraživanje koje je imala prema stečajnom dužniku</w:t>
      </w:r>
      <w:r w:rsidR="00C13BB6">
        <w:t xml:space="preserve"> B2 KAPITAL d.o.o. Zagreb</w:t>
      </w:r>
      <w:r w:rsidR="00814194">
        <w:t>,</w:t>
      </w:r>
      <w:r w:rsidR="00C13BB6">
        <w:t xml:space="preserve"> </w:t>
      </w:r>
      <w:r w:rsidR="00814194">
        <w:t>te je</w:t>
      </w:r>
      <w:r w:rsidR="00DB542B">
        <w:t xml:space="preserve"> podneskom od </w:t>
      </w:r>
      <w:r w:rsidR="00814194">
        <w:t>7</w:t>
      </w:r>
      <w:r w:rsidR="00DB542B">
        <w:t>.</w:t>
      </w:r>
      <w:r w:rsidR="00814194">
        <w:t>1</w:t>
      </w:r>
      <w:r w:rsidR="00DB542B">
        <w:t xml:space="preserve">2.2016. </w:t>
      </w:r>
      <w:r w:rsidR="00814194" w:rsidRPr="00814194">
        <w:t xml:space="preserve">Erste &amp; Steiermaerkische bank d.d. Rijeka </w:t>
      </w:r>
      <w:r w:rsidR="00DB542B">
        <w:t>predložio donošenje odluke kao u izreci ovoga rješenja</w:t>
      </w:r>
      <w:r w:rsidR="00810191">
        <w:t>, a s čime se suglasio i predsjednik odbora vjerovnika i stečajni upravitelj</w:t>
      </w:r>
      <w:r w:rsidR="00CE4B37">
        <w:t xml:space="preserve">. </w:t>
      </w:r>
    </w:p>
    <w:p w:rsidRDefault="0055051B" w:rsidP="00342493" w:rsidR="0055051B">
      <w:pPr>
        <w:jc w:val="both"/>
      </w:pPr>
    </w:p>
    <w:p w:rsidRDefault="0055051B" w:rsidP="001C1F60" w:rsidR="00342493">
      <w:pPr>
        <w:jc w:val="both"/>
      </w:pPr>
      <w:r>
        <w:tab/>
        <w:t xml:space="preserve">Slijedom navedenoga, temeljem odredbe čl. </w:t>
      </w:r>
      <w:r w:rsidR="00810191">
        <w:t>99</w:t>
      </w:r>
      <w:r w:rsidR="000277F9" w:rsidRPr="000277F9">
        <w:t>. Stečajnog zakona (NN 71/15)</w:t>
      </w:r>
      <w:r w:rsidR="00EB108B">
        <w:t xml:space="preserve">, </w:t>
      </w:r>
      <w:r>
        <w:t>odlučeno je kao u izreci.</w:t>
      </w:r>
    </w:p>
    <w:p w:rsidRDefault="0048100D" w:rsidP="001C1F60" w:rsidR="0048100D">
      <w:pPr>
        <w:jc w:val="both"/>
      </w:pPr>
    </w:p>
    <w:p w:rsidRDefault="00342493" w:rsidP="00342493" w:rsidR="00342493">
      <w:pPr>
        <w:jc w:val="center"/>
      </w:pPr>
      <w:r>
        <w:t xml:space="preserve">U Osijeku </w:t>
      </w:r>
      <w:r w:rsidR="00810191">
        <w:t>3</w:t>
      </w:r>
      <w:r>
        <w:t xml:space="preserve">. </w:t>
      </w:r>
      <w:r w:rsidR="00810191">
        <w:t>siječnj</w:t>
      </w:r>
      <w:r w:rsidR="0048100D">
        <w:t>a</w:t>
      </w:r>
      <w:r>
        <w:t xml:space="preserve"> 201</w:t>
      </w:r>
      <w:r w:rsidR="00810191">
        <w:t>7</w:t>
      </w:r>
      <w:r>
        <w:t xml:space="preserve">. </w:t>
      </w:r>
    </w:p>
    <w:p w:rsidRDefault="00342493" w:rsidP="00342493" w:rsidR="00342493">
      <w:pPr>
        <w:jc w:val="both"/>
      </w:pPr>
    </w:p>
    <w:p w:rsidRDefault="00A43532" w:rsidP="00A43532" w:rsidR="00342493" w:rsidRPr="001C1F60">
      <w:r w:rsidRPr="001C1F60">
        <w:t>Zapisničar:</w:t>
      </w:r>
      <w:r w:rsidRPr="001C1F60">
        <w:tab/>
      </w:r>
      <w:r w:rsidRPr="001C1F60">
        <w:tab/>
      </w:r>
      <w:r w:rsidRPr="001C1F60">
        <w:tab/>
      </w:r>
      <w:r w:rsidRPr="001C1F60">
        <w:tab/>
      </w:r>
      <w:r w:rsidRPr="001C1F60">
        <w:tab/>
      </w:r>
      <w:r w:rsidRPr="001C1F60">
        <w:tab/>
      </w:r>
      <w:r w:rsidRPr="001C1F60">
        <w:tab/>
        <w:t xml:space="preserve">     </w:t>
      </w:r>
      <w:r w:rsidR="00342493" w:rsidRPr="001C1F60">
        <w:t>STEČAJNI SUDAC:</w:t>
      </w:r>
    </w:p>
    <w:p w:rsidRDefault="00A43532" w:rsidP="00A43532" w:rsidR="00342493" w:rsidRPr="007005D1">
      <w:pPr>
        <w:rPr>
          <w:b/>
        </w:rPr>
      </w:pPr>
      <w:r w:rsidRPr="001C1F60">
        <w:t>Elizabeta Đeke</w:t>
      </w:r>
      <w:r w:rsidRPr="001C1F60">
        <w:tab/>
        <w:t xml:space="preserve">                                                            </w:t>
      </w:r>
      <w:r w:rsidR="00342493" w:rsidRPr="001C1F60">
        <w:t>mr. sc. Tihomir Kovačević</w:t>
      </w:r>
    </w:p>
    <w:p w:rsidRDefault="00342493" w:rsidP="00342493" w:rsidR="00342493"/>
    <w:p w:rsidRDefault="00A43532" w:rsidP="00342493" w:rsidR="00A43532"/>
    <w:p w:rsidRDefault="00342493" w:rsidP="00342493" w:rsidR="00342493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42493" w:rsidP="00342493" w:rsidR="00810191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1C1F60" w:rsidP="00342493" w:rsidR="001C1F60" w:rsidRPr="0055051B">
      <w:pPr>
        <w:rPr>
          <w:bCs/>
        </w:rPr>
      </w:pPr>
    </w:p>
    <w:p w:rsidRDefault="00342493" w:rsidP="00342493" w:rsidR="00551CE8" w:rsidRPr="001C1F60">
      <w:pPr>
        <w:jc w:val="both"/>
        <w:rPr>
          <w:bCs/>
        </w:rPr>
      </w:pPr>
      <w:r w:rsidRPr="001C1F60">
        <w:rPr>
          <w:bCs/>
        </w:rPr>
        <w:lastRenderedPageBreak/>
        <w:t>D N A :</w:t>
      </w:r>
    </w:p>
    <w:p w:rsidRDefault="00342493" w:rsidP="00494F92" w:rsidR="00551CE8">
      <w:pPr>
        <w:numPr>
          <w:ilvl w:val="0"/>
          <w:numId w:val="3"/>
        </w:numPr>
        <w:jc w:val="both"/>
      </w:pPr>
      <w:r>
        <w:t>stečajn</w:t>
      </w:r>
      <w:r w:rsidR="00494F92">
        <w:t>a</w:t>
      </w:r>
      <w:r>
        <w:t xml:space="preserve"> upravitelj</w:t>
      </w:r>
      <w:r w:rsidR="00494F92">
        <w:t>ica</w:t>
      </w:r>
    </w:p>
    <w:p w:rsidRDefault="00EE5757" w:rsidP="004D6C6F" w:rsidR="00EE5757">
      <w:pPr>
        <w:numPr>
          <w:ilvl w:val="0"/>
          <w:numId w:val="3"/>
        </w:numPr>
        <w:jc w:val="both"/>
      </w:pPr>
      <w:r>
        <w:rPr>
          <w:bCs/>
        </w:rPr>
        <w:t>Erste &amp; Steiermaerkische bank d.d. Rijeka</w:t>
      </w:r>
      <w:r>
        <w:t xml:space="preserve"> </w:t>
      </w:r>
      <w:r w:rsidR="00494F92">
        <w:t>po punomoćniku</w:t>
      </w:r>
    </w:p>
    <w:p w:rsidRDefault="00494F92" w:rsidP="004D6C6F" w:rsidR="00494F92">
      <w:pPr>
        <w:numPr>
          <w:ilvl w:val="0"/>
          <w:numId w:val="3"/>
        </w:numPr>
        <w:jc w:val="both"/>
      </w:pPr>
      <w:r>
        <w:t>INA d.d. Zagreb po odvjetniku Vladimiru Burić, Osijek</w:t>
      </w:r>
    </w:p>
    <w:p w:rsidRDefault="009F7A0D" w:rsidP="004D6C6F" w:rsidR="00494F92">
      <w:pPr>
        <w:numPr>
          <w:ilvl w:val="0"/>
          <w:numId w:val="3"/>
        </w:numPr>
        <w:jc w:val="both"/>
      </w:pPr>
      <w:r>
        <w:t>RH, MF, PU, po Ingi Rauš iz Područnog ureda Slavonija i Baranja</w:t>
      </w:r>
    </w:p>
    <w:p w:rsidRDefault="00EE5757" w:rsidP="004D6C6F" w:rsidR="00EE5757">
      <w:pPr>
        <w:numPr>
          <w:ilvl w:val="0"/>
          <w:numId w:val="3"/>
        </w:numPr>
        <w:jc w:val="both"/>
      </w:pPr>
      <w:r>
        <w:t>B2 KAPITAL d.o.o. Zagreb, Radnička cesta 41</w:t>
      </w:r>
    </w:p>
    <w:p w:rsidRDefault="00EE5757" w:rsidP="00EE5757" w:rsidR="004D6C6F">
      <w:pPr>
        <w:numPr>
          <w:ilvl w:val="0"/>
          <w:numId w:val="3"/>
        </w:numPr>
        <w:jc w:val="both"/>
      </w:pPr>
      <w:r w:rsidRPr="00EE5757">
        <w:t>mrežna stranica e-Oglasna ploča sudova</w:t>
      </w:r>
    </w:p>
    <w:p w:rsidRDefault="00342493" w:rsidP="00342493" w:rsidR="00342493" w:rsidRPr="00721739">
      <w:pPr>
        <w:jc w:val="both"/>
        <w:rPr>
          <w:bCs/>
        </w:rPr>
      </w:pPr>
    </w:p>
    <w:p w:rsidRDefault="00342493" w:rsidP="00342493" w:rsidR="00342493"/>
    <w:p w:rsidRDefault="00DE53D9" w:rsidR="00DE53D9"/>
    <w:sectPr w:rsidR="00DE53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E9F" w:rsidR="00C65E9F">
      <w:r>
        <w:separator/>
      </w:r>
    </w:p>
  </w:endnote>
  <w:endnote w:id="0" w:type="continuationSeparator">
    <w:p w:rsidRDefault="00C65E9F" w:rsidR="00C65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E9F" w:rsidR="00C65E9F">
      <w:r>
        <w:separator/>
      </w:r>
    </w:p>
  </w:footnote>
  <w:footnote w:id="0" w:type="continuationSeparator">
    <w:p w:rsidRDefault="00C65E9F" w:rsidR="00C65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P="00024CE5" w:rsidR="005628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28C1" w:rsidR="005628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P="00024CE5" w:rsidR="005628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42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  <w:r>
      <w:tab/>
    </w:r>
    <w:r>
      <w:tab/>
    </w:r>
    <w:r w:rsidR="00C925C4" w:rsidRPr="00C925C4">
      <w:t>14 St-219/15-100</w:t>
    </w:r>
  </w:p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493"/>
    <w:rsid w:val="00024CE5"/>
    <w:rsid w:val="000277F9"/>
    <w:rsid w:val="00100629"/>
    <w:rsid w:val="00176495"/>
    <w:rsid w:val="001C1F60"/>
    <w:rsid w:val="00342493"/>
    <w:rsid w:val="003A7D03"/>
    <w:rsid w:val="00465327"/>
    <w:rsid w:val="00480FF3"/>
    <w:rsid w:val="0048100D"/>
    <w:rsid w:val="004942B7"/>
    <w:rsid w:val="00494F92"/>
    <w:rsid w:val="00495A7A"/>
    <w:rsid w:val="004A2F8F"/>
    <w:rsid w:val="004C608A"/>
    <w:rsid w:val="004D6C6F"/>
    <w:rsid w:val="0055051B"/>
    <w:rsid w:val="00551CE8"/>
    <w:rsid w:val="005628C1"/>
    <w:rsid w:val="00810191"/>
    <w:rsid w:val="00814194"/>
    <w:rsid w:val="00840914"/>
    <w:rsid w:val="008F3281"/>
    <w:rsid w:val="00940ABA"/>
    <w:rsid w:val="00964692"/>
    <w:rsid w:val="009A555A"/>
    <w:rsid w:val="009F7A0D"/>
    <w:rsid w:val="00A43532"/>
    <w:rsid w:val="00C13BB6"/>
    <w:rsid w:val="00C50FDB"/>
    <w:rsid w:val="00C65E9F"/>
    <w:rsid w:val="00C8224F"/>
    <w:rsid w:val="00C925C4"/>
    <w:rsid w:val="00CD5D89"/>
    <w:rsid w:val="00CE4B37"/>
    <w:rsid w:val="00DB542B"/>
    <w:rsid w:val="00DD1D3C"/>
    <w:rsid w:val="00DE53D9"/>
    <w:rsid w:val="00E20BDF"/>
    <w:rsid w:val="00E871BD"/>
    <w:rsid w:val="00E8745B"/>
    <w:rsid w:val="00EB108B"/>
    <w:rsid w:val="00EB5FC8"/>
    <w:rsid w:val="00EE5757"/>
    <w:rsid w:val="00FA6272"/>
    <w:rsid w:val="00FC0FCB"/>
    <w:rsid w:val="00FE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FE5CCE"/>
    <w:rPr>
      <w:b/>
      <w:bCs/>
    </w:rPr>
  </w:style>
  <w:style w:styleId="Tekstbalonia" w:type="paragraph">
    <w:name w:val="Balloon Text"/>
    <w:basedOn w:val="Normal"/>
    <w:link w:val="TekstbaloniaChar"/>
    <w:rsid w:val="004653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53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4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942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42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2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2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FE5CCE"/>
    <w:rPr>
      <w:b/>
      <w:bCs/>
    </w:rPr>
  </w:style>
  <w:style w:styleId="Tekstbalonia" w:type="paragraph">
    <w:name w:val="Balloon Text"/>
    <w:basedOn w:val="Normal"/>
    <w:link w:val="TekstbaloniaChar"/>
    <w:rsid w:val="004653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53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4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942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42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2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2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St-219/2015</izvorni_sadrzaj>
    <derivirana_varijabla naziv="DomainObject.Predmet.OznakaBroj_1">St-219/2015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EURODIL d.o.o. za prehrambenu industriju</izvorni_sadrzaj>
    <derivirana_varijabla naziv="DomainObject.Predmet.ProtustrankaFormated_1">  EURODIL d.o.o. za prehrambenu industriju</derivirana_varijabla>
  </DomainObject.Predmet.ProtustrankaFormated>
  <DomainObject.Predmet.ProtustrankaFormatedOIB>
    <izvorni_sadrzaj>  EURODIL d.o.o. za prehrambenu industriju, OIB 43768171843</izvorni_sadrzaj>
    <derivirana_varijabla naziv="DomainObject.Predmet.ProtustrankaFormatedOIB_1">  EURODIL d.o.o. za prehrambenu industriju, OIB 43768171843</derivirana_varijabla>
  </DomainObject.Predmet.ProtustrankaFormatedOIB>
  <DomainObject.Predmet.ProtustrankaFormatedWithAdress>
    <izvorni_sadrzaj> EURODIL d.o.o. za prehrambenu industriju, Venoseva 1c, 31542 Rakitovica</izvorni_sadrzaj>
    <derivirana_varijabla naziv="DomainObject.Predmet.ProtustrankaFormatedWithAdress_1"> EURODIL d.o.o. za prehrambenu industriju, Venoseva 1c, 31542 Rakitovica</derivirana_varijabla>
  </DomainObject.Predmet.ProtustrankaFormatedWithAdress>
  <DomainObject.Predmet.ProtustrankaFormatedWithAdressOIB>
    <izvorni_sadrzaj> EURODIL d.o.o. za prehrambenu industriju, OIB 43768171843, Venoseva 1c, 31542 Rakitovica</izvorni_sadrzaj>
    <derivirana_varijabla naziv="DomainObject.Predmet.ProtustrankaFormatedWithAdressOIB_1"> EURODIL d.o.o. za prehrambenu industriju, OIB 43768171843, Venoseva 1c, 31542 Rakitovica</derivirana_varijabla>
  </DomainObject.Predmet.ProtustrankaFormatedWithAdressOIB>
  <DomainObject.Predmet.ProtustrankaWithAdress>
    <izvorni_sadrzaj>EURODIL d.o.o. za prehrambenu industriju Venoseva 1c, 31542 Rakitovica</izvorni_sadrzaj>
    <derivirana_varijabla naziv="DomainObject.Predmet.ProtustrankaWithAdress_1">EURODIL d.o.o. za prehrambenu industriju Venoseva 1c, 31542 Rakitovica</derivirana_varijabla>
  </DomainObject.Predmet.ProtustrankaWithAdress>
  <DomainObject.Predmet.ProtustrankaWithAdressOIB>
    <izvorni_sadrzaj>EURODIL d.o.o. za prehrambenu industriju, OIB 43768171843, Venoseva 1c, 31542 Rakitovica</izvorni_sadrzaj>
    <derivirana_varijabla naziv="DomainObject.Predmet.ProtustrankaWithAdressOIB_1">EURODIL d.o.o. za prehrambenu industriju, OIB 43768171843, Venoseva 1c, 31542 Rakitovica</derivirana_varijabla>
  </DomainObject.Predmet.ProtustrankaWithAdressOIB>
  <DomainObject.Predmet.ProtustrankaNazivFormated>
    <izvorni_sadrzaj>EURODIL d.o.o. za prehrambenu industriju</izvorni_sadrzaj>
    <derivirana_varijabla naziv="DomainObject.Predmet.ProtustrankaNazivFormated_1">EURODIL d.o.o. za prehrambenu industriju</derivirana_varijabla>
  </DomainObject.Predmet.ProtustrankaNazivFormated>
  <DomainObject.Predmet.ProtustrankaNazivFormatedOIB>
    <izvorni_sadrzaj>EURODIL d.o.o. za prehrambenu industriju, OIB 43768171843</izvorni_sadrzaj>
    <derivirana_varijabla naziv="DomainObject.Predmet.ProtustrankaNazivFormatedOIB_1">EURODIL d.o.o. za prehrambenu industriju, OIB 43768171843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Miličić</izvorni_sadrzaj>
    <derivirana_varijabla naziv="DomainObject.Predmet.StrankaFormated_1">  Vesna Miličić</derivirana_varijabla>
  </DomainObject.Predmet.StrankaFormated>
  <DomainObject.Predmet.StrankaFormatedOIB>
    <izvorni_sadrzaj>  Vesna Miličić, OIB 28475916299</izvorni_sadrzaj>
    <derivirana_varijabla naziv="DomainObject.Predmet.StrankaFormatedOIB_1">  Vesna Miličić, OIB 28475916299</derivirana_varijabla>
  </DomainObject.Predmet.StrankaFormatedOIB>
  <DomainObject.Predmet.StrankaFormatedWithAdress>
    <izvorni_sadrzaj> Vesna Miličić, Augusta Harambašića 27, 31542 Radikovci</izvorni_sadrzaj>
    <derivirana_varijabla naziv="DomainObject.Predmet.StrankaFormatedWithAdress_1"> Vesna Miličić, Augusta Harambašića 27, 31542 Radikovci</derivirana_varijabla>
  </DomainObject.Predmet.StrankaFormatedWithAdress>
  <DomainObject.Predmet.StrankaFormatedWithAdressOIB>
    <izvorni_sadrzaj> Vesna Miličić, OIB 28475916299, Augusta Harambašića 27, 31542 Radikovci</izvorni_sadrzaj>
    <derivirana_varijabla naziv="DomainObject.Predmet.StrankaFormatedWithAdressOIB_1"> Vesna Miličić, OIB 28475916299, Augusta Harambašića 27, 31542 Radikovci</derivirana_varijabla>
  </DomainObject.Predmet.StrankaFormatedWithAdressOIB>
  <DomainObject.Predmet.StrankaWithAdress>
    <izvorni_sadrzaj>Vesna Miličić Augusta Harambašića 27,31542 Radikovci</izvorni_sadrzaj>
    <derivirana_varijabla naziv="DomainObject.Predmet.StrankaWithAdress_1">Vesna Miličić Augusta Harambašića 27,31542 Radikovci</derivirana_varijabla>
  </DomainObject.Predmet.StrankaWithAdress>
  <DomainObject.Predmet.StrankaWithAdressOIB>
    <izvorni_sadrzaj>Vesna Miličić, OIB 28475916299, Augusta Harambašića 27,31542 Radikovci</izvorni_sadrzaj>
    <derivirana_varijabla naziv="DomainObject.Predmet.StrankaWithAdressOIB_1">Vesna Miličić, OIB 28475916299, Augusta Harambašića 27,31542 Radikovci</derivirana_varijabla>
  </DomainObject.Predmet.StrankaWithAdressOIB>
  <DomainObject.Predmet.StrankaNazivFormated>
    <izvorni_sadrzaj>Vesna Miličić</izvorni_sadrzaj>
    <derivirana_varijabla naziv="DomainObject.Predmet.StrankaNazivFormated_1">Vesna Miličić</derivirana_varijabla>
  </DomainObject.Predmet.StrankaNazivFormated>
  <DomainObject.Predmet.StrankaNazivFormatedOIB>
    <izvorni_sadrzaj>Vesna Miličić, OIB 28475916299</izvorni_sadrzaj>
    <derivirana_varijabla naziv="DomainObject.Predmet.StrankaNazivFormatedOIB_1">Vesna Miličić, OIB 28475916299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Vesna Miličić</item>
    </izvorni_sadrzaj>
    <derivirana_varijabla naziv="DomainObject.Predmet.StrankaListFormated_1">
      <item>Vesna Miličić</item>
    </derivirana_varijabla>
  </DomainObject.Predmet.StrankaListFormated>
  <DomainObject.Predmet.StrankaListFormatedOIB>
    <izvorni_sadrzaj>
      <item>Vesna Miličić, OIB 28475916299</item>
    </izvorni_sadrzaj>
    <derivirana_varijabla naziv="DomainObject.Predmet.StrankaListFormatedOIB_1">
      <item>Vesna Miličić, OIB 28475916299</item>
    </derivirana_varijabla>
  </DomainObject.Predmet.StrankaListFormatedOIB>
  <DomainObject.Predmet.StrankaListFormatedWithAdress>
    <izvorni_sadrzaj>
      <item>Vesna Miličić, Augusta Harambašića 27, 31542 Radikovci</item>
    </izvorni_sadrzaj>
    <derivirana_varijabla naziv="DomainObject.Predmet.StrankaListFormatedWithAdress_1">
      <item>Vesna Miličić, Augusta Harambašića 27, 31542 Radikovci</item>
    </derivirana_varijabla>
  </DomainObject.Predmet.StrankaListFormatedWithAdress>
  <DomainObject.Predmet.StrankaListFormatedWithAdressOIB>
    <izvorni_sadrzaj>
      <item>Vesna Miličić, OIB 28475916299, Augusta Harambašića 27, 31542 Radikovci</item>
    </izvorni_sadrzaj>
    <derivirana_varijabla naziv="DomainObject.Predmet.StrankaListFormatedWithAdressOIB_1">
      <item>Vesna Miličić, OIB 28475916299, Augusta Harambašića 27, 31542 Radikovci</item>
    </derivirana_varijabla>
  </DomainObject.Predmet.StrankaListFormatedWithAdressOIB>
  <DomainObject.Predmet.StrankaListNazivFormated>
    <izvorni_sadrzaj>
      <item>Vesna Miličić</item>
    </izvorni_sadrzaj>
    <derivirana_varijabla naziv="DomainObject.Predmet.StrankaListNazivFormated_1">
      <item>Vesna Miličić</item>
    </derivirana_varijabla>
  </DomainObject.Predmet.StrankaListNazivFormated>
  <DomainObject.Predmet.StrankaListNazivFormatedOIB>
    <izvorni_sadrzaj>
      <item>Vesna Miličić, OIB 28475916299</item>
    </izvorni_sadrzaj>
    <derivirana_varijabla naziv="DomainObject.Predmet.StrankaListNazivFormatedOIB_1">
      <item>Vesna Miličić, OIB 28475916299</item>
    </derivirana_varijabla>
  </DomainObject.Predmet.StrankaListNazivFormatedOIB>
  <DomainObject.Predmet.ProtuStrankaListFormated>
    <izvorni_sadrzaj>
      <item>EURODIL d.o.o. za prehrambenu industriju</item>
    </izvorni_sadrzaj>
    <derivirana_varijabla naziv="DomainObject.Predmet.ProtuStrankaListFormated_1">
      <item>EURODIL d.o.o. za prehrambenu industriju</item>
    </derivirana_varijabla>
  </DomainObject.Predmet.ProtuStrankaListFormated>
  <DomainObject.Predmet.ProtuStrankaListFormatedOIB>
    <izvorni_sadrzaj>
      <item>EURODIL d.o.o. za prehrambenu industriju, OIB 43768171843</item>
    </izvorni_sadrzaj>
    <derivirana_varijabla naziv="DomainObject.Predmet.ProtuStrankaListFormatedOIB_1">
      <item>EURODIL d.o.o. za prehrambenu industriju, OIB 43768171843</item>
    </derivirana_varijabla>
  </DomainObject.Predmet.ProtuStrankaListFormatedOIB>
  <DomainObject.Predmet.ProtuStrankaListFormatedWithAdress>
    <izvorni_sadrzaj>
      <item>EURODIL d.o.o. za prehrambenu industriju, Venoseva 1c, 31542 Rakitovica</item>
    </izvorni_sadrzaj>
    <derivirana_varijabla naziv="DomainObject.Predmet.ProtuStrankaListFormatedWithAdress_1">
      <item>EURODIL d.o.o. za prehrambenu industriju, Venoseva 1c, 31542 Rakitovica</item>
    </derivirana_varijabla>
  </DomainObject.Predmet.ProtuStrankaListFormatedWithAdress>
  <DomainObject.Predmet.ProtuStrankaListFormatedWithAdressOIB>
    <izvorni_sadrzaj>
      <item>EURODIL d.o.o. za prehrambenu industriju, OIB 43768171843, Venoseva 1c, 31542 Rakitovica</item>
    </izvorni_sadrzaj>
    <derivirana_varijabla naziv="DomainObject.Predmet.ProtuStrankaListFormatedWithAdressOIB_1">
      <item>EURODIL d.o.o. za prehrambenu industriju, OIB 43768171843, Venoseva 1c, 31542 Rakitovica</item>
    </derivirana_varijabla>
  </DomainObject.Predmet.ProtuStrankaListFormatedWithAdressOIB>
  <DomainObject.Predmet.ProtuStrankaListNazivFormated>
    <izvorni_sadrzaj>
      <item>EURODIL d.o.o. za prehrambenu industriju</item>
    </izvorni_sadrzaj>
    <derivirana_varijabla naziv="DomainObject.Predmet.ProtuStrankaListNazivFormated_1">
      <item>EURODIL d.o.o. za prehrambenu industriju</item>
    </derivirana_varijabla>
  </DomainObject.Predmet.ProtuStrankaListNazivFormated>
  <DomainObject.Predmet.ProtuStrankaListNazivFormatedOIB>
    <izvorni_sadrzaj>
      <item>EURODIL d.o.o. za prehrambenu industriju, OIB 43768171843</item>
    </izvorni_sadrzaj>
    <derivirana_varijabla naziv="DomainObject.Predmet.ProtuStrankaListNazivFormatedOIB_1">
      <item>EURODIL d.o.o. za prehrambenu industriju, OIB 43768171843</item>
    </derivirana_varijabla>
  </DomainObject.Predmet.ProtuStrankaListNazivFormatedOIB>
  <DomainObject.Predmet.OstaliListFormated>
    <izvorni_sadrzaj>
      <item>Mirko Falamić</item>
      <item>ŽDO GUO OSIJEK</item>
      <item>Ivana Krstić</item>
      <item>EKO FAMI d.o.o.</item>
      <item>Erste &amp; Steiermaerkische bank d.d.</item>
      <item>INA d.d.</item>
    </izvorni_sadrzaj>
    <derivirana_varijabla naziv="DomainObject.Predmet.OstaliListFormated_1">
      <item>Mirko Falamić</item>
      <item>ŽDO GUO OSIJEK</item>
      <item>Ivana Krstić</item>
      <item>EKO FAMI d.o.o.</item>
      <item>Erste &amp; Steiermaerkische bank d.d.</item>
      <item>INA d.d.</item>
    </derivirana_varijabla>
  </DomainObject.Predmet.OstaliListFormated>
  <DomainObject.Predmet.OstaliListFormatedOIB>
    <izvorni_sadrzaj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</izvorni_sadrzaj>
    <derivirana_varijabla naziv="DomainObject.Predmet.OstaliListFormatedOIB_1"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</derivirana_varijabla>
  </DomainObject.Predmet.OstaliListFormatedOIB>
  <DomainObject.Predmet.OstaliListFormatedWithAdress>
    <izvorni_sadrzaj>
      <item>Mirko Falamić, Venoseva 16/a, 31542 Rakitovica</item>
      <item>ŽDO GUO OSIJEK</item>
      <item>Ivana Krstić, Josipa Juraja Strossmayera 268, 31000 Osijek</item>
      <item>EKO FAMI d.o.o., Venoseva 1C, 31542 Rakitovica</item>
      <item>Erste &amp; Steiermaerkische bank d.d., Jadranski trg 3a, 51000 Rijeka</item>
      <item>INA d.d., R.F. Mihanovića 9, 10000 Zagreb</item>
    </izvorni_sadrzaj>
    <derivirana_varijabla naziv="DomainObject.Predmet.OstaliListFormatedWithAdress_1">
      <item>Mirko Falamić, Venoseva 16/a, 31542 Rakitovica</item>
      <item>ŽDO GUO OSIJEK</item>
      <item>Ivana Krstić, Josipa Juraja Strossmayera 268, 31000 Osijek</item>
      <item>EKO FAMI d.o.o., Venoseva 1C, 31542 Rakitovica</item>
      <item>Erste &amp; Steiermaerkische bank d.d., Jadranski trg 3a, 51000 Rijeka</item>
      <item>INA d.d., R.F. Mihanovića 9, 10000 Zagreb</item>
    </derivirana_varijabla>
  </DomainObject.Predmet.OstaliListFormatedWithAdress>
  <DomainObject.Predmet.OstaliListFormatedWithAdressOIB>
    <izvorni_sadrzaj>
      <item>Mirko Falamić, OIB 67048302059, Venoseva 16/a, 31542 Rakitovica</item>
      <item>ŽDO GUO OSIJEK</item>
      <item>Ivana Krstić, OIB 47574637103, Josipa Juraja Strossmayera 268, 31000 Osijek</item>
      <item>EKO FAMI d.o.o., OIB 63554878689, Venoseva 1C, 31542 Rakitovica</item>
      <item>Erste &amp; Steiermaerkische bank d.d., Jadranski trg 3a, 51000 Rijeka</item>
      <item>INA d.d., R.F. Mihanovića 9, 10000 Zagreb</item>
    </izvorni_sadrzaj>
    <derivirana_varijabla naziv="DomainObject.Predmet.OstaliListFormatedWithAdressOIB_1">
      <item>Mirko Falamić, OIB 67048302059, Venoseva 16/a, 31542 Rakitovica</item>
      <item>ŽDO GUO OSIJEK</item>
      <item>Ivana Krstić, OIB 47574637103, Josipa Juraja Strossmayera 268, 31000 Osijek</item>
      <item>EKO FAMI d.o.o., OIB 63554878689, Venoseva 1C, 31542 Rakitovica</item>
      <item>Erste &amp; Steiermaerkische bank d.d., Jadranski trg 3a, 51000 Rijeka</item>
      <item>INA d.d., R.F. Mihanovića 9, 10000 Zagreb</item>
    </derivirana_varijabla>
  </DomainObject.Predmet.OstaliListFormatedWithAdressOIB>
  <DomainObject.Predmet.OstaliListNazivFormated>
    <izvorni_sadrzaj>
      <item>Mirko Falamić</item>
      <item>ŽDO GUO OSIJEK</item>
      <item>Ivana Krstić</item>
      <item>EKO FAMI d.o.o.</item>
      <item>Erste &amp; Steiermaerkische bank d.d.</item>
      <item>INA d.d.</item>
    </izvorni_sadrzaj>
    <derivirana_varijabla naziv="DomainObject.Predmet.OstaliListNazivFormated_1">
      <item>Mirko Falamić</item>
      <item>ŽDO GUO OSIJEK</item>
      <item>Ivana Krstić</item>
      <item>EKO FAMI d.o.o.</item>
      <item>Erste &amp; Steiermaerkische bank d.d.</item>
      <item>INA d.d.</item>
    </derivirana_varijabla>
  </DomainObject.Predmet.OstaliListNazivFormated>
  <DomainObject.Predmet.OstaliListNazivFormatedOIB>
    <izvorni_sadrzaj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</izvorni_sadrzaj>
    <derivirana_varijabla naziv="DomainObject.Predmet.OstaliListNazivFormatedOIB_1"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Miličić</izvorni_sadrzaj>
    <derivirana_varijabla naziv="DomainObject.Predmet.StrankaIDrugi_1">Vesna Miličić</derivirana_varijabla>
  </DomainObject.Predmet.StrankaIDrugi>
  <DomainObject.Predmet.ProtustrankaIDrugi>
    <izvorni_sadrzaj>EURODIL d.o.o. za prehrambenu industriju</izvorni_sadrzaj>
    <derivirana_varijabla naziv="DomainObject.Predmet.ProtustrankaIDrugi_1">EURODIL d.o.o. za prehrambenu industriju</derivirana_varijabla>
  </DomainObject.Predmet.ProtustrankaIDrugi>
  <DomainObject.Predmet.StrankaIDrugiAdressOIB>
    <izvorni_sadrzaj>Vesna Miličić, OIB 28475916299, Augusta Harambašića 27, 31542 Radikovci</izvorni_sadrzaj>
    <derivirana_varijabla naziv="DomainObject.Predmet.StrankaIDrugiAdressOIB_1">Vesna Miličić, OIB 28475916299, Augusta Harambašića 27, 31542 Radikovci</derivirana_varijabla>
  </DomainObject.Predmet.StrankaIDrugiAdressOIB>
  <DomainObject.Predmet.ProtustrankaIDrugiAdressOIB>
    <izvorni_sadrzaj>EURODIL d.o.o. za prehrambenu industriju, OIB 43768171843, Venoseva 1c, 31542 Rakitovica</izvorni_sadrzaj>
    <derivirana_varijabla naziv="DomainObject.Predmet.ProtustrankaIDrugiAdressOIB_1">EURODIL d.o.o. za prehrambenu industriju, OIB 43768171843,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Miličić</item>
      <item>EURODIL d.o.o. za prehrambenu industriju</item>
      <item>Mirko Falamić</item>
      <item>ŽDO GUO OSIJEK</item>
      <item>Ivana Krstić</item>
      <item>EKO FAMI d.o.o.</item>
      <item>Erste &amp; Steiermaerkische bank d.d.</item>
      <item>INA d.d.</item>
    </izvorni_sadrzaj>
    <derivirana_varijabla naziv="DomainObject.Predmet.SudioniciListNaziv_1">
      <item>Vesna Miličić</item>
      <item>EURODIL d.o.o. za prehrambenu industriju</item>
      <item>Mirko Falamić</item>
      <item>ŽDO GUO OSIJEK</item>
      <item>Ivana Krstić</item>
      <item>EKO FAMI d.o.o.</item>
      <item>Erste &amp; Steiermaerkische bank d.d.</item>
      <item>INA d.d.</item>
    </derivirana_varijabla>
  </DomainObject.Predmet.SudioniciListNaziv>
  <DomainObject.Predmet.SudioniciListAdressOIB>
    <izvorni_sadrzaj>
      <item>Vesna Miličić, OIB 28475916299, Augusta Harambašića 27,31542 Radikovci</item>
      <item>EURODIL d.o.o. za prehrambenu industriju, OIB 43768171843, Venoseva 1c,31542 Rakitovica</item>
      <item>Mirko Falamić, OIB 67048302059, Venoseva 16/a,31542 Rakitovica</item>
      <item>ŽDO GUO OSIJEK</item>
      <item>Ivana Krstić, OIB 47574637103, Josipa Juraja Strossmayera 268,31000 Osijek</item>
      <item>EKO FAMI d.o.o., OIB 63554878689, Venoseva 1C,31542 Rakitovica</item>
      <item>Erste &amp; Steiermaerkische bank d.d., Jadranski trg 3a,51000 Rijeka</item>
      <item>INA d.d., R.F. Mihanovića 9,10000 Zagreb</item>
    </izvorni_sadrzaj>
    <derivirana_varijabla naziv="DomainObject.Predmet.SudioniciListAdressOIB_1">
      <item>Vesna Miličić, OIB 28475916299, Augusta Harambašića 27,31542 Radikovci</item>
      <item>EURODIL d.o.o. za prehrambenu industriju, OIB 43768171843, Venoseva 1c,31542 Rakitovica</item>
      <item>Mirko Falamić, OIB 67048302059, Venoseva 16/a,31542 Rakitovica</item>
      <item>ŽDO GUO OSIJEK</item>
      <item>Ivana Krstić, OIB 47574637103, Josipa Juraja Strossmayera 268,31000 Osijek</item>
      <item>EKO FAMI d.o.o., OIB 63554878689, Venoseva 1C,31542 Rakitovica</item>
      <item>Erste &amp; Steiermaerkische bank d.d., Jadranski trg 3a,51000 Rijeka</item>
      <item>INA d.d., R.F.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28475916299</item>
      <item>, OIB 43768171843</item>
      <item>, OIB 67048302059</item>
      <item>, OIB null</item>
      <item>, OIB 47574637103</item>
      <item>, OIB 63554878689</item>
      <item>, OIB null</item>
      <item>, OIB null</item>
    </izvorni_sadrzaj>
    <derivirana_varijabla naziv="DomainObject.Predmet.SudioniciListNazivOIB_1">
      <item>, OIB 28475916299</item>
      <item>, OIB 43768171843</item>
      <item>, OIB 67048302059</item>
      <item>, OIB null</item>
      <item>, OIB 47574637103</item>
      <item>, OIB 63554878689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1492</properties:Characters>
  <properties:Lines>55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2017-01-03T10:19:00Z</dcterms:created>
  <dc:creator>edeke</dc:creator>
  <cp:lastModifiedBy>Elizabeta Đeke</cp:lastModifiedBy>
  <cp:lastPrinted>2016-03-01T13:03:00Z</cp:lastPrinted>
  <dcterms:modified xmlns:xsi="http://www.w3.org/2001/XMLSchema-instance" xsi:type="dcterms:W3CDTF">2017-01-03T10:20:00Z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