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0f40" w14:paraId="8550f40" w:rsidRDefault="00D67CD7" w:rsidP="00D67CD7" w:rsidR="00D67CD7" w:rsidRPr="004E743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4E7435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  <w:t xml:space="preserve"> </w:t>
      </w:r>
    </w:p>
    <w:p w:rsidRDefault="00D67CD7" w:rsidP="00D67CD7" w:rsidR="00D67CD7" w:rsidRPr="004E7435">
      <w:pPr>
        <w:rPr>
          <w:b/>
        </w:rPr>
      </w:pPr>
      <w:r w:rsidRPr="004E7435">
        <w:rPr>
          <w:color w:val="000000"/>
        </w:rPr>
        <w:t xml:space="preserve">        </w:t>
      </w:r>
      <w:r w:rsidRPr="004E7435">
        <w:rPr>
          <w:b/>
        </w:rPr>
        <w:t>REPUBLIKA HRVATSKA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  TRGOVAČKI SUD U SPLITU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STALNA SLUŽBA DUBROVNIK</w:t>
      </w:r>
    </w:p>
    <w:p w:rsidRDefault="00D67CD7" w:rsidP="00D67CD7" w:rsidR="00D67CD7" w:rsidRPr="004E7435">
      <w:pPr>
        <w:rPr>
          <w:b/>
        </w:rPr>
      </w:pPr>
      <w:r w:rsidRPr="004E7435">
        <w:t xml:space="preserve">     </w:t>
      </w:r>
      <w:r w:rsidRPr="004E7435">
        <w:rPr>
          <w:b/>
        </w:rPr>
        <w:t>Dr. A. Starčevića 23, Dubrovnik</w:t>
      </w:r>
    </w:p>
    <w:p w:rsidRDefault="004E7435" w:rsidP="00D67CD7" w:rsidR="00D67CD7" w:rsidRPr="004E7435">
      <w:pPr>
        <w:jc w:val="right"/>
        <w:rPr>
          <w:b/>
        </w:rPr>
      </w:pPr>
      <w:r w:rsidRPr="004E7435">
        <w:rPr>
          <w:b/>
        </w:rPr>
        <w:t>Posl. br. 7-St.823/</w:t>
      </w:r>
      <w:r w:rsidR="00D67CD7" w:rsidRPr="004E7435">
        <w:rPr>
          <w:b/>
        </w:rPr>
        <w:t>16</w:t>
      </w:r>
    </w:p>
    <w:p w:rsidRDefault="00D67CD7" w:rsidP="00D67CD7" w:rsidR="00D67CD7" w:rsidRPr="004E7435">
      <w:pPr>
        <w:jc w:val="right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E P U B L I K A    H R V A T S K A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J E Š E N J 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both"/>
      </w:pPr>
      <w:r w:rsidRPr="004E7435">
        <w:tab/>
        <w:t>Trgovački sud u Splitu, Stalna služba u Dubrovniku, po stečajnom sucu tog suda Diani Butigan Granić, kao sucu pojedincu, u stečajnom postupku nad dužnikom</w:t>
      </w:r>
      <w:r w:rsidR="004E7435">
        <w:t xml:space="preserve"> </w:t>
      </w:r>
      <w:r w:rsidR="004E7435" w:rsidRPr="00DC1683">
        <w:rPr>
          <w:sz w:val="22"/>
          <w:szCs w:val="22"/>
        </w:rPr>
        <w:t>GNJEČ d.o.o., Staševica, Trg fra Ante Gnječa 5, OIB: 34245554220</w:t>
      </w:r>
      <w:r w:rsidR="004E7435">
        <w:rPr>
          <w:sz w:val="22"/>
          <w:szCs w:val="22"/>
        </w:rPr>
        <w:t xml:space="preserve">, </w:t>
      </w:r>
      <w:r w:rsidRPr="004E7435">
        <w:t xml:space="preserve">zastupano po stečajnom upravitelju </w:t>
      </w:r>
      <w:r w:rsidR="004E7435">
        <w:t>Draganu Bijeliću iz Šibenika, izvan ročišta, dana 11. kolovoza</w:t>
      </w:r>
      <w:r w:rsidRPr="004E7435">
        <w:t xml:space="preserve"> 2016. godine</w:t>
      </w:r>
    </w:p>
    <w:p w:rsidRDefault="00D67CD7" w:rsidP="00D67CD7" w:rsidR="00D67CD7" w:rsidRPr="004E7435">
      <w:pPr>
        <w:jc w:val="both"/>
      </w:pPr>
    </w:p>
    <w:p w:rsidRDefault="00D67CD7" w:rsidP="00D67CD7" w:rsidR="00D67CD7" w:rsidRPr="004E7435">
      <w:pPr>
        <w:jc w:val="both"/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i j e š i o    j 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ind w:hanging="705" w:left="705"/>
        <w:jc w:val="both"/>
      </w:pPr>
      <w:r w:rsidRPr="004E7435">
        <w:rPr>
          <w:b/>
        </w:rPr>
        <w:t>I.</w:t>
      </w:r>
      <w:r w:rsidRPr="004E7435">
        <w:rPr>
          <w:b/>
        </w:rPr>
        <w:tab/>
      </w:r>
      <w:r w:rsidRPr="004E7435">
        <w:t xml:space="preserve">Obustavlja se i zaključuje stečajni postupak nad dužnikom </w:t>
      </w:r>
      <w:r w:rsidR="004E7435" w:rsidRPr="00DC1683">
        <w:rPr>
          <w:sz w:val="22"/>
          <w:szCs w:val="22"/>
        </w:rPr>
        <w:t>GNJEČ d.o.o., Staševica, Trg fra Ante Gnječa 5, OIB: 34245554220</w:t>
      </w:r>
      <w:r w:rsidR="004E7435">
        <w:rPr>
          <w:sz w:val="22"/>
          <w:szCs w:val="22"/>
        </w:rPr>
        <w:t xml:space="preserve">, </w:t>
      </w:r>
      <w:r w:rsidRPr="004E7435">
        <w:t xml:space="preserve">zastupano po stečajnom upravitelju </w:t>
      </w:r>
      <w:r w:rsidR="004E7435">
        <w:t>Draganu Bijeliću iz Šibenika</w:t>
      </w:r>
      <w:r w:rsidRPr="004E7435">
        <w:t>.</w:t>
      </w:r>
    </w:p>
    <w:p w:rsidRDefault="00D67CD7" w:rsidP="00D67CD7" w:rsidR="00D67CD7" w:rsidRPr="004E7435">
      <w:pPr>
        <w:ind w:hanging="705" w:left="705"/>
        <w:jc w:val="both"/>
        <w:rPr>
          <w:b/>
        </w:rPr>
      </w:pPr>
    </w:p>
    <w:p w:rsidRDefault="00D67CD7" w:rsidP="00D67CD7" w:rsidR="00D67CD7" w:rsidRPr="004E7435">
      <w:pPr>
        <w:ind w:hanging="705" w:left="705"/>
        <w:jc w:val="both"/>
      </w:pPr>
      <w:r w:rsidRPr="004E7435">
        <w:rPr>
          <w:b/>
        </w:rPr>
        <w:t>II.</w:t>
      </w:r>
      <w:r w:rsidRPr="004E7435">
        <w:rPr>
          <w:b/>
        </w:rPr>
        <w:tab/>
      </w:r>
      <w:r w:rsidRPr="004E7435">
        <w:t xml:space="preserve">Nastavlja se postupak u korist stečajne mase stečajnog dužnika u stečajnom postupku nad dužnikom </w:t>
      </w:r>
      <w:r w:rsidR="004E7435" w:rsidRPr="00DC1683">
        <w:rPr>
          <w:sz w:val="22"/>
          <w:szCs w:val="22"/>
        </w:rPr>
        <w:t>GNJEČ d.o.o., Staševica, Trg fra Ante Gnječa 5, OIB: 34245554220</w:t>
      </w:r>
      <w:r w:rsidR="004E7435">
        <w:rPr>
          <w:sz w:val="22"/>
          <w:szCs w:val="22"/>
        </w:rPr>
        <w:t xml:space="preserve"> </w:t>
      </w:r>
      <w:r w:rsidRPr="004E7435">
        <w:t xml:space="preserve">zastupano po stečajnom upravitelju </w:t>
      </w:r>
      <w:r w:rsidR="004E7435">
        <w:t>Draganu Bijeliću iz Šibenika</w:t>
      </w:r>
      <w:r w:rsidRPr="004E7435">
        <w:t>.</w:t>
      </w:r>
    </w:p>
    <w:p w:rsidRDefault="00D67CD7" w:rsidP="00D67CD7" w:rsidR="00D67CD7" w:rsidRPr="004E7435">
      <w:pPr>
        <w:ind w:hanging="705" w:left="705"/>
        <w:jc w:val="both"/>
        <w:rPr>
          <w:b/>
        </w:rPr>
      </w:pPr>
    </w:p>
    <w:p w:rsidRDefault="00D67CD7" w:rsidP="00D67CD7" w:rsidR="00D67CD7" w:rsidRPr="004E7435">
      <w:pPr>
        <w:ind w:hanging="705" w:left="705"/>
        <w:jc w:val="both"/>
      </w:pPr>
      <w:r w:rsidRPr="004E7435">
        <w:rPr>
          <w:b/>
        </w:rPr>
        <w:t>III.</w:t>
      </w:r>
      <w:r w:rsidRPr="004E7435">
        <w:rPr>
          <w:b/>
        </w:rPr>
        <w:tab/>
      </w:r>
      <w:r w:rsidRPr="004E7435">
        <w:t>Ovo rješenje i osnova zaključenja stečajnog postupka objavit će se na e oglasnoj ploči.</w:t>
      </w:r>
    </w:p>
    <w:p w:rsidRDefault="00D67CD7" w:rsidP="00D67CD7" w:rsidR="00D67CD7" w:rsidRPr="004E7435">
      <w:pPr>
        <w:ind w:hanging="705" w:left="705"/>
        <w:jc w:val="both"/>
        <w:rPr>
          <w:b/>
        </w:rPr>
      </w:pPr>
    </w:p>
    <w:p w:rsidRDefault="00D67CD7" w:rsidP="00D67CD7" w:rsidR="00D67CD7" w:rsidRPr="004E7435">
      <w:pPr>
        <w:ind w:hanging="705" w:left="705"/>
        <w:jc w:val="both"/>
      </w:pPr>
      <w:r w:rsidRPr="004E7435">
        <w:rPr>
          <w:b/>
        </w:rPr>
        <w:t>IV.</w:t>
      </w:r>
      <w:r w:rsidRPr="004E7435">
        <w:rPr>
          <w:b/>
        </w:rPr>
        <w:tab/>
      </w:r>
      <w:r w:rsidRPr="004E7435">
        <w:t>Po pravomoćnosti ovog rješenja registarski odjel Trgovačkog suda u Splitu, Stalna služba u Dubrovniku provest će brisanje dužnika iz registra.</w:t>
      </w:r>
    </w:p>
    <w:p w:rsidRDefault="00D67CD7" w:rsidP="00D67CD7" w:rsidR="00D67CD7" w:rsidRPr="004E7435">
      <w:pPr>
        <w:ind w:hanging="705" w:left="705"/>
        <w:jc w:val="both"/>
      </w:pPr>
    </w:p>
    <w:p w:rsidRDefault="00D67CD7" w:rsidP="00D67CD7" w:rsidR="00D67CD7" w:rsidRPr="004E7435">
      <w:pPr>
        <w:ind w:hanging="705" w:left="705"/>
        <w:jc w:val="both"/>
      </w:pPr>
      <w:r w:rsidRPr="004E7435">
        <w:rPr>
          <w:b/>
        </w:rPr>
        <w:t>V.</w:t>
      </w:r>
      <w:r w:rsidRPr="004E7435">
        <w:rPr>
          <w:b/>
        </w:rPr>
        <w:tab/>
      </w:r>
      <w:r w:rsidRPr="004E7435"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D67CD7" w:rsidP="00D67CD7" w:rsidR="00D67CD7" w:rsidRPr="004E7435">
      <w:pPr>
        <w:jc w:val="both"/>
      </w:pPr>
    </w:p>
    <w:p w:rsidRDefault="00D67CD7" w:rsidP="00D67CD7" w:rsidR="00D67CD7" w:rsidRPr="004E7435">
      <w:pPr>
        <w:jc w:val="both"/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Obrazloženje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both"/>
      </w:pPr>
      <w:r w:rsidRPr="004E7435">
        <w:tab/>
        <w:t xml:space="preserve">Rješenjem ovog suda posl. br. 7-St.823/2016-10 od 28. travnja 2016. godine otvoren je stečajni postupak nad dužnikom </w:t>
      </w:r>
      <w:r w:rsidR="004E7435" w:rsidRPr="00DC1683">
        <w:rPr>
          <w:sz w:val="22"/>
          <w:szCs w:val="22"/>
        </w:rPr>
        <w:t>GNJEČ d.o.o., Staševica, Trg fra Ante Gnječa 5, OIB: 34245554220</w:t>
      </w:r>
      <w:r w:rsidRPr="004E7435">
        <w:t>.</w:t>
      </w:r>
    </w:p>
    <w:p w:rsidRDefault="00D67CD7" w:rsidP="00D67CD7" w:rsidR="00D67CD7" w:rsidRPr="004E7435">
      <w:pPr>
        <w:jc w:val="both"/>
      </w:pPr>
    </w:p>
    <w:p w:rsidRDefault="00D67CD7" w:rsidP="00D67CD7" w:rsidR="00D67CD7" w:rsidRPr="004E7435">
      <w:pPr>
        <w:ind w:firstLine="708"/>
        <w:jc w:val="both"/>
      </w:pPr>
      <w:r w:rsidRPr="004E7435">
        <w:lastRenderedPageBreak/>
        <w:t>Prema izvješću stečajnog upravitelja dostavio u spis (list spisa 38-40) proizlazi da dužnik nema imovine koja ulazi u stečajnu masu, pa je stečajni upravitelj predložio sukladno čl. 293. Stečajnog zakona obustaviti i zaključiti ovaj stečajni postupak.</w:t>
      </w:r>
    </w:p>
    <w:p w:rsidRDefault="00D67CD7" w:rsidP="00D67CD7" w:rsidR="00D67CD7" w:rsidRPr="004E7435">
      <w:pPr>
        <w:jc w:val="both"/>
      </w:pPr>
      <w:r w:rsidRPr="004E7435">
        <w:t xml:space="preserve">  </w:t>
      </w:r>
    </w:p>
    <w:p w:rsidRDefault="00D67CD7" w:rsidP="00D67CD7" w:rsidR="00D67CD7" w:rsidRPr="004E7435">
      <w:pPr>
        <w:ind w:firstLine="708"/>
        <w:jc w:val="both"/>
      </w:pPr>
      <w:r w:rsidRPr="004E7435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D67CD7" w:rsidP="00D67CD7" w:rsidR="00D67CD7" w:rsidRPr="004E7435">
      <w:pPr>
        <w:ind w:firstLine="708"/>
        <w:jc w:val="both"/>
      </w:pPr>
    </w:p>
    <w:p w:rsidRDefault="00D67CD7" w:rsidP="00D67CD7" w:rsidR="00D67CD7" w:rsidRPr="004E7435">
      <w:pPr>
        <w:ind w:firstLine="708"/>
        <w:jc w:val="both"/>
      </w:pPr>
      <w:r w:rsidRPr="004E7435">
        <w:t>Na izvještajnom ročištu održanom 13. srpnja 2016. godine stečajni vjerovnici donijeli suodluku da se stečajni postupak obustavi i zaključi sukladno čl. 293. Stečajnog zakona.</w:t>
      </w:r>
    </w:p>
    <w:p w:rsidRDefault="00D67CD7" w:rsidP="00D67CD7" w:rsidR="00D67CD7" w:rsidRPr="004E7435">
      <w:pPr>
        <w:ind w:firstLine="708"/>
        <w:jc w:val="both"/>
      </w:pPr>
      <w:r w:rsidRPr="004E7435">
        <w:t xml:space="preserve"> </w:t>
      </w:r>
    </w:p>
    <w:p w:rsidRDefault="00D67CD7" w:rsidP="00D67CD7" w:rsidR="00D67CD7">
      <w:pPr>
        <w:ind w:firstLine="708"/>
        <w:jc w:val="both"/>
      </w:pPr>
      <w:r w:rsidRPr="004E7435">
        <w:t>Zbog izloženog, na temelju spomenutih propisa, odlučeno je kao u izreci.</w:t>
      </w:r>
    </w:p>
    <w:p w:rsidRDefault="004E7435" w:rsidP="00D67CD7" w:rsidR="004E7435" w:rsidRPr="004E7435">
      <w:pPr>
        <w:ind w:firstLine="708"/>
        <w:jc w:val="both"/>
      </w:pPr>
    </w:p>
    <w:p w:rsidRDefault="00D67CD7" w:rsidP="00D67CD7" w:rsidR="00D67CD7" w:rsidRPr="004E7435">
      <w:pPr>
        <w:tabs>
          <w:tab w:pos="360" w:val="left"/>
        </w:tabs>
        <w:jc w:val="both"/>
        <w:rPr>
          <w:b/>
        </w:rPr>
      </w:pPr>
    </w:p>
    <w:p w:rsidRDefault="00D67CD7" w:rsidP="00D67CD7" w:rsidR="00D67CD7">
      <w:pPr>
        <w:jc w:val="center"/>
        <w:rPr>
          <w:b/>
        </w:rPr>
      </w:pPr>
      <w:r w:rsidRPr="004E7435">
        <w:rPr>
          <w:b/>
        </w:rPr>
        <w:t>U Dubrovniku, 1</w:t>
      </w:r>
      <w:r w:rsidR="004E7435">
        <w:rPr>
          <w:b/>
        </w:rPr>
        <w:t xml:space="preserve">1. kolovoza </w:t>
      </w:r>
      <w:r w:rsidRPr="004E7435">
        <w:rPr>
          <w:b/>
        </w:rPr>
        <w:t xml:space="preserve"> 2016. godine</w:t>
      </w:r>
    </w:p>
    <w:p w:rsidRDefault="004E7435" w:rsidP="00D67CD7" w:rsidR="004E7435" w:rsidRPr="004E7435">
      <w:pPr>
        <w:jc w:val="center"/>
        <w:rPr>
          <w:b/>
        </w:rPr>
      </w:pPr>
    </w:p>
    <w:p w:rsidRDefault="00D67CD7" w:rsidP="00D67CD7" w:rsidR="00D67CD7" w:rsidRPr="004E7435">
      <w:pPr>
        <w:jc w:val="both"/>
      </w:pPr>
    </w:p>
    <w:p w:rsidRDefault="00D67CD7" w:rsidP="00D67CD7" w:rsidR="00D67CD7" w:rsidRPr="004E7435">
      <w:pPr>
        <w:jc w:val="both"/>
        <w:rPr>
          <w:b/>
        </w:rPr>
      </w:pPr>
      <w:r w:rsidRPr="004E7435">
        <w:tab/>
      </w:r>
      <w:r w:rsidRPr="004E7435">
        <w:tab/>
      </w:r>
      <w:r w:rsidRPr="004E7435">
        <w:tab/>
      </w:r>
      <w:r w:rsidRPr="004E7435">
        <w:tab/>
      </w:r>
      <w:r w:rsidRPr="004E7435">
        <w:tab/>
      </w:r>
      <w:r w:rsidRPr="004E7435">
        <w:tab/>
      </w:r>
      <w:r w:rsidRPr="004E7435">
        <w:tab/>
      </w:r>
      <w:r w:rsidRPr="004E7435">
        <w:tab/>
      </w:r>
      <w:r w:rsidRPr="004E7435">
        <w:tab/>
      </w:r>
      <w:r w:rsidRPr="004E7435">
        <w:rPr>
          <w:b/>
        </w:rPr>
        <w:t>Stečajni sudac:</w:t>
      </w:r>
    </w:p>
    <w:p w:rsidRDefault="00D67CD7" w:rsidP="00D67CD7" w:rsidR="00D67CD7" w:rsidRPr="004E7435">
      <w:pPr>
        <w:jc w:val="both"/>
        <w:rPr>
          <w:b/>
        </w:rPr>
      </w:pPr>
    </w:p>
    <w:p w:rsidRDefault="00D67CD7" w:rsidP="00D67CD7" w:rsidR="00D67CD7" w:rsidRPr="004E7435">
      <w:pPr>
        <w:jc w:val="both"/>
        <w:rPr>
          <w:b/>
        </w:rPr>
      </w:pPr>
      <w:r w:rsidRPr="004E7435">
        <w:rPr>
          <w:b/>
        </w:rPr>
        <w:tab/>
      </w:r>
      <w:r w:rsidRPr="004E7435">
        <w:rPr>
          <w:b/>
        </w:rPr>
        <w:tab/>
      </w:r>
      <w:r w:rsidRPr="004E7435">
        <w:rPr>
          <w:b/>
        </w:rPr>
        <w:tab/>
      </w:r>
      <w:r w:rsidRPr="004E7435">
        <w:rPr>
          <w:b/>
        </w:rPr>
        <w:tab/>
      </w:r>
      <w:r w:rsidRPr="004E7435">
        <w:rPr>
          <w:b/>
        </w:rPr>
        <w:tab/>
      </w:r>
      <w:r w:rsidRPr="004E7435">
        <w:rPr>
          <w:b/>
        </w:rPr>
        <w:tab/>
      </w:r>
      <w:r w:rsidRPr="004E7435">
        <w:rPr>
          <w:b/>
        </w:rPr>
        <w:tab/>
      </w:r>
      <w:r w:rsidRPr="004E7435">
        <w:rPr>
          <w:b/>
        </w:rPr>
        <w:tab/>
      </w:r>
      <w:r w:rsidRPr="004E7435">
        <w:rPr>
          <w:b/>
        </w:rPr>
        <w:tab/>
      </w:r>
      <w:r w:rsidR="004E7435">
        <w:rPr>
          <w:b/>
        </w:rPr>
        <w:t>Diana Butigan Granić</w:t>
      </w:r>
    </w:p>
    <w:p w:rsidRDefault="00D67CD7" w:rsidP="00D67CD7" w:rsidR="00D67CD7" w:rsidRPr="004E7435">
      <w:pPr>
        <w:jc w:val="both"/>
        <w:rPr>
          <w:b/>
        </w:rPr>
      </w:pPr>
    </w:p>
    <w:p w:rsidRDefault="00D67CD7" w:rsidP="00D67CD7" w:rsidR="00D67CD7" w:rsidRPr="004E7435">
      <w:pPr>
        <w:jc w:val="both"/>
        <w:rPr>
          <w:b/>
        </w:rPr>
      </w:pPr>
    </w:p>
    <w:p w:rsidRDefault="00D67CD7" w:rsidP="00D67CD7" w:rsidR="00D67CD7" w:rsidRPr="004E7435">
      <w:pPr>
        <w:jc w:val="both"/>
        <w:rPr>
          <w:b/>
        </w:rPr>
      </w:pPr>
    </w:p>
    <w:p w:rsidRDefault="00D67CD7" w:rsidP="00D67CD7" w:rsidR="00D67CD7" w:rsidRPr="004E7435">
      <w:pPr>
        <w:jc w:val="both"/>
        <w:rPr>
          <w:b/>
        </w:rPr>
      </w:pPr>
    </w:p>
    <w:p w:rsidRDefault="00D67CD7" w:rsidP="00D67CD7" w:rsidR="00D67CD7" w:rsidRPr="004E7435">
      <w:pPr>
        <w:jc w:val="both"/>
        <w:rPr>
          <w:b/>
        </w:rPr>
      </w:pPr>
      <w:r w:rsidRPr="004E7435">
        <w:rPr>
          <w:b/>
        </w:rPr>
        <w:t>POUKA O PRAVNOM LIJEKU</w:t>
      </w:r>
    </w:p>
    <w:p w:rsidRDefault="00D67CD7" w:rsidP="00D67CD7" w:rsidR="00D67CD7" w:rsidRPr="004E7435">
      <w:pPr>
        <w:jc w:val="both"/>
      </w:pPr>
      <w:r w:rsidRPr="004E7435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E7435">
          <w:t>11. st</w:t>
        </w:r>
      </w:smartTag>
      <w:r w:rsidRPr="004E7435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E7435">
          <w:t>4. OZ</w:t>
        </w:r>
      </w:smartTag>
      <w:r w:rsidRPr="004E7435">
        <w:t>).</w:t>
      </w:r>
    </w:p>
    <w:p w:rsidRDefault="00D67CD7" w:rsidP="00D67CD7" w:rsidR="00D67CD7" w:rsidRPr="004E7435">
      <w:pPr>
        <w:jc w:val="both"/>
        <w:rPr>
          <w:b/>
        </w:rPr>
      </w:pPr>
    </w:p>
    <w:p w:rsidRDefault="00D67CD7" w:rsidP="00D67CD7" w:rsidR="00D67CD7" w:rsidRPr="004E7435">
      <w:pPr>
        <w:jc w:val="both"/>
        <w:rPr>
          <w:b/>
        </w:rPr>
      </w:pPr>
    </w:p>
    <w:p w:rsidRDefault="00D67CD7" w:rsidP="00D67CD7" w:rsidR="00D67CD7" w:rsidRPr="004E7435">
      <w:pPr>
        <w:jc w:val="both"/>
        <w:rPr>
          <w:b/>
        </w:rPr>
      </w:pPr>
      <w:r w:rsidRPr="004E7435">
        <w:rPr>
          <w:b/>
        </w:rPr>
        <w:t>DN-a :</w:t>
      </w:r>
    </w:p>
    <w:p w:rsidRDefault="00D67CD7" w:rsidP="00D67CD7" w:rsidR="00D67CD7" w:rsidRPr="004E743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4E7435">
        <w:t>predlagatelju FINA, e-oglasna ploče,</w:t>
      </w:r>
    </w:p>
    <w:p w:rsidRDefault="00D67CD7" w:rsidP="00D67CD7" w:rsidR="00D67CD7" w:rsidRPr="004E743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4E7435">
        <w:t>stečajnom upravitelju,</w:t>
      </w:r>
    </w:p>
    <w:p w:rsidRDefault="004E7435" w:rsidP="00D67CD7" w:rsidR="00D67CD7" w:rsidRPr="004E743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>
        <w:t>Porezna uprava Split</w:t>
      </w:r>
    </w:p>
    <w:p w:rsidRDefault="00D67CD7" w:rsidP="00D67CD7" w:rsidR="00D67CD7" w:rsidRPr="004E743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4E7435">
        <w:t xml:space="preserve">ŽDO Dubrovnik, Građansko-upravni odjel, </w:t>
      </w:r>
    </w:p>
    <w:p w:rsidRDefault="00D67CD7" w:rsidP="00D67CD7" w:rsidR="00D67CD7" w:rsidRPr="004E743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4E7435">
        <w:t>Općinskom sudu u Dubrovniku, Stalna služba Metković, zemljišnoknjižnom odjelu,</w:t>
      </w:r>
    </w:p>
    <w:p w:rsidRDefault="00D67CD7" w:rsidP="00D67CD7" w:rsidR="00D67CD7" w:rsidRPr="004E743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4E7435">
        <w:t>mrežna stranica e-Oglasna ploča sudova,</w:t>
      </w:r>
    </w:p>
    <w:p w:rsidRDefault="00D67CD7" w:rsidP="00D67CD7" w:rsidR="00D67CD7" w:rsidRPr="004E7435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4E7435">
        <w:t>registru ovog suda.</w:t>
      </w:r>
    </w:p>
    <w:p w:rsidRDefault="003D45F9" w:rsidR="003D45F9" w:rsidRPr="004E7435"/>
    <w:sectPr w:rsidSect="004E7435" w:rsidR="003D45F9" w:rsidRPr="004E743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435" w:rsidP="004E7435" w:rsidR="004E7435">
      <w:r>
        <w:separator/>
      </w:r>
    </w:p>
  </w:endnote>
  <w:endnote w:id="0" w:type="continuationSeparator">
    <w:p w:rsidRDefault="004E7435" w:rsidP="004E7435" w:rsidR="004E7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435" w:rsidP="004E7435" w:rsidR="004E7435">
      <w:r>
        <w:separator/>
      </w:r>
    </w:p>
  </w:footnote>
  <w:footnote w:id="0" w:type="continuationSeparator">
    <w:p w:rsidRDefault="004E7435" w:rsidP="004E7435" w:rsidR="004E7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6883171"/>
      <w:docPartObj>
        <w:docPartGallery w:val="Page Numbers (Top of Page)"/>
        <w:docPartUnique/>
      </w:docPartObj>
    </w:sdtPr>
    <w:sdtEndPr/>
    <w:sdtContent>
      <w:p w:rsidRDefault="004E7435" w:rsidP="004E7435" w:rsidR="004E743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7CC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 7.St.823/16</w:t>
        </w:r>
      </w:p>
    </w:sdtContent>
  </w:sdt>
  <w:p w:rsidRDefault="004E7435" w:rsidR="004E74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CD7"/>
    <w:rsid w:val="003D45F9"/>
    <w:rsid w:val="004E7435"/>
    <w:rsid w:val="00A567CC"/>
    <w:rsid w:val="00D6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C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7C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7C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7C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7C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C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7C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7C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7C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7C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19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GNJEČ d.o.o. za turizam i ugostiteljstvo</izvorni_sadrzaj>
    <derivirana_varijabla naziv="DomainObject.Predmet.ProtustrankaFormated_1">  GNJEČ d.o.o. za turizam i ugostiteljstvo</derivirana_varijabla>
  </DomainObject.Predmet.ProtustrankaFormated>
  <DomainObject.Predmet.ProtustrankaFormatedOIB>
    <izvorni_sadrzaj>  GNJEČ d.o.o. za turizam i ugostiteljstvo, OIB 34245554220</izvorni_sadrzaj>
    <derivirana_varijabla naziv="DomainObject.Predmet.ProtustrankaFormatedOIB_1">  GNJEČ d.o.o. za turizam i ugostiteljstvo, OIB 34245554220</derivirana_varijabla>
  </DomainObject.Predmet.ProtustrankaFormatedOIB>
  <DomainObject.Predmet.ProtustrankaFormatedWithAdress>
    <izvorni_sadrzaj> GNJEČ d.o.o. za turizam i ugostiteljstvo, Trg fra Ante Gnječa 5, 20345 Staševica</izvorni_sadrzaj>
    <derivirana_varijabla naziv="DomainObject.Predmet.ProtustrankaFormatedWithAdress_1"> GNJEČ d.o.o. za turizam i ugostiteljstvo, Trg fra Ante Gnječa 5, 20345 Staševica</derivirana_varijabla>
  </DomainObject.Predmet.ProtustrankaFormatedWithAdress>
  <DomainObject.Predmet.ProtustrankaFormatedWithAdressOIB>
    <izvorni_sadrzaj> GNJEČ d.o.o. za turizam i ugostiteljstvo, OIB 34245554220, Trg fra Ante Gnječa 5, 20345 Staševica</izvorni_sadrzaj>
    <derivirana_varijabla naziv="DomainObject.Predmet.ProtustrankaFormatedWithAdressOIB_1"> GNJEČ d.o.o. za turizam i ugostiteljstvo, OIB 34245554220, Trg fra Ante Gnječa 5, 20345 Staševica</derivirana_varijabla>
  </DomainObject.Predmet.ProtustrankaFormatedWithAdressOIB>
  <DomainObject.Predmet.ProtustrankaWithAdress>
    <izvorni_sadrzaj>GNJEČ d.o.o. za turizam i ugostiteljstvo Trg fra Ante Gnječa 5, 20345 Staševica</izvorni_sadrzaj>
    <derivirana_varijabla naziv="DomainObject.Predmet.ProtustrankaWithAdress_1">GNJEČ d.o.o. za turizam i ugostiteljstvo Trg fra Ante Gnječa 5, 20345 Staševica</derivirana_varijabla>
  </DomainObject.Predmet.ProtustrankaWithAdress>
  <DomainObject.Predmet.ProtustrankaWithAdressOIB>
    <izvorni_sadrzaj>GNJEČ d.o.o. za turizam i ugostiteljstvo, OIB 34245554220, Trg fra Ante Gnječa 5, 20345 Staševica</izvorni_sadrzaj>
    <derivirana_varijabla naziv="DomainObject.Predmet.ProtustrankaWithAdressOIB_1">GNJEČ d.o.o. za turizam i ugostiteljstvo, OIB 34245554220, Trg fra Ante Gnječa 5, 20345 Staševica</derivirana_varijabla>
  </DomainObject.Predmet.ProtustrankaWithAdressOIB>
  <DomainObject.Predmet.ProtustrankaNazivFormated>
    <izvorni_sadrzaj>GNJEČ d.o.o. za turizam i ugostiteljstvo</izvorni_sadrzaj>
    <derivirana_varijabla naziv="DomainObject.Predmet.ProtustrankaNazivFormated_1">GNJEČ d.o.o. za turizam i ugostiteljstvo</derivirana_varijabla>
  </DomainObject.Predmet.ProtustrankaNazivFormated>
  <DomainObject.Predmet.ProtustrankaNazivFormatedOIB>
    <izvorni_sadrzaj>GNJEČ d.o.o. za turizam i ugostiteljstvo, OIB 34245554220</izvorni_sadrzaj>
    <derivirana_varijabla naziv="DomainObject.Predmet.ProtustrankaNazivFormatedOIB_1">GNJEČ d.o.o. za turizam i ugostiteljstvo, OIB 34245554220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2266.27</izvorni_sadrzaj>
    <derivirana_varijabla naziv="DomainObject.Predmet.TrenutnaVrijednost_1">2266.27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GNJEČ d.o.o. za turizam i ugostiteljstvo</item>
    </izvorni_sadrzaj>
    <derivirana_varijabla naziv="DomainObject.Predmet.ProtuStrankaListFormated_1">
      <item>GNJEČ d.o.o. za turizam i ugostiteljstvo</item>
    </derivirana_varijabla>
  </DomainObject.Predmet.ProtuStrankaListFormated>
  <DomainObject.Predmet.ProtuStrankaListFormatedOIB>
    <izvorni_sadrzaj>
      <item>GNJEČ d.o.o. za turizam i ugostiteljstvo, OIB 34245554220</item>
    </izvorni_sadrzaj>
    <derivirana_varijabla naziv="DomainObject.Predmet.ProtuStrankaListFormatedOIB_1">
      <item>GNJEČ d.o.o. za turizam i ugostiteljstvo, OIB 34245554220</item>
    </derivirana_varijabla>
  </DomainObject.Predmet.ProtuStrankaListFormatedOIB>
  <DomainObject.Predmet.ProtuStrankaListFormatedWithAdress>
    <izvorni_sadrzaj>
      <item>GNJEČ d.o.o. za turizam i ugostiteljstvo, Trg fra Ante Gnječa 5, 20345 Staševica</item>
    </izvorni_sadrzaj>
    <derivirana_varijabla naziv="DomainObject.Predmet.ProtuStrankaListFormatedWithAdress_1">
      <item>GNJEČ d.o.o. za turizam i ugostiteljstvo, Trg fra Ante Gnječa 5, 20345 Staševica</item>
    </derivirana_varijabla>
  </DomainObject.Predmet.ProtuStrankaListFormatedWithAdress>
  <DomainObject.Predmet.ProtuStrankaListFormatedWithAdressOIB>
    <izvorni_sadrzaj>
      <item>GNJEČ d.o.o. za turizam i ugostiteljstvo, OIB 34245554220, Trg fra Ante Gnječa 5, 20345 Staševica</item>
    </izvorni_sadrzaj>
    <derivirana_varijabla naziv="DomainObject.Predmet.ProtuStrankaListFormatedWithAdressOIB_1">
      <item>GNJEČ d.o.o. za turizam i ugostiteljstvo, OIB 34245554220, Trg fra Ante Gnječa 5, 20345 Staševica</item>
    </derivirana_varijabla>
  </DomainObject.Predmet.ProtuStrankaListFormatedWithAdressOIB>
  <DomainObject.Predmet.ProtuStrankaListNazivFormated>
    <izvorni_sadrzaj>
      <item>GNJEČ d.o.o. za turizam i ugostiteljstvo</item>
    </izvorni_sadrzaj>
    <derivirana_varijabla naziv="DomainObject.Predmet.ProtuStrankaListNazivFormated_1">
      <item>GNJEČ d.o.o. za turizam i ugostiteljstvo</item>
    </derivirana_varijabla>
  </DomainObject.Predmet.ProtuStrankaListNazivFormated>
  <DomainObject.Predmet.ProtuStrankaListNazivFormatedOIB>
    <izvorni_sadrzaj>
      <item>GNJEČ d.o.o. za turizam i ugostiteljstvo, OIB 34245554220</item>
    </izvorni_sadrzaj>
    <derivirana_varijabla naziv="DomainObject.Predmet.ProtuStrankaListNazivFormatedOIB_1">
      <item>GNJEČ d.o.o. za turizam i ugostiteljstvo, OIB 34245554220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GNJEČ d.o.o. za turizam i ugostiteljstvo</izvorni_sadrzaj>
    <derivirana_varijabla naziv="DomainObject.Predmet.ProtustrankaIDrugi_1">GNJEČ d.o.o.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GNJEČ d.o.o. za turizam i ugostiteljstvo, OIB 34245554220, Trg fra Ante Gnječa 5, 20345 Staševica</izvorni_sadrzaj>
    <derivirana_varijabla naziv="DomainObject.Predmet.ProtustrankaIDrugiAdressOIB_1">GNJEČ d.o.o. za turizam i ugostiteljstvo, OIB 34245554220, Trg fra Ante Gnječa 5, 20345 Staševica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GNJEČ d.o.o. za turizam i ugostiteljstvo</item>
    </izvorni_sadrzaj>
    <derivirana_varijabla naziv="DomainObject.Predmet.SudioniciListNaziv_1">
      <item>FINA, RC Split, Podružnica Dubrovnik</item>
      <item>GNJEČ d.o.o. za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GNJEČ d.o.o. za turizam i ugostiteljstvo, OIB 34245554220, Trg fra Ante Gnječa 5,20345 Staševica</item>
    </izvorni_sadrzaj>
    <derivirana_varijabla naziv="DomainObject.Predmet.SudioniciListAdressOIB_1">
      <item>FINA, RC Split, Podružnica Dubrovnik, OIB 85821130368, Vukovarska 2,20000 Dubrovnik</item>
      <item>GNJEČ d.o.o. za turizam i ugostiteljstvo, OIB 34245554220, Trg fra Ante Gnječa 5,20345 Staševica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34245554220</item>
    </izvorni_sadrzaj>
    <derivirana_varijabla naziv="DomainObject.Predmet.SudioniciListNazivOIB_1">
      <item>, OIB 85821130368</item>
      <item>, OIB 34245554220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2943</properties:Characters>
  <properties:Lines>89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2016-08-11T09:26:00Z</dcterms:created>
  <dc:creator>Diana Butigan Granić</dc:creator>
  <cp:lastModifiedBy>Mara Marčinko</cp:lastModifiedBy>
  <cp:lastPrinted>2016-08-11T11:12:00Z</cp:lastPrinted>
  <dcterms:modified xmlns:xsi="http://www.w3.org/2001/XMLSchema-instance" xsi:type="dcterms:W3CDTF">2016-08-11T11:14:00Z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