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52c9" w14:paraId="32e52c9" w:rsidRDefault="005018A4" w:rsidP="00E32643" w:rsidR="005018A4" w:rsidRPr="00303A5B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303A5B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303A5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303A5B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303A5B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303A5B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303A5B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303A5B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303A5B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303A5B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303A5B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303A5B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303A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03A5B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303A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03A5B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303A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303A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03A5B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303A5B">
        <w:rPr>
          <w:rFonts w:cs="Times New Roman" w:hAnsi="Times New Roman" w:ascii="Times New Roman"/>
          <w:sz w:val="24"/>
          <w:szCs w:val="24"/>
        </w:rPr>
        <w:t>Zagrebu</w:t>
      </w:r>
      <w:r w:rsidRPr="00303A5B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303A5B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303A5B">
        <w:rPr>
          <w:rFonts w:cs="Times New Roman" w:hAnsi="Times New Roman" w:ascii="Times New Roman"/>
          <w:sz w:val="24"/>
          <w:szCs w:val="24"/>
        </w:rPr>
        <w:t>,</w:t>
      </w:r>
      <w:r w:rsidR="005018A4" w:rsidRPr="00303A5B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303A5B">
        <w:rPr>
          <w:rFonts w:cs="Times New Roman" w:hAnsi="Times New Roman" w:ascii="Times New Roman"/>
          <w:sz w:val="24"/>
          <w:szCs w:val="24"/>
        </w:rPr>
        <w:t>NIVA INŽENJERING d.o.o.</w:t>
      </w:r>
      <w:r w:rsidR="00303A5B" w:rsidRPr="00303A5B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C337A9" w:rsidRPr="00303A5B">
        <w:rPr>
          <w:rFonts w:cs="Times New Roman" w:hAnsi="Times New Roman" w:ascii="Times New Roman"/>
          <w:sz w:val="24"/>
          <w:szCs w:val="24"/>
        </w:rPr>
        <w:t xml:space="preserve"> iz Zagreba, Gradišćanska 34, OIB: 78742307417, MBS: 080017351</w:t>
      </w:r>
      <w:r w:rsidRPr="00303A5B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303A5B">
        <w:rPr>
          <w:rFonts w:cs="Times New Roman" w:hAnsi="Times New Roman" w:ascii="Times New Roman"/>
          <w:sz w:val="24"/>
          <w:szCs w:val="24"/>
        </w:rPr>
        <w:t xml:space="preserve"> dana </w:t>
      </w:r>
      <w:r w:rsidR="00303A5B" w:rsidRPr="00303A5B">
        <w:rPr>
          <w:rFonts w:cs="Times New Roman" w:hAnsi="Times New Roman" w:ascii="Times New Roman"/>
          <w:sz w:val="24"/>
          <w:szCs w:val="24"/>
        </w:rPr>
        <w:t>12. listopada</w:t>
      </w:r>
      <w:r w:rsidR="0044483C" w:rsidRPr="00303A5B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303A5B">
        <w:rPr>
          <w:rFonts w:cs="Times New Roman" w:hAnsi="Times New Roman" w:ascii="Times New Roman"/>
          <w:sz w:val="24"/>
          <w:szCs w:val="24"/>
        </w:rPr>
        <w:t>2018</w:t>
      </w:r>
      <w:r w:rsidRPr="00303A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303A5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303A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03A5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303A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303A5B" w:rsidR="00303A5B" w:rsidRPr="00303A5B">
      <w:pPr>
        <w:pStyle w:val="Tijeloteksta"/>
        <w:numPr>
          <w:ilvl w:val="0"/>
          <w:numId w:val="5"/>
        </w:numPr>
        <w:ind w:left="720"/>
        <w:rPr>
          <w:szCs w:val="24"/>
          <w:lang w:val="hr-HR"/>
        </w:rPr>
      </w:pPr>
      <w:r w:rsidRPr="00303A5B">
        <w:rPr>
          <w:szCs w:val="24"/>
          <w:lang w:val="hr-HR"/>
        </w:rPr>
        <w:t>Određuje se prodaja nekretnina</w:t>
      </w:r>
      <w:r w:rsidR="00EA5A55" w:rsidRPr="00303A5B">
        <w:rPr>
          <w:szCs w:val="24"/>
          <w:lang w:val="hr-HR"/>
        </w:rPr>
        <w:t xml:space="preserve"> stečajnog dužnika </w:t>
      </w:r>
      <w:r w:rsidR="00C337A9" w:rsidRPr="00303A5B">
        <w:rPr>
          <w:szCs w:val="24"/>
          <w:lang w:val="hr-HR"/>
        </w:rPr>
        <w:t>NIVA INŽENJERING d.o.o.</w:t>
      </w:r>
      <w:r w:rsidR="004A6E9E">
        <w:rPr>
          <w:szCs w:val="24"/>
          <w:lang w:val="hr-HR"/>
        </w:rPr>
        <w:t xml:space="preserve"> u stečaju</w:t>
      </w:r>
      <w:r w:rsidR="00C337A9" w:rsidRPr="00303A5B">
        <w:rPr>
          <w:szCs w:val="24"/>
          <w:lang w:val="hr-HR"/>
        </w:rPr>
        <w:t xml:space="preserve"> iz Zagreba, Gradišćanska 34, OIB: 78742307417, MBS: 080017351</w:t>
      </w:r>
      <w:r w:rsidR="00EA5A55" w:rsidRPr="00303A5B">
        <w:rPr>
          <w:szCs w:val="24"/>
          <w:lang w:val="hr-HR"/>
        </w:rPr>
        <w:t xml:space="preserve"> u stečajnom postupku primjenom pravila o ovrsi i to</w:t>
      </w:r>
      <w:r w:rsidR="005018A4" w:rsidRPr="00303A5B">
        <w:rPr>
          <w:szCs w:val="24"/>
          <w:lang w:val="hr-HR"/>
        </w:rPr>
        <w:t xml:space="preserve">: </w:t>
      </w:r>
      <w:r w:rsidR="00303A5B" w:rsidRPr="00303A5B">
        <w:rPr>
          <w:szCs w:val="24"/>
          <w:lang w:val="hr-HR"/>
        </w:rPr>
        <w:t xml:space="preserve">nekretnina upisana u zemljišne knjige Općinskog suda u Dubrovniku, Zemljišnoknjižni odjel Metković, u zk.ul.br. 5198, k.o. Metković, z.k.č.br. 7929/2, oznaka zemljišta ZGRADA U METKOVIĆU, UL. HRVATSKIH ISELJENIKA 6, LIMAN-LAMELA 2 površine 1130 m2, i to: 3. Suvlasnički dio 4/100 ETAŽNO VLASNIŠTVO (E-3), što u naravi predstavlja Poslovni prostor oznake PP3, u prizemlju stambeno poslovne zgrade u Metkoviću, Liman – Lamela 2, ul. Hrvatskih Iseljenika 6, sagrađena na čes. zem. 7929/2, a koja se sastoji od dva dijela i to poslovnog prostora u prizemlju površine od 36,10 m2, a koji se sastoji od poslovne prostorije, spremišta, dva wc-a, i predprostora, te poslovnog prostora u galeriji površine od 26,30 m2, koji se sastoji od jedne poslovne prostorije na elaboratu etažiranja označen svijetlo plavom bojom, procijenjene vrijednosti 359.636,00 kn </w:t>
      </w:r>
      <w:r w:rsidR="00B6594C" w:rsidRPr="00303A5B">
        <w:rPr>
          <w:szCs w:val="24"/>
          <w:lang w:val="hr-HR"/>
        </w:rPr>
        <w:t xml:space="preserve">na kojem postoji razlučno pravo </w:t>
      </w:r>
      <w:r w:rsidR="00B677D7" w:rsidRPr="00303A5B">
        <w:rPr>
          <w:szCs w:val="24"/>
          <w:lang w:val="hr-HR"/>
        </w:rPr>
        <w:t>H-ABDUC</w:t>
      </w:r>
      <w:r w:rsidR="0092426C" w:rsidRPr="00303A5B">
        <w:rPr>
          <w:szCs w:val="24"/>
          <w:lang w:val="hr-HR"/>
        </w:rPr>
        <w:t xml:space="preserve">O d.o.o., Slavonska avenija 6a, </w:t>
      </w:r>
      <w:r w:rsidR="00B677D7" w:rsidRPr="00303A5B">
        <w:rPr>
          <w:szCs w:val="24"/>
          <w:lang w:val="hr-HR"/>
        </w:rPr>
        <w:t>Zagreb</w:t>
      </w:r>
      <w:r w:rsidR="00B6594C" w:rsidRPr="00303A5B">
        <w:rPr>
          <w:szCs w:val="24"/>
          <w:lang w:val="hr-HR"/>
        </w:rPr>
        <w:t>,</w:t>
      </w:r>
      <w:r w:rsidR="0092426C" w:rsidRPr="00303A5B">
        <w:rPr>
          <w:szCs w:val="24"/>
          <w:lang w:val="hr-HR"/>
        </w:rPr>
        <w:t xml:space="preserve"> OIB: 13667298928</w:t>
      </w:r>
      <w:r w:rsidR="00B6594C" w:rsidRPr="00303A5B">
        <w:rPr>
          <w:szCs w:val="24"/>
          <w:lang w:val="hr-HR"/>
        </w:rPr>
        <w:t xml:space="preserve"> </w:t>
      </w:r>
    </w:p>
    <w:p w:rsidRDefault="00C337A9" w:rsidP="00303A5B" w:rsidR="00303A5B" w:rsidRPr="00303A5B">
      <w:pPr>
        <w:pStyle w:val="Tijeloteksta"/>
        <w:numPr>
          <w:ilvl w:val="0"/>
          <w:numId w:val="5"/>
        </w:numPr>
        <w:ind w:left="720"/>
        <w:rPr>
          <w:szCs w:val="24"/>
          <w:lang w:val="hr-HR"/>
        </w:rPr>
      </w:pPr>
      <w:r w:rsidRPr="00303A5B">
        <w:rPr>
          <w:szCs w:val="24"/>
          <w:lang w:val="hr-HR"/>
        </w:rPr>
        <w:t>Z</w:t>
      </w:r>
      <w:r w:rsidR="00EA5A55" w:rsidRPr="00303A5B">
        <w:rPr>
          <w:szCs w:val="24"/>
          <w:lang w:val="hr-HR"/>
        </w:rPr>
        <w:t>aključkom o prodaji utvrdit će se način i uvjeti prodaje nekretnina iz točke I. izreke ovog rješenja.</w:t>
      </w:r>
    </w:p>
    <w:p w:rsidRDefault="00C337A9" w:rsidP="00303A5B" w:rsidR="00303A5B" w:rsidRPr="00303A5B">
      <w:pPr>
        <w:pStyle w:val="Tijeloteksta"/>
        <w:numPr>
          <w:ilvl w:val="0"/>
          <w:numId w:val="5"/>
        </w:numPr>
        <w:ind w:left="720"/>
        <w:rPr>
          <w:szCs w:val="24"/>
          <w:lang w:val="hr-HR"/>
        </w:rPr>
      </w:pPr>
      <w:r w:rsidRPr="00303A5B">
        <w:rPr>
          <w:szCs w:val="24"/>
          <w:lang w:val="hr-HR"/>
        </w:rPr>
        <w:t>Prodaju nekretnine provodi Financijska agencija elektroničkom javnom dražbom</w:t>
      </w:r>
      <w:r w:rsidR="00303A5B" w:rsidRPr="00303A5B">
        <w:rPr>
          <w:szCs w:val="24"/>
          <w:lang w:val="hr-HR"/>
        </w:rPr>
        <w:t>.</w:t>
      </w:r>
    </w:p>
    <w:p w:rsidRDefault="00EA5A55" w:rsidP="00303A5B" w:rsidR="00EA5A55" w:rsidRPr="00303A5B">
      <w:pPr>
        <w:pStyle w:val="Tijeloteksta"/>
        <w:numPr>
          <w:ilvl w:val="0"/>
          <w:numId w:val="5"/>
        </w:numPr>
        <w:ind w:left="720"/>
        <w:rPr>
          <w:szCs w:val="24"/>
          <w:lang w:val="hr-HR"/>
        </w:rPr>
      </w:pPr>
      <w:r w:rsidRPr="00303A5B">
        <w:rPr>
          <w:szCs w:val="24"/>
          <w:lang w:val="hr-HR"/>
        </w:rPr>
        <w:t xml:space="preserve">Nalaže se </w:t>
      </w:r>
      <w:r w:rsidR="004A6E9E">
        <w:rPr>
          <w:szCs w:val="24"/>
          <w:lang w:val="hr-HR"/>
        </w:rPr>
        <w:t>Općinskom sudu</w:t>
      </w:r>
      <w:r w:rsidR="004A6E9E" w:rsidRPr="00303A5B">
        <w:rPr>
          <w:szCs w:val="24"/>
          <w:lang w:val="hr-HR"/>
        </w:rPr>
        <w:t xml:space="preserve"> u Dubrovniku, Zemljišnoknjižni odjel Metković</w:t>
      </w:r>
      <w:r w:rsidRPr="00303A5B">
        <w:rPr>
          <w:szCs w:val="24"/>
          <w:lang w:val="hr-HR"/>
        </w:rPr>
        <w:t>,</w:t>
      </w:r>
      <w:r w:rsidR="00EC2A2E" w:rsidRPr="00303A5B">
        <w:rPr>
          <w:szCs w:val="24"/>
          <w:lang w:val="hr-HR"/>
        </w:rPr>
        <w:t xml:space="preserve"> upis zabilježbe točke</w:t>
      </w:r>
      <w:r w:rsidRPr="00303A5B">
        <w:rPr>
          <w:szCs w:val="24"/>
          <w:lang w:val="hr-HR"/>
        </w:rPr>
        <w:t xml:space="preserve"> I. izreke ovog rješenja </w:t>
      </w:r>
      <w:r w:rsidR="00EC2A2E" w:rsidRPr="00303A5B">
        <w:rPr>
          <w:szCs w:val="24"/>
          <w:lang w:val="hr-HR"/>
        </w:rPr>
        <w:t>na nekretninama</w:t>
      </w:r>
      <w:r w:rsidRPr="00303A5B">
        <w:rPr>
          <w:szCs w:val="24"/>
          <w:lang w:val="hr-HR"/>
        </w:rPr>
        <w:t xml:space="preserve"> stečajnog dužnika.</w:t>
      </w:r>
    </w:p>
    <w:p w:rsidRDefault="00C337A9" w:rsidP="00E32643" w:rsidR="00C337A9" w:rsidRPr="00303A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303A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03A5B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303A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303A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3A5B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303A5B">
        <w:rPr>
          <w:rFonts w:cs="Times New Roman" w:hAnsi="Times New Roman" w:ascii="Times New Roman"/>
          <w:sz w:val="24"/>
          <w:szCs w:val="24"/>
        </w:rPr>
        <w:t>,</w:t>
      </w:r>
      <w:r w:rsidRPr="00303A5B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303A5B">
        <w:rPr>
          <w:rFonts w:cs="Times New Roman" w:hAnsi="Times New Roman" w:ascii="Times New Roman"/>
          <w:sz w:val="24"/>
          <w:szCs w:val="24"/>
        </w:rPr>
        <w:t>,</w:t>
      </w:r>
      <w:r w:rsidRPr="00303A5B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303A5B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303A5B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303A5B">
        <w:rPr>
          <w:rFonts w:cs="Times New Roman" w:hAnsi="Times New Roman" w:ascii="Times New Roman"/>
          <w:sz w:val="24"/>
          <w:szCs w:val="24"/>
        </w:rPr>
        <w:t>, 104/17</w:t>
      </w:r>
      <w:r w:rsidRPr="00303A5B">
        <w:rPr>
          <w:rFonts w:cs="Times New Roman" w:hAnsi="Times New Roman" w:ascii="Times New Roman"/>
          <w:sz w:val="24"/>
          <w:szCs w:val="24"/>
        </w:rPr>
        <w:t>)</w:t>
      </w:r>
      <w:r w:rsidR="001D0EF0" w:rsidRPr="00303A5B">
        <w:rPr>
          <w:rFonts w:cs="Times New Roman" w:hAnsi="Times New Roman" w:ascii="Times New Roman"/>
          <w:sz w:val="24"/>
          <w:szCs w:val="24"/>
        </w:rPr>
        <w:t xml:space="preserve">, </w:t>
      </w:r>
      <w:r w:rsidRPr="00303A5B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303A5B">
        <w:rPr>
          <w:rFonts w:cs="Times New Roman" w:hAnsi="Times New Roman" w:ascii="Times New Roman"/>
          <w:sz w:val="24"/>
          <w:szCs w:val="24"/>
        </w:rPr>
        <w:t>,</w:t>
      </w:r>
      <w:r w:rsidRPr="00303A5B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303A5B">
        <w:rPr>
          <w:rFonts w:cs="Times New Roman" w:hAnsi="Times New Roman" w:ascii="Times New Roman"/>
          <w:sz w:val="24"/>
          <w:szCs w:val="24"/>
        </w:rPr>
        <w:t>stečajno</w:t>
      </w:r>
      <w:r w:rsidR="00C337A9" w:rsidRPr="00303A5B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303A5B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303A5B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303A5B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303A5B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303A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303A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03A5B">
        <w:rPr>
          <w:rFonts w:cs="Times New Roman" w:hAnsi="Times New Roman" w:ascii="Times New Roman"/>
          <w:sz w:val="24"/>
          <w:szCs w:val="24"/>
        </w:rPr>
        <w:t>U Zagrebu</w:t>
      </w:r>
      <w:r w:rsidR="00EA5A55" w:rsidRPr="00303A5B">
        <w:rPr>
          <w:rFonts w:cs="Times New Roman" w:hAnsi="Times New Roman" w:ascii="Times New Roman"/>
          <w:sz w:val="24"/>
          <w:szCs w:val="24"/>
        </w:rPr>
        <w:t xml:space="preserve">, </w:t>
      </w:r>
      <w:r w:rsidR="00303A5B">
        <w:rPr>
          <w:rFonts w:cs="Times New Roman" w:hAnsi="Times New Roman" w:ascii="Times New Roman"/>
          <w:sz w:val="24"/>
          <w:szCs w:val="24"/>
        </w:rPr>
        <w:t>12. listopada</w:t>
      </w:r>
      <w:r w:rsidR="00C337A9" w:rsidRPr="00303A5B">
        <w:rPr>
          <w:rFonts w:cs="Times New Roman" w:hAnsi="Times New Roman" w:ascii="Times New Roman"/>
          <w:sz w:val="24"/>
          <w:szCs w:val="24"/>
        </w:rPr>
        <w:t xml:space="preserve"> 2018</w:t>
      </w:r>
      <w:r w:rsidRPr="00303A5B">
        <w:rPr>
          <w:rFonts w:cs="Times New Roman" w:hAnsi="Times New Roman" w:ascii="Times New Roman"/>
          <w:sz w:val="24"/>
          <w:szCs w:val="24"/>
        </w:rPr>
        <w:t>.</w:t>
      </w:r>
      <w:r w:rsidR="00817FE3" w:rsidRPr="00303A5B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303A5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303A5B">
        <w:rPr>
          <w:rFonts w:cs="Times New Roman" w:hAnsi="Times New Roman" w:ascii="Times New Roman"/>
          <w:sz w:val="24"/>
          <w:szCs w:val="24"/>
        </w:rPr>
        <w:tab/>
      </w:r>
      <w:r w:rsidRPr="00303A5B">
        <w:rPr>
          <w:rFonts w:cs="Times New Roman" w:hAnsi="Times New Roman" w:ascii="Times New Roman"/>
          <w:sz w:val="24"/>
          <w:szCs w:val="24"/>
        </w:rPr>
        <w:tab/>
      </w:r>
      <w:r w:rsidR="00F56D02" w:rsidRPr="00303A5B">
        <w:rPr>
          <w:rFonts w:cs="Times New Roman" w:hAnsi="Times New Roman" w:ascii="Times New Roman"/>
          <w:sz w:val="24"/>
          <w:szCs w:val="24"/>
        </w:rPr>
        <w:tab/>
      </w:r>
      <w:r w:rsidR="00B1648A" w:rsidRPr="00303A5B">
        <w:rPr>
          <w:rFonts w:cs="Times New Roman" w:hAnsi="Times New Roman" w:ascii="Times New Roman"/>
          <w:sz w:val="24"/>
          <w:szCs w:val="24"/>
        </w:rPr>
        <w:tab/>
      </w:r>
      <w:r w:rsidR="00B1648A" w:rsidRPr="00303A5B">
        <w:rPr>
          <w:rFonts w:cs="Times New Roman" w:hAnsi="Times New Roman" w:ascii="Times New Roman"/>
          <w:sz w:val="24"/>
          <w:szCs w:val="24"/>
        </w:rPr>
        <w:tab/>
      </w:r>
      <w:r w:rsidR="00B1648A" w:rsidRPr="00303A5B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9519D0">
      <w:pPr>
        <w:pStyle w:val="Uvuenotijeloteksta"/>
        <w:ind w:firstLine="141" w:left="1983"/>
        <w:jc w:val="right"/>
      </w:pPr>
      <w:r w:rsidRPr="00303A5B">
        <w:t>Vesna Sremac Šoštar</w:t>
      </w:r>
      <w:r w:rsidR="009519D0">
        <w:t>,v.r.</w:t>
      </w:r>
    </w:p>
    <w:p w:rsidRDefault="009519D0" w:rsidP="00D338FD" w:rsidR="009519D0">
      <w:pPr>
        <w:pStyle w:val="Uvuenotijeloteksta"/>
        <w:ind w:firstLine="141" w:left="1983"/>
        <w:jc w:val="right"/>
      </w:pPr>
      <w:r>
        <w:t>Za točnost otpravka</w:t>
      </w:r>
    </w:p>
    <w:p w:rsidRDefault="009519D0" w:rsidP="00817FE3" w:rsidR="00B1648A" w:rsidRPr="009519D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9519D0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303A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303A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303A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303A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303A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303A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3A5B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303A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03A5B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303A5B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303A5B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303A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9519D0" w:rsidR="00EA5A55" w:rsidRPr="00E21D7F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21D7F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9519D0" w:rsidR="00EA5A55" w:rsidRPr="00E21D7F">
      <w:headerReference w:type="default" r:id="rId11"/>
      <w:headerReference w:type="first" r:id="rId12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053E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304C98">
      <w:rPr>
        <w:rFonts w:cs="Times New Roman" w:hAnsi="Times New Roman" w:ascii="Times New Roman"/>
        <w:sz w:val="24"/>
        <w:szCs w:val="24"/>
      </w:rPr>
      <w:t xml:space="preserve"> -355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1D0EF0"/>
    <w:rsid w:val="002037E7"/>
    <w:rsid w:val="00255630"/>
    <w:rsid w:val="00303A5B"/>
    <w:rsid w:val="00304C98"/>
    <w:rsid w:val="004053E3"/>
    <w:rsid w:val="0044483C"/>
    <w:rsid w:val="00496CF2"/>
    <w:rsid w:val="004A6E9E"/>
    <w:rsid w:val="004C61FD"/>
    <w:rsid w:val="005018A4"/>
    <w:rsid w:val="00580071"/>
    <w:rsid w:val="00602ED5"/>
    <w:rsid w:val="006F4E0B"/>
    <w:rsid w:val="00817FE3"/>
    <w:rsid w:val="008F7260"/>
    <w:rsid w:val="0092426C"/>
    <w:rsid w:val="009519D0"/>
    <w:rsid w:val="00B1648A"/>
    <w:rsid w:val="00B6594C"/>
    <w:rsid w:val="00B677D7"/>
    <w:rsid w:val="00BA009B"/>
    <w:rsid w:val="00C337A9"/>
    <w:rsid w:val="00C963CD"/>
    <w:rsid w:val="00CA2B00"/>
    <w:rsid w:val="00E21D7F"/>
    <w:rsid w:val="00E32643"/>
    <w:rsid w:val="00EA5A55"/>
    <w:rsid w:val="00EC2A2E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ijeloteksta" w:type="paragraph">
    <w:name w:val="Body Text"/>
    <w:basedOn w:val="Normal"/>
    <w:link w:val="TijelotekstaChar"/>
    <w:unhideWhenUsed/>
    <w:rsid w:val="00303A5B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TijelotekstaChar" w:type="character">
    <w:name w:val="Tijelo teksta Char"/>
    <w:basedOn w:val="Zadanifontodlomka"/>
    <w:link w:val="Tijeloteksta"/>
    <w:rsid w:val="00303A5B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9519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9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519D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519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519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9519D0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9519D0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ijeloteksta" w:type="paragraph">
    <w:name w:val="Body Text"/>
    <w:basedOn w:val="Normal"/>
    <w:link w:val="TijelotekstaChar"/>
    <w:unhideWhenUsed/>
    <w:rsid w:val="00303A5B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TijelotekstaChar" w:type="character">
    <w:name w:val="Tijelo teksta Char"/>
    <w:basedOn w:val="Zadanifontodlomka"/>
    <w:link w:val="Tijeloteksta"/>
    <w:rsid w:val="00303A5B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9519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9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519D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519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519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9519D0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9519D0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St-6578/2016-355</izvorni_sadrzaj>
    <derivirana_varijabla naziv="DomainObject.Oznaka_1">St-6578/2016-355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St-6578/2016-355</izvorni_sadrzaj>
    <derivirana_varijabla naziv="DomainObject.PoslovniBrojDokumenta_1">St-6578/2016-355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St-6578/2016-351</izvorni_sadrzaj>
    <derivirana_varijabla naziv="DomainObject.PredzadnjaOdlukaIzPredmeta.Oznaka_1">St-6578/2016-351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D699E6-DEA7-4580-B403-9234BEE1C7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2284</properties:Characters>
  <properties:Lines>60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2018-06-19T08:15:00Z</dcterms:created>
  <dc:creator>Lea</dc:creator>
  <cp:lastModifiedBy>Matea Bizjak</cp:lastModifiedBy>
  <cp:lastPrinted>2018-10-12T09:46:00Z</cp:lastPrinted>
  <dcterms:modified xmlns:xsi="http://www.w3.org/2001/XMLSchema-instance" xsi:type="dcterms:W3CDTF">2018-10-12T09:46:00Z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St-6578/2016-355 / Odluka - Rješenje - prodaja (St-6578-16_RJEŠENJE-ELEKTRONIČKA_JAVNA_DRAŽBA.-_novi_zakon-.-_novi_zakon-)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