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45d56" w14:paraId="6645d56" w:rsidRDefault="00513B3D" w:rsidP="00513B3D" w:rsidR="00513B3D">
      <w:pPr>
        <w:pStyle w:val="Bezproreda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513B3D" w:rsidP="00513B3D" w:rsidR="00513B3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13B3D" w:rsidP="00513B3D" w:rsidR="00513B3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13B3D" w:rsidP="00513B3D" w:rsidR="00513B3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13B3D" w:rsidP="00513B3D" w:rsidR="00513B3D" w:rsidRPr="00513B3D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513B3D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513B3D" w:rsidP="00513B3D" w:rsidR="00513B3D" w:rsidRPr="00513B3D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513B3D">
        <w:rPr>
          <w:rFonts w:cs="Times New Roman" w:hAnsi="Times New Roman" w:ascii="Times New Roman"/>
          <w:b/>
          <w:sz w:val="24"/>
          <w:szCs w:val="24"/>
        </w:rPr>
        <w:t>TRGOVAČKI SUD U ZADRU</w:t>
      </w:r>
    </w:p>
    <w:p w:rsidRDefault="00513B3D" w:rsidP="00513B3D" w:rsidR="00513B3D" w:rsidRPr="00513B3D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513B3D">
        <w:rPr>
          <w:rFonts w:cs="Times New Roman" w:hAnsi="Times New Roman" w:ascii="Times New Roman"/>
          <w:b/>
          <w:sz w:val="24"/>
          <w:szCs w:val="24"/>
        </w:rPr>
        <w:t xml:space="preserve">STALNA </w:t>
      </w:r>
      <w:r w:rsidR="00621081">
        <w:rPr>
          <w:rFonts w:cs="Times New Roman" w:hAnsi="Times New Roman" w:ascii="Times New Roman"/>
          <w:b/>
          <w:sz w:val="24"/>
          <w:szCs w:val="24"/>
        </w:rPr>
        <w:t>SLUŽBA U ŠIBENIKU</w:t>
      </w:r>
      <w:r w:rsidR="00621081">
        <w:rPr>
          <w:rFonts w:cs="Times New Roman" w:hAnsi="Times New Roman" w:ascii="Times New Roman"/>
          <w:b/>
          <w:sz w:val="24"/>
          <w:szCs w:val="24"/>
        </w:rPr>
        <w:tab/>
      </w:r>
      <w:r w:rsidR="00621081">
        <w:rPr>
          <w:rFonts w:cs="Times New Roman" w:hAnsi="Times New Roman" w:ascii="Times New Roman"/>
          <w:b/>
          <w:sz w:val="24"/>
          <w:szCs w:val="24"/>
        </w:rPr>
        <w:tab/>
      </w:r>
      <w:r w:rsidR="00621081">
        <w:rPr>
          <w:rFonts w:cs="Times New Roman" w:hAnsi="Times New Roman" w:ascii="Times New Roman"/>
          <w:b/>
          <w:sz w:val="24"/>
          <w:szCs w:val="24"/>
        </w:rPr>
        <w:tab/>
      </w:r>
      <w:r w:rsidR="00621081">
        <w:rPr>
          <w:rFonts w:cs="Times New Roman" w:hAnsi="Times New Roman" w:ascii="Times New Roman"/>
          <w:b/>
          <w:sz w:val="24"/>
          <w:szCs w:val="24"/>
        </w:rPr>
        <w:tab/>
      </w:r>
      <w:r w:rsidR="00621081">
        <w:rPr>
          <w:rFonts w:cs="Times New Roman" w:hAnsi="Times New Roman" w:ascii="Times New Roman"/>
          <w:b/>
          <w:sz w:val="24"/>
          <w:szCs w:val="24"/>
        </w:rPr>
        <w:tab/>
      </w:r>
      <w:r w:rsidR="00621081">
        <w:rPr>
          <w:rFonts w:cs="Times New Roman" w:hAnsi="Times New Roman" w:ascii="Times New Roman"/>
          <w:b/>
          <w:sz w:val="24"/>
          <w:szCs w:val="24"/>
        </w:rPr>
        <w:tab/>
        <w:t>7 Stpn-31</w:t>
      </w:r>
      <w:r w:rsidRPr="00513B3D">
        <w:rPr>
          <w:rFonts w:cs="Times New Roman" w:hAnsi="Times New Roman" w:ascii="Times New Roman"/>
          <w:b/>
          <w:sz w:val="24"/>
          <w:szCs w:val="24"/>
        </w:rPr>
        <w:t>/</w:t>
      </w:r>
      <w:r w:rsidR="00621081">
        <w:rPr>
          <w:rFonts w:cs="Times New Roman" w:hAnsi="Times New Roman" w:ascii="Times New Roman"/>
          <w:b/>
          <w:sz w:val="24"/>
          <w:szCs w:val="24"/>
        </w:rPr>
        <w:t>15-6</w:t>
      </w:r>
    </w:p>
    <w:p w:rsidRDefault="00513B3D" w:rsidP="00513B3D" w:rsidR="00513B3D" w:rsidRPr="00513B3D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513B3D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513B3D" w:rsidP="00513B3D" w:rsidR="00513B3D" w:rsidRPr="00513B3D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513B3D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513B3D" w:rsidP="00513B3D" w:rsidR="00513B3D" w:rsidRPr="00513B3D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513B3D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513B3D" w:rsidP="00513B3D" w:rsidR="00513B3D" w:rsidRPr="00513B3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13B3D" w:rsidP="00513B3D" w:rsidR="00513B3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513B3D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513B3D" w:rsidP="00513B3D" w:rsidR="00513B3D" w:rsidRPr="00513B3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513B3D" w:rsidP="00513B3D" w:rsidR="00513B3D" w:rsidRPr="00513B3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13B3D" w:rsidP="00513B3D" w:rsidR="00513B3D" w:rsidRPr="00513B3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13B3D">
        <w:rPr>
          <w:rFonts w:cs="Times New Roman" w:hAnsi="Times New Roman" w:ascii="Times New Roman"/>
          <w:sz w:val="24"/>
          <w:szCs w:val="24"/>
        </w:rPr>
        <w:t>Trgovački sud u Zadru, Stalna služba u Šibeniku, po sucu pojedincu Jošku Livakoviću u pravnoj stva</w:t>
      </w:r>
      <w:r>
        <w:rPr>
          <w:rFonts w:cs="Times New Roman" w:hAnsi="Times New Roman" w:ascii="Times New Roman"/>
          <w:sz w:val="24"/>
          <w:szCs w:val="24"/>
        </w:rPr>
        <w:t xml:space="preserve">ri predlagatelja – dužnika </w:t>
      </w:r>
      <w:r w:rsidR="00621081">
        <w:rPr>
          <w:rFonts w:cs="Times New Roman" w:hAnsi="Times New Roman" w:ascii="Times New Roman"/>
          <w:sz w:val="24"/>
          <w:szCs w:val="24"/>
        </w:rPr>
        <w:t>PINA ADRIATIK d.o.o. iz Srime, Srima IV 5a, OIB:82472494700, zastupanog po Milanu Sučiću, članu uprave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513B3D">
        <w:rPr>
          <w:rFonts w:cs="Times New Roman" w:hAnsi="Times New Roman" w:ascii="Times New Roman"/>
          <w:sz w:val="24"/>
          <w:szCs w:val="24"/>
        </w:rPr>
        <w:t xml:space="preserve">i vjerovnika kao protustranke Republika Hrvatska Ministarstvo financija Područni ured Dalmacija, i dr., radi sklapanja predstečajne nagodbe dana </w:t>
      </w:r>
      <w:r>
        <w:rPr>
          <w:rFonts w:cs="Times New Roman" w:hAnsi="Times New Roman" w:ascii="Times New Roman"/>
          <w:sz w:val="24"/>
          <w:szCs w:val="24"/>
        </w:rPr>
        <w:t>10. prosinca</w:t>
      </w:r>
      <w:r w:rsidRPr="00513B3D">
        <w:rPr>
          <w:rFonts w:cs="Times New Roman" w:hAnsi="Times New Roman" w:ascii="Times New Roman"/>
          <w:sz w:val="24"/>
          <w:szCs w:val="24"/>
        </w:rPr>
        <w:t xml:space="preserve"> 2015. godine</w:t>
      </w:r>
    </w:p>
    <w:p w:rsidRDefault="00513B3D" w:rsidP="00513B3D" w:rsidR="00513B3D" w:rsidRPr="00513B3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13B3D" w:rsidP="00513B3D" w:rsidR="00513B3D" w:rsidRPr="00513B3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3B3D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513B3D" w:rsidP="00513B3D" w:rsidR="00513B3D" w:rsidRPr="00513B3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13B3D" w:rsidP="00513B3D" w:rsidR="00513B3D" w:rsidRPr="00513B3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3B3D">
        <w:rPr>
          <w:rFonts w:cs="Times New Roman" w:hAnsi="Times New Roman" w:ascii="Times New Roman"/>
          <w:sz w:val="24"/>
          <w:szCs w:val="24"/>
        </w:rPr>
        <w:t xml:space="preserve">Određuje se ročište radi odobravanja sklapanja predstečajne nagodbe nad dužnikom </w:t>
      </w:r>
      <w:r w:rsidR="00621081">
        <w:rPr>
          <w:rFonts w:cs="Times New Roman" w:hAnsi="Times New Roman" w:ascii="Times New Roman"/>
          <w:sz w:val="24"/>
          <w:szCs w:val="24"/>
        </w:rPr>
        <w:t>PINA ADRIATIK d.o.o. iz Srime, Srima IV 5a, OIB:82472494700, zastupanog po Milanu Sučiću, članu uprave</w:t>
      </w:r>
      <w:r w:rsidRPr="00513B3D">
        <w:rPr>
          <w:rFonts w:cs="Times New Roman" w:hAnsi="Times New Roman" w:ascii="Times New Roman"/>
          <w:sz w:val="24"/>
          <w:szCs w:val="24"/>
        </w:rPr>
        <w:t xml:space="preserve">, za dan </w:t>
      </w:r>
      <w:r>
        <w:rPr>
          <w:rFonts w:cs="Times New Roman" w:hAnsi="Times New Roman" w:ascii="Times New Roman"/>
          <w:sz w:val="24"/>
          <w:szCs w:val="24"/>
        </w:rPr>
        <w:t xml:space="preserve">29. siječnja 2016. </w:t>
      </w:r>
      <w:r w:rsidRPr="00513B3D">
        <w:rPr>
          <w:rFonts w:cs="Times New Roman" w:hAnsi="Times New Roman" w:ascii="Times New Roman"/>
          <w:sz w:val="24"/>
          <w:szCs w:val="24"/>
        </w:rPr>
        <w:t>godine u 1</w:t>
      </w:r>
      <w:r w:rsidR="00621081">
        <w:rPr>
          <w:rFonts w:cs="Times New Roman" w:hAnsi="Times New Roman" w:ascii="Times New Roman"/>
          <w:sz w:val="24"/>
          <w:szCs w:val="24"/>
        </w:rPr>
        <w:t>2</w:t>
      </w:r>
      <w:r w:rsidRPr="00513B3D">
        <w:rPr>
          <w:rFonts w:cs="Times New Roman" w:hAnsi="Times New Roman" w:ascii="Times New Roman"/>
          <w:sz w:val="24"/>
          <w:szCs w:val="24"/>
        </w:rPr>
        <w:t>,00 sati soba 212 Stalne službe u Šibeniku, S. Radića 81/II treći kat.</w:t>
      </w:r>
    </w:p>
    <w:p w:rsidRDefault="00513B3D" w:rsidP="00513B3D" w:rsidR="00513B3D" w:rsidRPr="00513B3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3B3D">
        <w:rPr>
          <w:rFonts w:cs="Times New Roman" w:hAnsi="Times New Roman" w:ascii="Times New Roman"/>
          <w:sz w:val="24"/>
          <w:szCs w:val="24"/>
        </w:rPr>
        <w:t>O ročištu se dužnik i svi vjerovnici obavještavaju oglasom koji se objavljuje isticanjem na oglasnoj ploči suda i objavom na web stranici Financijske agencije najkasnije 8 dana prije održavanja ročišta.</w:t>
      </w:r>
    </w:p>
    <w:p w:rsidRDefault="00513B3D" w:rsidP="00513B3D" w:rsidR="00513B3D" w:rsidRPr="00513B3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13B3D" w:rsidP="00513B3D" w:rsidR="00513B3D" w:rsidRPr="00513B3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3B3D">
        <w:rPr>
          <w:rFonts w:cs="Times New Roman" w:hAnsi="Times New Roman" w:ascii="Times New Roman"/>
          <w:sz w:val="24"/>
          <w:szCs w:val="24"/>
        </w:rPr>
        <w:t xml:space="preserve">U Šibeniku, </w:t>
      </w:r>
      <w:r>
        <w:rPr>
          <w:rFonts w:cs="Times New Roman" w:hAnsi="Times New Roman" w:ascii="Times New Roman"/>
          <w:sz w:val="24"/>
          <w:szCs w:val="24"/>
        </w:rPr>
        <w:t>10. prosinca</w:t>
      </w:r>
      <w:r w:rsidRPr="00513B3D">
        <w:rPr>
          <w:rFonts w:cs="Times New Roman" w:hAnsi="Times New Roman" w:ascii="Times New Roman"/>
          <w:sz w:val="24"/>
          <w:szCs w:val="24"/>
        </w:rPr>
        <w:t xml:space="preserve"> 2015. godine</w:t>
      </w:r>
    </w:p>
    <w:p w:rsidRDefault="00513B3D" w:rsidP="00513B3D" w:rsidR="00513B3D" w:rsidRPr="00513B3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13B3D" w:rsidP="00513B3D" w:rsidR="00513B3D" w:rsidRPr="00513B3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13B3D" w:rsidP="00513B3D" w:rsidR="00513B3D" w:rsidRPr="00513B3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13B3D" w:rsidP="00513B3D" w:rsidR="00513B3D" w:rsidRPr="00513B3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13B3D" w:rsidP="00513B3D" w:rsidR="00513B3D" w:rsidRPr="00513B3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3B3D">
        <w:rPr>
          <w:rFonts w:cs="Times New Roman" w:hAnsi="Times New Roman" w:ascii="Times New Roman"/>
          <w:sz w:val="24"/>
          <w:szCs w:val="24"/>
        </w:rPr>
        <w:tab/>
      </w:r>
      <w:r w:rsidRPr="00513B3D">
        <w:rPr>
          <w:rFonts w:cs="Times New Roman" w:hAnsi="Times New Roman" w:ascii="Times New Roman"/>
          <w:sz w:val="24"/>
          <w:szCs w:val="24"/>
        </w:rPr>
        <w:tab/>
      </w:r>
      <w:r w:rsidRPr="00513B3D">
        <w:rPr>
          <w:rFonts w:cs="Times New Roman" w:hAnsi="Times New Roman" w:ascii="Times New Roman"/>
          <w:sz w:val="24"/>
          <w:szCs w:val="24"/>
        </w:rPr>
        <w:tab/>
      </w:r>
      <w:r w:rsidRPr="00513B3D">
        <w:rPr>
          <w:rFonts w:cs="Times New Roman" w:hAnsi="Times New Roman" w:ascii="Times New Roman"/>
          <w:sz w:val="24"/>
          <w:szCs w:val="24"/>
        </w:rPr>
        <w:tab/>
      </w:r>
      <w:r w:rsidRPr="00513B3D">
        <w:rPr>
          <w:rFonts w:cs="Times New Roman" w:hAnsi="Times New Roman" w:ascii="Times New Roman"/>
          <w:sz w:val="24"/>
          <w:szCs w:val="24"/>
        </w:rPr>
        <w:tab/>
      </w:r>
      <w:r w:rsidRPr="00513B3D">
        <w:rPr>
          <w:rFonts w:cs="Times New Roman" w:hAnsi="Times New Roman" w:ascii="Times New Roman"/>
          <w:sz w:val="24"/>
          <w:szCs w:val="24"/>
        </w:rPr>
        <w:tab/>
      </w:r>
      <w:r w:rsidRPr="00513B3D">
        <w:rPr>
          <w:rFonts w:cs="Times New Roman" w:hAnsi="Times New Roman" w:ascii="Times New Roman"/>
          <w:sz w:val="24"/>
          <w:szCs w:val="24"/>
        </w:rPr>
        <w:tab/>
      </w:r>
      <w:r w:rsidRPr="00513B3D">
        <w:rPr>
          <w:rFonts w:cs="Times New Roman" w:hAnsi="Times New Roman" w:ascii="Times New Roman"/>
          <w:sz w:val="24"/>
          <w:szCs w:val="24"/>
        </w:rPr>
        <w:tab/>
      </w:r>
      <w:r w:rsidRPr="00513B3D">
        <w:rPr>
          <w:rFonts w:cs="Times New Roman" w:hAnsi="Times New Roman" w:ascii="Times New Roman"/>
          <w:sz w:val="24"/>
          <w:szCs w:val="24"/>
        </w:rPr>
        <w:tab/>
        <w:t>STEČAJNI SUDAC:</w:t>
      </w:r>
    </w:p>
    <w:p w:rsidRDefault="00513B3D" w:rsidP="00513B3D" w:rsidR="00513B3D" w:rsidRPr="00513B3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13B3D" w:rsidP="00513B3D" w:rsidR="00513B3D" w:rsidRPr="00513B3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3B3D">
        <w:rPr>
          <w:rFonts w:cs="Times New Roman" w:hAnsi="Times New Roman" w:ascii="Times New Roman"/>
          <w:sz w:val="24"/>
          <w:szCs w:val="24"/>
        </w:rPr>
        <w:tab/>
      </w:r>
      <w:r w:rsidRPr="00513B3D">
        <w:rPr>
          <w:rFonts w:cs="Times New Roman" w:hAnsi="Times New Roman" w:ascii="Times New Roman"/>
          <w:sz w:val="24"/>
          <w:szCs w:val="24"/>
        </w:rPr>
        <w:tab/>
      </w:r>
      <w:r w:rsidRPr="00513B3D">
        <w:rPr>
          <w:rFonts w:cs="Times New Roman" w:hAnsi="Times New Roman" w:ascii="Times New Roman"/>
          <w:sz w:val="24"/>
          <w:szCs w:val="24"/>
        </w:rPr>
        <w:tab/>
      </w:r>
      <w:r w:rsidRPr="00513B3D">
        <w:rPr>
          <w:rFonts w:cs="Times New Roman" w:hAnsi="Times New Roman" w:ascii="Times New Roman"/>
          <w:sz w:val="24"/>
          <w:szCs w:val="24"/>
        </w:rPr>
        <w:tab/>
      </w:r>
      <w:r w:rsidRPr="00513B3D">
        <w:rPr>
          <w:rFonts w:cs="Times New Roman" w:hAnsi="Times New Roman" w:ascii="Times New Roman"/>
          <w:sz w:val="24"/>
          <w:szCs w:val="24"/>
        </w:rPr>
        <w:tab/>
      </w:r>
      <w:r w:rsidRPr="00513B3D">
        <w:rPr>
          <w:rFonts w:cs="Times New Roman" w:hAnsi="Times New Roman" w:ascii="Times New Roman"/>
          <w:sz w:val="24"/>
          <w:szCs w:val="24"/>
        </w:rPr>
        <w:tab/>
      </w:r>
      <w:r w:rsidRPr="00513B3D">
        <w:rPr>
          <w:rFonts w:cs="Times New Roman" w:hAnsi="Times New Roman" w:ascii="Times New Roman"/>
          <w:sz w:val="24"/>
          <w:szCs w:val="24"/>
        </w:rPr>
        <w:tab/>
      </w:r>
      <w:r w:rsidRPr="00513B3D">
        <w:rPr>
          <w:rFonts w:cs="Times New Roman" w:hAnsi="Times New Roman" w:ascii="Times New Roman"/>
          <w:sz w:val="24"/>
          <w:szCs w:val="24"/>
        </w:rPr>
        <w:tab/>
      </w:r>
      <w:r w:rsidRPr="00513B3D">
        <w:rPr>
          <w:rFonts w:cs="Times New Roman" w:hAnsi="Times New Roman" w:ascii="Times New Roman"/>
          <w:sz w:val="24"/>
          <w:szCs w:val="24"/>
        </w:rPr>
        <w:tab/>
        <w:t>Joško Livaković</w:t>
      </w:r>
    </w:p>
    <w:p w:rsidRDefault="00513B3D" w:rsidP="00513B3D" w:rsidR="00513B3D" w:rsidRPr="00513B3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13B3D" w:rsidP="00513B3D" w:rsidR="00513B3D" w:rsidRPr="00513B3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13B3D" w:rsidP="00513B3D" w:rsidR="00513B3D" w:rsidRPr="00513B3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3B3D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513B3D" w:rsidP="00513B3D" w:rsidR="00513B3D" w:rsidRPr="00513B3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3B3D">
        <w:rPr>
          <w:rFonts w:cs="Times New Roman" w:hAnsi="Times New Roman" w:ascii="Times New Roman"/>
          <w:sz w:val="24"/>
          <w:szCs w:val="24"/>
        </w:rPr>
        <w:t xml:space="preserve">Protiv ovog rješenja nije dopuštena žalba (čl. </w:t>
      </w:r>
      <w:smartTag w:element="metricconverter" w:uri="urn:schemas-microsoft-com:office:smarttags">
        <w:smartTagPr>
          <w:attr w:val="278. st" w:name="ProductID"/>
        </w:smartTagPr>
        <w:r w:rsidRPr="00513B3D">
          <w:rPr>
            <w:rFonts w:cs="Times New Roman" w:hAnsi="Times New Roman" w:ascii="Times New Roman"/>
            <w:sz w:val="24"/>
            <w:szCs w:val="24"/>
          </w:rPr>
          <w:t>278. st</w:t>
        </w:r>
      </w:smartTag>
      <w:r w:rsidRPr="00513B3D">
        <w:rPr>
          <w:rFonts w:cs="Times New Roman" w:hAnsi="Times New Roman" w:ascii="Times New Roman"/>
          <w:sz w:val="24"/>
          <w:szCs w:val="24"/>
        </w:rPr>
        <w:t xml:space="preserve">. 2. ZPP-a u svezi s čl. </w:t>
      </w:r>
      <w:smartTag w:element="metricconverter" w:uri="urn:schemas-microsoft-com:office:smarttags">
        <w:smartTagPr>
          <w:attr w:val="66. st" w:name="ProductID"/>
        </w:smartTagPr>
        <w:r w:rsidRPr="00513B3D">
          <w:rPr>
            <w:rFonts w:cs="Times New Roman" w:hAnsi="Times New Roman" w:ascii="Times New Roman"/>
            <w:sz w:val="24"/>
            <w:szCs w:val="24"/>
          </w:rPr>
          <w:t>66. st</w:t>
        </w:r>
      </w:smartTag>
      <w:r w:rsidRPr="00513B3D">
        <w:rPr>
          <w:rFonts w:cs="Times New Roman" w:hAnsi="Times New Roman" w:ascii="Times New Roman"/>
          <w:sz w:val="24"/>
          <w:szCs w:val="24"/>
        </w:rPr>
        <w:t>. 14. ZFPPN-a)</w:t>
      </w:r>
    </w:p>
    <w:p w:rsidRDefault="00513B3D" w:rsidP="00513B3D" w:rsidR="00513B3D" w:rsidRPr="00513B3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13B3D" w:rsidP="00513B3D" w:rsidR="00513B3D" w:rsidRPr="00513B3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13B3D" w:rsidP="00513B3D" w:rsidR="00513B3D" w:rsidRPr="00513B3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13B3D" w:rsidP="00513B3D" w:rsidR="00513B3D" w:rsidRPr="00513B3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3B3D">
        <w:rPr>
          <w:rFonts w:cs="Times New Roman" w:hAnsi="Times New Roman" w:ascii="Times New Roman"/>
          <w:sz w:val="24"/>
          <w:szCs w:val="24"/>
        </w:rPr>
        <w:t>Dn-a:</w:t>
      </w:r>
    </w:p>
    <w:p w:rsidRDefault="00513B3D" w:rsidP="00513B3D" w:rsidR="00513B3D" w:rsidRPr="00513B3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3B3D">
        <w:rPr>
          <w:rFonts w:cs="Times New Roman" w:hAnsi="Times New Roman" w:ascii="Times New Roman"/>
          <w:sz w:val="24"/>
          <w:szCs w:val="24"/>
        </w:rPr>
        <w:t xml:space="preserve">- </w:t>
      </w:r>
      <w:r w:rsidR="00621081">
        <w:rPr>
          <w:rFonts w:cs="Times New Roman" w:hAnsi="Times New Roman" w:ascii="Times New Roman"/>
          <w:sz w:val="24"/>
          <w:szCs w:val="24"/>
        </w:rPr>
        <w:t>zakonskom zastupniku dužnika Milan Sučić, Srima IV 5a</w:t>
      </w:r>
    </w:p>
    <w:p w:rsidRDefault="00513B3D" w:rsidP="00513B3D" w:rsidR="00513B3D" w:rsidRPr="00513B3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3B3D">
        <w:rPr>
          <w:rFonts w:cs="Times New Roman" w:hAnsi="Times New Roman" w:ascii="Times New Roman"/>
          <w:sz w:val="24"/>
          <w:szCs w:val="24"/>
        </w:rPr>
        <w:t xml:space="preserve">- posebna e-stečajna oglasna ploča Stalne službe u Šibeniku </w:t>
      </w:r>
    </w:p>
    <w:p w:rsidRDefault="00513B3D" w:rsidP="00513B3D" w:rsidR="00513B3D" w:rsidRPr="00513B3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3B3D">
        <w:rPr>
          <w:rFonts w:cs="Times New Roman" w:hAnsi="Times New Roman" w:ascii="Times New Roman"/>
          <w:sz w:val="24"/>
          <w:szCs w:val="24"/>
        </w:rPr>
        <w:t>- Fina – Regionalni centar Split</w:t>
      </w:r>
    </w:p>
    <w:p w:rsidRDefault="00513B3D" w:rsidP="00513B3D" w:rsidR="00513B3D" w:rsidRPr="00513B3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13B3D" w:rsidP="00513B3D" w:rsidR="00513B3D">
      <w:pPr>
        <w:jc w:val="both"/>
        <w:rPr>
          <w:b/>
        </w:rPr>
      </w:pPr>
    </w:p>
    <w:p w:rsidRDefault="00513B3D" w:rsidP="00513B3D" w:rsidR="00513B3D">
      <w:pPr>
        <w:jc w:val="both"/>
        <w:rPr>
          <w:b/>
        </w:rPr>
      </w:pPr>
    </w:p>
    <w:p w:rsidRDefault="00513B3D" w:rsidP="00513B3D" w:rsidR="00513B3D"/>
    <w:p w:rsidRDefault="005F3733" w:rsidP="00374C74" w:rsidR="005F3733" w:rsidRPr="00374C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R="005F3733" w:rsidRPr="00374C7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72A17CA"/>
    <w:multiLevelType w:val="hybridMultilevel"/>
    <w:tmpl w:val="AD309D3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4C74"/>
    <w:rsid w:val="002A16C6"/>
    <w:rsid w:val="00374C74"/>
    <w:rsid w:val="00513B3D"/>
    <w:rsid w:val="005F3733"/>
    <w:rsid w:val="00621081"/>
    <w:rsid w:val="00F86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16C6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74C74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F86F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6F7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6F7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6F7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6F7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16C6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74C74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F86F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6F7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6F7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6F7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6F7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54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943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Joško</izvorni_sadrzaj>
    <derivirana_varijabla naziv="DomainObject.DonositeljOdluke.Ime_1">Joško</derivirana_varijabla>
  </DomainObject.DonositeljOdluke.Ime>
  <DomainObject.DonositeljOdluke.Prezime>
    <izvorni_sadrzaj>Livaković</izvorni_sadrzaj>
    <derivirana_varijabla naziv="DomainObject.DonositeljOdluke.Prezime_1">Livaković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2015.</izvorni_sadrzaj>
    <derivirana_varijabla naziv="DomainObject.Predmet.DatumOsnivanja_1">27.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Stpn-31/2015</izvorni_sadrzaj>
    <derivirana_varijabla naziv="DomainObject.Predmet.OznakaBroj_1">Stpn-31/2015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</izvorni_sadrzaj>
    <derivirana_varijabla naziv="DomainObject.Predmet.Referada.Naziv_1">Referada 7 </derivirana_varijabla>
  </DomainObject.Predmet.Referada.Naziv>
  <DomainObject.Predmet.Referada.Oznaka>
    <izvorni_sadrzaj>7 </izvorni_sadrzaj>
    <derivirana_varijabla naziv="DomainObject.Predmet.Referada.Oznaka_1">7 </derivirana_varijabla>
  </DomainObject.Predmet.Referada.Oznaka>
  <DomainObject.Predmet.Referada.Prostorija.Naziv>
    <izvorni_sadrzaj>soba 212</izvorni_sadrzaj>
    <derivirana_varijabla naziv="DomainObject.Predmet.Referada.Prostorija.Naziv_1">soba 212</derivirana_varijabla>
  </DomainObject.Predmet.Referada.Prostorija.Naziv>
  <DomainObject.Predmet.Referada.Prostorija.Oznaka>
    <izvorni_sadrzaj>soba 212</izvorni_sadrzaj>
    <derivirana_varijabla naziv="DomainObject.Predmet.Referada.Prostorija.Oznaka_1">soba 212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Joško Livaković</izvorni_sadrzaj>
    <derivirana_varijabla naziv="DomainObject.Predmet.Referada.Sudac_1">Joško Livaković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PINA ADRIATIK, društvo s ograničenom odgovornošću za trgovinu i usluge, putnička agencija</izvorni_sadrzaj>
    <derivirana_varijabla naziv="DomainObject.Predmet.StrankaFormated_1">  PINA ADRIATIK, društvo s ograničenom odgovornošću za trgovinu i usluge, putnička agencija</derivirana_varijabla>
  </DomainObject.Predmet.StrankaFormated>
  <DomainObject.Predmet.StrankaFormatedOIB>
    <izvorni_sadrzaj>  PINA ADRIATIK, društvo s ograničenom odgovornošću za trgovinu i usluge, putnička agencija, OIB 82472494700</izvorni_sadrzaj>
    <derivirana_varijabla naziv="DomainObject.Predmet.StrankaFormatedOIB_1">  PINA ADRIATIK, društvo s ograničenom odgovornošću za trgovinu i usluge, putnička agencija, OIB 82472494700</derivirana_varijabla>
  </DomainObject.Predmet.StrankaFormatedOIB>
  <DomainObject.Predmet.StrankaFormatedWithAdress>
    <izvorni_sadrzaj> PINA ADRIATIK, društvo s ograničenom odgovornošću za trgovinu i usluge, putnička agencija, Srima IV 5 A, 22211 Srima</izvorni_sadrzaj>
    <derivirana_varijabla naziv="DomainObject.Predmet.StrankaFormatedWithAdress_1"> PINA ADRIATIK, društvo s ograničenom odgovornošću za trgovinu i usluge, putnička agencija, Srima IV 5 A, 22211 Srima</derivirana_varijabla>
  </DomainObject.Predmet.StrankaFormatedWithAdress>
  <DomainObject.Predmet.StrankaFormatedWithAdressOIB>
    <izvorni_sadrzaj> PINA ADRIATIK, društvo s ograničenom odgovornošću za trgovinu i usluge, putnička agencija, OIB 82472494700, Srima IV 5 A, 22211 Srima</izvorni_sadrzaj>
    <derivirana_varijabla naziv="DomainObject.Predmet.StrankaFormatedWithAdressOIB_1"> PINA ADRIATIK, društvo s ograničenom odgovornošću za trgovinu i usluge, putnička agencija, OIB 82472494700, Srima IV 5 A, 22211 Srima</derivirana_varijabla>
  </DomainObject.Predmet.StrankaFormatedWithAdressOIB>
  <DomainObject.Predmet.StrankaWithAdress>
    <izvorni_sadrzaj>PINA ADRIATIK, društvo s ograničenom odgovornošću za trgovinu i usluge, putnička agencija Srima IV 5 A,22211 Srima</izvorni_sadrzaj>
    <derivirana_varijabla naziv="DomainObject.Predmet.StrankaWithAdress_1">PINA ADRIATIK, društvo s ograničenom odgovornošću za trgovinu i usluge, putnička agencija Srima IV 5 A,22211 Srima</derivirana_varijabla>
  </DomainObject.Predmet.StrankaWithAdress>
  <DomainObject.Predmet.StrankaWithAdressOIB>
    <izvorni_sadrzaj>PINA ADRIATIK, društvo s ograničenom odgovornošću za trgovinu i usluge, putnička agencija, OIB 82472494700, Srima IV 5 A,22211 Srima</izvorni_sadrzaj>
    <derivirana_varijabla naziv="DomainObject.Predmet.StrankaWithAdressOIB_1">PINA ADRIATIK, društvo s ograničenom odgovornošću za trgovinu i usluge, putnička agencija, OIB 82472494700, Srima IV 5 A,22211 Srima</derivirana_varijabla>
  </DomainObject.Predmet.StrankaWithAdressOIB>
  <DomainObject.Predmet.StrankaNazivFormated>
    <izvorni_sadrzaj>PINA ADRIATIK, društvo s ograničenom odgovornošću za trgovinu i usluge, putnička agencija</izvorni_sadrzaj>
    <derivirana_varijabla naziv="DomainObject.Predmet.StrankaNazivFormated_1">PINA ADRIATIK, društvo s ograničenom odgovornošću za trgovinu i usluge, putnička agencija</derivirana_varijabla>
  </DomainObject.Predmet.StrankaNazivFormated>
  <DomainObject.Predmet.StrankaNazivFormatedOIB>
    <izvorni_sadrzaj>PINA ADRIATIK, društvo s ograničenom odgovornošću za trgovinu i usluge, putnička agencija, OIB 82472494700</izvorni_sadrzaj>
    <derivirana_varijabla naziv="DomainObject.Predmet.StrankaNazivFormatedOIB_1">PINA ADRIATIK, društvo s ograničenom odgovornošću za trgovinu i usluge, putnička agencija, OIB 82472494700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PINA ADRIATIK, društvo s ograničenom odgovornošću za trgovinu i usluge, putnička agencija</item>
    </izvorni_sadrzaj>
    <derivirana_varijabla naziv="DomainObject.Predmet.StrankaListFormated_1">
      <item>PINA ADRIATIK, društvo s ograničenom odgovornošću za trgovinu i usluge, putnička agencija</item>
    </derivirana_varijabla>
  </DomainObject.Predmet.StrankaListFormated>
  <DomainObject.Predmet.StrankaListFormatedOIB>
    <izvorni_sadrzaj>
      <item>PINA ADRIATIK, društvo s ograničenom odgovornošću za trgovinu i usluge, putnička agencija, OIB 82472494700</item>
    </izvorni_sadrzaj>
    <derivirana_varijabla naziv="DomainObject.Predmet.StrankaListFormatedOIB_1">
      <item>PINA ADRIATIK, društvo s ograničenom odgovornošću za trgovinu i usluge, putnička agencija, OIB 82472494700</item>
    </derivirana_varijabla>
  </DomainObject.Predmet.StrankaListFormatedOIB>
  <DomainObject.Predmet.StrankaListFormatedWithAdress>
    <izvorni_sadrzaj>
      <item>PINA ADRIATIK, društvo s ograničenom odgovornošću za trgovinu i usluge, putnička agencija, Srima IV 5 A, 22211 Srima</item>
    </izvorni_sadrzaj>
    <derivirana_varijabla naziv="DomainObject.Predmet.StrankaListFormatedWithAdress_1">
      <item>PINA ADRIATIK, društvo s ograničenom odgovornošću za trgovinu i usluge, putnička agencija, Srima IV 5 A, 22211 Srima</item>
    </derivirana_varijabla>
  </DomainObject.Predmet.StrankaListFormatedWithAdress>
  <DomainObject.Predmet.StrankaListFormatedWithAdressOIB>
    <izvorni_sadrzaj>
      <item>PINA ADRIATIK, društvo s ograničenom odgovornošću za trgovinu i usluge, putnička agencija, OIB 82472494700, Srima IV 5 A, 22211 Srima</item>
    </izvorni_sadrzaj>
    <derivirana_varijabla naziv="DomainObject.Predmet.StrankaListFormatedWithAdressOIB_1">
      <item>PINA ADRIATIK, društvo s ograničenom odgovornošću za trgovinu i usluge, putnička agencija, OIB 82472494700, Srima IV 5 A, 22211 Srima</item>
    </derivirana_varijabla>
  </DomainObject.Predmet.StrankaListFormatedWithAdressOIB>
  <DomainObject.Predmet.StrankaListNazivFormated>
    <izvorni_sadrzaj>
      <item>PINA ADRIATIK, društvo s ograničenom odgovornošću za trgovinu i usluge, putnička agencija</item>
    </izvorni_sadrzaj>
    <derivirana_varijabla naziv="DomainObject.Predmet.StrankaListNazivFormated_1">
      <item>PINA ADRIATIK, društvo s ograničenom odgovornošću za trgovinu i usluge, putnička agencija</item>
    </derivirana_varijabla>
  </DomainObject.Predmet.StrankaListNazivFormated>
  <DomainObject.Predmet.StrankaListNazivFormatedOIB>
    <izvorni_sadrzaj>
      <item>PINA ADRIATIK, društvo s ograničenom odgovornošću za trgovinu i usluge, putnička agencija, OIB 82472494700</item>
    </izvorni_sadrzaj>
    <derivirana_varijabla naziv="DomainObject.Predmet.StrankaListNazivFormatedOIB_1">
      <item>PINA ADRIATIK, društvo s ograničenom odgovornošću za trgovinu i usluge, putnička agencija, OIB 82472494700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PINA ADRIATIK, društvo s ograničenom odgovornošću za trgovinu i usluge, putnička agencija</izvorni_sadrzaj>
    <derivirana_varijabla naziv="DomainObject.Predmet.StrankaIDrugi_1">PINA ADRIATIK, društvo s ograničenom odgovornošću za trgovinu i usluge, putnička agencija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PINA ADRIATIK, društvo s ograničenom odgovornošću za trgovinu i usluge, putnička agencija, OIB 82472494700, Srima IV 5 A, 22211 Srima</izvorni_sadrzaj>
    <derivirana_varijabla naziv="DomainObject.Predmet.StrankaIDrugiAdressOIB_1">PINA ADRIATIK, društvo s ograničenom odgovornošću za trgovinu i usluge, putnička agencija, OIB 82472494700, Srima IV 5 A, 22211 Srima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PINA ADRIATIK, društvo s ograničenom odgovornošću za trgovinu i usluge, putnička agencija</item>
    </izvorni_sadrzaj>
    <derivirana_varijabla naziv="DomainObject.Predmet.SudioniciListNaziv_1">
      <item>PINA ADRIATIK, društvo s ograničenom odgovornošću za trgovinu i usluge, putnička agencija</item>
    </derivirana_varijabla>
  </DomainObject.Predmet.SudioniciListNaziv>
  <DomainObject.Predmet.SudioniciListAdressOIB>
    <izvorni_sadrzaj>
      <item>PINA ADRIATIK, društvo s ograničenom odgovornošću za trgovinu i usluge, putnička agencija, OIB 82472494700, Srima IV 5 A,22211 Srima</item>
    </izvorni_sadrzaj>
    <derivirana_varijabla naziv="DomainObject.Predmet.SudioniciListAdressOIB_1">
      <item>PINA ADRIATIK, društvo s ograničenom odgovornošću za trgovinu i usluge, putnička agencija, OIB 82472494700, Srima IV 5 A,22211 Srima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82472494700</item>
    </izvorni_sadrzaj>
    <derivirana_varijabla naziv="DomainObject.Predmet.SudioniciListNazivOIB_1">
      <item>, OIB 82472494700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223</properties:Words>
  <properties:Characters>1189</properties:Characters>
  <properties:Lines>54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2015-12-10T08:45:00Z</dcterms:created>
  <dc:creator>Joško Livaković</dc:creator>
  <cp:lastModifiedBy>Joško Livaković</cp:lastModifiedBy>
  <cp:lastPrinted>2015-12-10T08:43:00Z</cp:lastPrinted>
  <dcterms:modified xmlns:xsi="http://www.w3.org/2001/XMLSchema-instance" xsi:type="dcterms:W3CDTF">2015-12-10T08:46:00Z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