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397d123" w14:textId="397d123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04E2A">
        <w:t>758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4D19D2">
        <w:t>03</w:t>
      </w:r>
      <w:r w:rsidR="00452C19">
        <w:t>. listopada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0D3D7E" w:rsidRDefault="00361F1A">
      <w:pPr>
        <w:jc w:val="both"/>
      </w:pPr>
      <w:r>
        <w:t xml:space="preserve">I           Za dužnika </w:t>
      </w:r>
      <w:r w:rsidR="00804E2A">
        <w:t xml:space="preserve">TUTUS PROJEKT d.o.o., OIB 81962259522, Zagreb, </w:t>
      </w:r>
      <w:proofErr w:type="spellStart"/>
      <w:r w:rsidR="00804E2A">
        <w:t>Nemčićeva</w:t>
      </w:r>
      <w:proofErr w:type="spellEnd"/>
      <w:r w:rsidR="00804E2A">
        <w:t xml:space="preserve"> 7</w:t>
      </w:r>
      <w:r w:rsidR="000D3D7E">
        <w:t>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3309E9">
        <w:t>2.165.863,82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361F1A" w:rsidRDefault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1F1A" w:rsidRDefault="00361F1A">
      <w:pPr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4D19D2">
        <w:t>03</w:t>
      </w:r>
      <w:r w:rsidR="009A138E">
        <w:t>. listopada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6571" w:rsidP="00FF6571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 </w:t>
      </w:r>
    </w:p>
    <w:p w:rsidR="00FF6571" w:rsidP="00FF6571" w:rsidRDefault="00FF6571">
      <w:r>
        <w:t xml:space="preserve">                                                                                                                            Goran Iskra, v.r. </w:t>
      </w:r>
    </w:p>
    <w:p w:rsidR="00FF6571" w:rsidP="00FF6571" w:rsidRDefault="00FF6571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FF6571" w:rsidP="00FF6571" w:rsidRDefault="00FF6571"/>
    <w:p w:rsidR="00FF6571" w:rsidP="00FF6571" w:rsidRDefault="00FF657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DC5D30" w:rsidP="00FF6571" w:rsidRDefault="00FF6571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Danijela Jovanovska</w:t>
      </w:r>
    </w:p>
    <w:sectPr w:rsidRPr="00126C7C" w:rsidR="00DC5D30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16808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D19D2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1FED"/>
    <w:rsid w:val="008033E8"/>
    <w:rsid w:val="00804E2A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listopada 2019.</izvorni_sadrzaj>
    <derivirana_varijabla naziv="DomainObject.DatumDonosenjaOdluke_1">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St-758/2019</izvorni_sadrzaj>
    <derivirana_varijabla naziv="DomainObject.Predmet.OznakaBroj_1">St-758/2019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TUTUS PROJEKT d.o.o.</izvorni_sadrzaj>
    <derivirana_varijabla naziv="DomainObject.Predmet.ProtustrankaFormated_1">  TUTUS PROJEKT d.o.o.</derivirana_varijabla>
  </DomainObject.Predmet.ProtustrankaFormated>
  <DomainObject.Predmet.ProtustrankaFormatedOIB>
    <izvorni_sadrzaj>  TUTUS PROJEKT d.o.o., OIB 81962259522</izvorni_sadrzaj>
    <derivirana_varijabla naziv="DomainObject.Predmet.ProtustrankaFormatedOIB_1">  TUTUS PROJEKT d.o.o., OIB 81962259522</derivirana_varijabla>
  </DomainObject.Predmet.ProtustrankaFormatedOIB>
  <DomainObject.Predmet.ProtustrankaFormatedWithAdress>
    <izvorni_sadrzaj> TUTUS PROJEKT d.o.o., Nemčićeva 7, 10000 Zagreb</izvorni_sadrzaj>
    <derivirana_varijabla naziv="DomainObject.Predmet.ProtustrankaFormatedWithAdress_1"> TUTUS PROJEKT d.o.o., Nemčićeva 7, 10000 Zagreb</derivirana_varijabla>
  </DomainObject.Predmet.ProtustrankaFormatedWithAdress>
  <DomainObject.Predmet.ProtustrankaFormatedWithAdressOIB>
    <izvorni_sadrzaj> TUTUS PROJEKT d.o.o., OIB 81962259522, Nemčićeva 7, 10000 Zagreb</izvorni_sadrzaj>
    <derivirana_varijabla naziv="DomainObject.Predmet.ProtustrankaFormatedWithAdressOIB_1"> TUTUS PROJEKT d.o.o., OIB 81962259522, Nemčićeva 7, 10000 Zagreb</derivirana_varijabla>
  </DomainObject.Predmet.ProtustrankaFormatedWithAdressOIB>
  <DomainObject.Predmet.ProtustrankaWithAdress>
    <izvorni_sadrzaj>TUTUS PROJEKT d.o.o. Nemčićeva 7, 10000 Zagreb</izvorni_sadrzaj>
    <derivirana_varijabla naziv="DomainObject.Predmet.ProtustrankaWithAdress_1">TUTUS PROJEKT d.o.o. Nemčićeva 7, 10000 Zagreb</derivirana_varijabla>
  </DomainObject.Predmet.ProtustrankaWithAdress>
  <DomainObject.Predmet.ProtustrankaWithAdressOIB>
    <izvorni_sadrzaj>TUTUS PROJEKT d.o.o., OIB 81962259522, Nemčićeva 7, 10000 Zagreb</izvorni_sadrzaj>
    <derivirana_varijabla naziv="DomainObject.Predmet.ProtustrankaWithAdressOIB_1">TUTUS PROJEKT d.o.o., OIB 81962259522, Nemčićeva 7, 10000 Zagreb</derivirana_varijabla>
  </DomainObject.Predmet.ProtustrankaWithAdressOIB>
  <DomainObject.Predmet.ProtustrankaNazivFormated>
    <izvorni_sadrzaj>TUTUS PROJEKT d.o.o.</izvorni_sadrzaj>
    <derivirana_varijabla naziv="DomainObject.Predmet.ProtustrankaNazivFormated_1">TUTUS PROJEKT d.o.o.</derivirana_varijabla>
  </DomainObject.Predmet.ProtustrankaNazivFormated>
  <DomainObject.Predmet.ProtustrankaNazivFormatedOIB>
    <izvorni_sadrzaj>TUTUS PROJEKT d.o.o., OIB 81962259522</izvorni_sadrzaj>
    <derivirana_varijabla naziv="DomainObject.Predmet.ProtustrankaNazivFormatedOIB_1">TUTUS PROJEKT d.o.o., OIB 81962259522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TUTUS PROJEKT d.o.o.</item>
    </izvorni_sadrzaj>
    <derivirana_varijabla naziv="DomainObject.Predmet.ProtuStrankaListFormated_1">
      <item>TUTUS PROJEKT d.o.o.</item>
    </derivirana_varijabla>
  </DomainObject.Predmet.ProtuStrankaListFormated>
  <DomainObject.Predmet.ProtuStrankaListFormatedOIB>
    <izvorni_sadrzaj>
      <item>TUTUS PROJEKT d.o.o., OIB 81962259522</item>
    </izvorni_sadrzaj>
    <derivirana_varijabla naziv="DomainObject.Predmet.ProtuStrankaListFormatedOIB_1">
      <item>TUTUS PROJEKT d.o.o., OIB 81962259522</item>
    </derivirana_varijabla>
  </DomainObject.Predmet.ProtuStrankaListFormatedOIB>
  <DomainObject.Predmet.ProtuStrankaListFormatedWithAdress>
    <izvorni_sadrzaj>
      <item>TUTUS PROJEKT d.o.o., Nemčićeva 7, 10000 Zagreb</item>
    </izvorni_sadrzaj>
    <derivirana_varijabla naziv="DomainObject.Predmet.ProtuStrankaListFormatedWithAdress_1">
      <item>TUTUS PROJEKT d.o.o., Nemčićeva 7, 10000 Zagreb</item>
    </derivirana_varijabla>
  </DomainObject.Predmet.ProtuStrankaListFormatedWithAdress>
  <DomainObject.Predmet.ProtuStrankaListFormatedWithAdressOIB>
    <izvorni_sadrzaj>
      <item>TUTUS PROJEKT d.o.o., OIB 81962259522, Nemčićeva 7, 10000 Zagreb</item>
    </izvorni_sadrzaj>
    <derivirana_varijabla naziv="DomainObject.Predmet.ProtuStrankaListFormatedWithAdressOIB_1">
      <item>TUTUS PROJEKT d.o.o., OIB 81962259522, Nemčićeva 7, 10000 Zagreb</item>
    </derivirana_varijabla>
  </DomainObject.Predmet.ProtuStrankaListFormatedWithAdressOIB>
  <DomainObject.Predmet.ProtuStrankaListNazivFormated>
    <izvorni_sadrzaj>
      <item>TUTUS PROJEKT d.o.o.</item>
    </izvorni_sadrzaj>
    <derivirana_varijabla naziv="DomainObject.Predmet.ProtuStrankaListNazivFormated_1">
      <item>TUTUS PROJEKT d.o.o.</item>
    </derivirana_varijabla>
  </DomainObject.Predmet.ProtuStrankaListNazivFormated>
  <DomainObject.Predmet.ProtuStrankaListNazivFormatedOIB>
    <izvorni_sadrzaj>
      <item>TUTUS PROJEKT d.o.o., OIB 81962259522</item>
    </izvorni_sadrzaj>
    <derivirana_varijabla naziv="DomainObject.Predmet.ProtuStrankaListNazivFormatedOIB_1">
      <item>TUTUS PROJEKT d.o.o., OIB 81962259522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2019.</izvorni_sadrzaj>
    <derivirana_varijabla naziv="DomainObject.Datum_1">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TUTUS PROJEKT d.o.o.</izvorni_sadrzaj>
    <derivirana_varijabla naziv="DomainObject.Predmet.ProtustrankaIDrugi_1">TUTUS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TUTUS PROJEKT d.o.o., OIB 81962259522, Nemčićeva 7, 10000 Zagreb</izvorni_sadrzaj>
    <derivirana_varijabla naziv="DomainObject.Predmet.ProtustrankaIDrugiAdressOIB_1">TUTUS PROJEKT d.o.o., OIB 81962259522,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TUTUS PROJEKT d.o.o.</item>
    </izvorni_sadrzaj>
    <derivirana_varijabla naziv="DomainObject.Predmet.SudioniciListNaziv_1">
      <item>FINA Regionalni centar Zagreb</item>
      <item>TUTUS PROJEKT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TUTUS PROJEKT d.o.o., OIB 81962259522, Nemčićeva 7,10000 Zagreb</item>
    </izvorni_sadrzaj>
    <derivirana_varijabla naziv="DomainObject.Predmet.SudioniciListAdressOIB_1">
      <item>FINA Regionalni centar Zagreb, OIB 85821130368, Trg svibanjskih žrtava 1995.1,10000 Zagreb</item>
      <item>TUTUS PROJEKT d.o.o., OIB 81962259522, Nemčićeva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81962259522</item>
    </izvorni_sadrzaj>
    <derivirana_varijabla naziv="DomainObject.Predmet.SudioniciListNazivOIB_1">
      <item>, OIB 85821130368</item>
      <item>, OIB 81962259522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B4190E-1F0D-43C7-A350-1D4D4A6803F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241</properties:Words>
  <properties:Characters>1333</properties:Characters>
  <properties:Lines>43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2019-10-02T12:41:00Z</dcterms:created>
  <dc:creator>Korisnik</dc:creator>
  <cp:lastModifiedBy>Danijela Jovanovska</cp:lastModifiedBy>
  <cp:lastPrinted>2016-01-22T10:18:00Z</cp:lastPrinted>
  <dcterms:modified xmlns:xsi="http://www.w3.org/2001/XMLSchema-instance" xsi:type="dcterms:W3CDTF">2019-10-03T07:32:00Z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(st-758_19 oglas (3) 3.10.19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