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638c" w14:paraId="acb63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30052">
        <w:t>7849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30052" w:rsidR="00D30052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30052">
        <w:rPr>
          <w:szCs w:val="20"/>
        </w:rPr>
        <w:t xml:space="preserve">ŽURNI PRIJEVOZ LUKŠIĆ d.o.o., </w:t>
      </w:r>
      <w:proofErr w:type="spellStart"/>
      <w:r w:rsidR="00D30052">
        <w:rPr>
          <w:szCs w:val="20"/>
        </w:rPr>
        <w:t>Popovača</w:t>
      </w:r>
      <w:proofErr w:type="spellEnd"/>
      <w:r w:rsidR="00D30052">
        <w:rPr>
          <w:szCs w:val="20"/>
        </w:rPr>
        <w:t xml:space="preserve">, sisačka 59/C, MBS: </w:t>
      </w:r>
    </w:p>
    <w:p w:rsidRDefault="00D30052" w:rsidP="00D30052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080133735, OIB: 60164752894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30052">
        <w:t>86.467,56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43F2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7849</izvorni_sadrzaj>
    <derivirana_varijabla naziv="DomainObject.Predmet.Broj_1">7849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St-7849/2015</izvorni_sadrzaj>
    <derivirana_varijabla naziv="DomainObject.Predmet.OznakaBroj_1">St-7849/2015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ŽURNI PRIJEVOZ LUKŠIĆ d.o.o. zastupanog po punomoćniku Mario Tutić</izvorni_sadrzaj>
    <derivirana_varijabla naziv="DomainObject.Predmet.ProtustrankaFormated_1">  ŽURNI PRIJEVOZ LUKŠIĆ d.o.o. zastupanog po punomoćniku Mario Tutić</derivirana_varijabla>
  </DomainObject.Predmet.ProtustrankaFormated>
  <DomainObject.Predmet.ProtustrankaFormatedOIB>
    <izvorni_sadrzaj>  ŽURNI PRIJEVOZ LUKŠIĆ d.o.o., OIB 60164752894 zastupanog po punomoćniku Mario Tutić</izvorni_sadrzaj>
    <derivirana_varijabla naziv="DomainObject.Predmet.ProtustrankaFormatedOIB_1">  ŽURNI PRIJEVOZ LUKŠIĆ d.o.o., OIB 60164752894 zastupanog po punomoćniku Mario Tutić</derivirana_varijabla>
  </DomainObject.Predmet.ProtustrankaFormatedOIB>
  <DomainObject.Predmet.ProtustrankaFormatedWithAdress>
    <izvorni_sadrzaj> ŽURNI PRIJEVOZ LUKŠIĆ d.o.o., Sisačka 59/C, 44317 Popovača zastupanog po punomoćniku Mario Tutić</izvorni_sadrzaj>
    <derivirana_varijabla naziv="DomainObject.Predmet.ProtustrankaFormatedWithAdress_1"> ŽURNI PRIJEVOZ LUKŠIĆ d.o.o., Sisačka 59/C, 44317 Popovača zastupanog po punomoćniku Mario Tutić</derivirana_varijabla>
  </DomainObject.Predmet.ProtustrankaFormatedWithAdress>
  <DomainObject.Predmet.ProtustrankaFormatedWithAdressOIB>
    <izvorni_sadrzaj> ŽURNI PRIJEVOZ LUKŠIĆ d.o.o., OIB 60164752894, Sisačka 59/C, 44317 Popovača zastupanog po punomoćniku Mario Tutić</izvorni_sadrzaj>
    <derivirana_varijabla naziv="DomainObject.Predmet.ProtustrankaFormatedWithAdressOIB_1"> ŽURNI PRIJEVOZ LUKŠIĆ d.o.o., OIB 60164752894, Sisačka 59/C, 44317 Popovača zastupanog po punomoćniku Mario Tutić</derivirana_varijabla>
  </DomainObject.Predmet.ProtustrankaFormatedWithAdressOIB>
  <DomainObject.Predmet.ProtustrankaWithAdress>
    <izvorni_sadrzaj>ŽURNI PRIJEVOZ LUKŠIĆ d.o.o. Sisačka 59/C, 44317 Popovača</izvorni_sadrzaj>
    <derivirana_varijabla naziv="DomainObject.Predmet.ProtustrankaWithAdress_1">ŽURNI PRIJEVOZ LUKŠIĆ d.o.o. Sisačka 59/C, 44317 Popovača</derivirana_varijabla>
  </DomainObject.Predmet.ProtustrankaWithAdress>
  <DomainObject.Predmet.ProtustrankaWithAdressOIB>
    <izvorni_sadrzaj>ŽURNI PRIJEVOZ LUKŠIĆ d.o.o., OIB 60164752894, Sisačka 59/C, 44317 Popovača</izvorni_sadrzaj>
    <derivirana_varijabla naziv="DomainObject.Predmet.ProtustrankaWithAdressOIB_1">ŽURNI PRIJEVOZ LUKŠIĆ d.o.o., OIB 60164752894, Sisačka 59/C, 44317 Popovača</derivirana_varijabla>
  </DomainObject.Predmet.ProtustrankaWithAdressOIB>
  <DomainObject.Predmet.ProtustrankaNazivFormated>
    <izvorni_sadrzaj>ŽURNI PRIJEVOZ LUKŠIĆ d.o.o.</izvorni_sadrzaj>
    <derivirana_varijabla naziv="DomainObject.Predmet.ProtustrankaNazivFormated_1">ŽURNI PRIJEVOZ LUKŠIĆ d.o.o.</derivirana_varijabla>
  </DomainObject.Predmet.ProtustrankaNazivFormated>
  <DomainObject.Predmet.ProtustrankaNazivFormatedOIB>
    <izvorni_sadrzaj>ŽURNI PRIJEVOZ LUKŠIĆ d.o.o., OIB 60164752894</izvorni_sadrzaj>
    <derivirana_varijabla naziv="DomainObject.Predmet.ProtustrankaNazivFormatedOIB_1">ŽURNI PRIJEVOZ LUKŠIĆ d.o.o., OIB 60164752894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ŽURNI PRIJEVOZ LUKŠIĆ d.o.o. zastupanog po punomoćniku Mario Tutić</item>
    </izvorni_sadrzaj>
    <derivirana_varijabla naziv="DomainObject.Predmet.ProtuStrankaListFormated_1">
      <item>ŽURNI PRIJEVOZ LUKŠIĆ d.o.o. zastupanog po punomoćniku Mario Tutić</item>
    </derivirana_varijabla>
  </DomainObject.Predmet.ProtuStrankaListFormated>
  <DomainObject.Predmet.ProtuStrankaListFormatedOIB>
    <izvorni_sadrzaj>
      <item>ŽURNI PRIJEVOZ LUKŠIĆ d.o.o., OIB 60164752894 zastupanog po punomoćniku Mario Tutić</item>
    </izvorni_sadrzaj>
    <derivirana_varijabla naziv="DomainObject.Predmet.ProtuStrankaListFormatedOIB_1">
      <item>ŽURNI PRIJEVOZ LUKŠIĆ d.o.o., OIB 60164752894 zastupanog po punomoćniku Mario Tutić</item>
    </derivirana_varijabla>
  </DomainObject.Predmet.ProtuStrankaListFormatedOIB>
  <DomainObject.Predmet.ProtuStrankaListFormatedWithAdress>
    <izvorni_sadrzaj>
      <item>ŽURNI PRIJEVOZ LUKŠIĆ d.o.o., Sisačka 59/C, 44317 Popovača zastupanog po punomoćniku Mario Tutić</item>
    </izvorni_sadrzaj>
    <derivirana_varijabla naziv="DomainObject.Predmet.ProtuStrankaListFormatedWithAdress_1">
      <item>ŽURNI PRIJEVOZ LUKŠIĆ d.o.o., Sisačka 59/C, 44317 Popovača zastupanog po punomoćniku Mario Tutić</item>
    </derivirana_varijabla>
  </DomainObject.Predmet.ProtuStrankaListFormatedWithAdress>
  <DomainObject.Predmet.ProtuStrankaListFormatedWithAdressOIB>
    <izvorni_sadrzaj>
      <item>ŽURNI PRIJEVOZ LUKŠIĆ d.o.o., OIB 60164752894, Sisačka 59/C, 44317 Popovača zastupanog po punomoćniku Mario Tutić</item>
    </izvorni_sadrzaj>
    <derivirana_varijabla naziv="DomainObject.Predmet.ProtuStrankaListFormatedWithAdressOIB_1">
      <item>ŽURNI PRIJEVOZ LUKŠIĆ d.o.o., OIB 60164752894, Sisačka 59/C, 44317 Popovača zastupanog po punomoćniku Mario Tutić</item>
    </derivirana_varijabla>
  </DomainObject.Predmet.ProtuStrankaListFormatedWithAdressOIB>
  <DomainObject.Predmet.ProtuStrankaListNazivFormated>
    <izvorni_sadrzaj>
      <item>ŽURNI PRIJEVOZ LUKŠIĆ d.o.o.</item>
    </izvorni_sadrzaj>
    <derivirana_varijabla naziv="DomainObject.Predmet.ProtuStrankaListNazivFormated_1">
      <item>ŽURNI PRIJEVOZ LUKŠIĆ d.o.o.</item>
    </derivirana_varijabla>
  </DomainObject.Predmet.ProtuStrankaListNazivFormated>
  <DomainObject.Predmet.ProtuStrankaListNazivFormatedOIB>
    <izvorni_sadrzaj>
      <item>ŽURNI PRIJEVOZ LUKŠIĆ d.o.o., OIB 60164752894</item>
    </izvorni_sadrzaj>
    <derivirana_varijabla naziv="DomainObject.Predmet.ProtuStrankaListNazivFormatedOIB_1">
      <item>ŽURNI PRIJEVOZ LUKŠIĆ d.o.o., OIB 60164752894</item>
    </derivirana_varijabla>
  </DomainObject.Predmet.ProtuStrankaListNazivFormatedOIB>
  <DomainObject.Predmet.OstaliListFormated>
    <izvorni_sadrzaj>
      <item>Mario Tutić punomoćnik sudionika u postupku ŽURNI PRIJEVOZ LUKŠIĆ d.o.o.</item>
    </izvorni_sadrzaj>
    <derivirana_varijabla naziv="DomainObject.Predmet.OstaliListFormated_1">
      <item>Mario Tutić punomoćnik sudionika u postupku ŽURNI PRIJEVOZ LUKŠIĆ d.o.o.</item>
    </derivirana_varijabla>
  </DomainObject.Predmet.OstaliListFormated>
  <DomainObject.Predmet.OstaliListFormatedOIB>
    <izvorni_sadrzaj>
      <item>Mario Tutić, OIB 13659405200 punomoćnik sudionika u postupku ŽURNI PRIJEVOZ LUKŠIĆ d.o.o.</item>
    </izvorni_sadrzaj>
    <derivirana_varijabla naziv="DomainObject.Predmet.OstaliListFormatedOIB_1">
      <item>Mario Tutić, OIB 13659405200 punomoćnik sudionika u postupku ŽURNI PRIJEVOZ LUKŠIĆ d.o.o.</item>
    </derivirana_varijabla>
  </DomainObject.Predmet.OstaliListFormatedOIB>
  <DomainObject.Predmet.OstaliListFormatedWithAdress>
    <izvorni_sadrzaj>
      <item>Mario Tutić, Moslavačka 15, 44317 Popovača punomoćnik sudionika u postupku ŽURNI PRIJEVOZ LUKŠIĆ d.o.o.</item>
    </izvorni_sadrzaj>
    <derivirana_varijabla naziv="DomainObject.Predmet.OstaliListFormatedWithAdress_1">
      <item>Mario Tutić, Moslavačka 15, 44317 Popovača punomoćnik sudionika u postupku ŽURNI PRIJEVOZ LUKŠIĆ d.o.o.</item>
    </derivirana_varijabla>
  </DomainObject.Predmet.OstaliListFormatedWithAdress>
  <DomainObject.Predmet.OstaliListFormatedWithAdressOIB>
    <izvorni_sadrzaj>
      <item>Mario Tutić, OIB 13659405200, Moslavačka 15, 44317 Popovača punomoćnik sudionika u postupku ŽURNI PRIJEVOZ LUKŠIĆ d.o.o.</item>
    </izvorni_sadrzaj>
    <derivirana_varijabla naziv="DomainObject.Predmet.OstaliListFormatedWithAdressOIB_1">
      <item>Mario Tutić, OIB 13659405200, Moslavačka 15, 44317 Popovača punomoćnik sudionika u postupku ŽURNI PRIJEVOZ LUKŠIĆ d.o.o.</item>
    </derivirana_varijabla>
  </DomainObject.Predmet.OstaliListFormatedWithAdressOIB>
  <DomainObject.Predmet.OstaliListNazivFormated>
    <izvorni_sadrzaj>
      <item>Mario Tutić</item>
    </izvorni_sadrzaj>
    <derivirana_varijabla naziv="DomainObject.Predmet.OstaliListNazivFormated_1">
      <item>Mario Tutić</item>
    </derivirana_varijabla>
  </DomainObject.Predmet.OstaliListNazivFormated>
  <DomainObject.Predmet.OstaliListNazivFormatedOIB>
    <izvorni_sadrzaj>
      <item>Mario Tutić, OIB 13659405200</item>
    </izvorni_sadrzaj>
    <derivirana_varijabla naziv="DomainObject.Predmet.OstaliListNazivFormatedOIB_1">
      <item>Mario Tutić, OIB 13659405200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ŽURNI PRIJEVOZ LUKŠIĆ d.o.o.</izvorni_sadrzaj>
    <derivirana_varijabla naziv="DomainObject.Predmet.ProtustrankaIDrugi_1">ŽURNI PRIJEVOZ LUKŠIĆ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ŽURNI PRIJEVOZ LUKŠIĆ d.o.o., OIB 60164752894, Sisačka 59/C, 44317 Popovača</izvorni_sadrzaj>
    <derivirana_varijabla naziv="DomainObject.Predmet.ProtustrankaIDrugiAdressOIB_1">ŽURNI PRIJEVOZ LUKŠIĆ d.o.o., OIB 60164752894,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ŽURNI PRIJEVOZ LUKŠIĆ d.o.o.</item>
      <item>FINA Regionalni centar Zagreb</item>
      <item>Mario Tutić</item>
    </izvorni_sadrzaj>
    <derivirana_varijabla naziv="DomainObject.Predmet.SudioniciListNaziv_1">
      <item>ŽURNI PRIJEVOZ LUKŠIĆ d.o.o.</item>
      <item>FINA Regionalni centar Zagreb</item>
      <item>Mario Tutić</item>
    </derivirana_varijabla>
  </DomainObject.Predmet.SudioniciListNaziv>
  <DomainObject.Predmet.SudioniciListAdressOIB>
    <izvorni_sadrzaj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izvorni_sadrzaj>
    <derivirana_varijabla naziv="DomainObject.Predmet.SudioniciListAdressOIB_1"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60164752894</item>
      <item>, OIB 85821130368</item>
      <item>, OIB 13659405200</item>
    </izvorni_sadrzaj>
    <derivirana_varijabla naziv="DomainObject.Predmet.SudioniciListNazivOIB_1">
      <item>, OIB 60164752894</item>
      <item>, OIB 85821130368</item>
      <item>, OIB 13659405200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2016-02-22T10:51:00Z</dcterms:created>
  <dc:creator>ilukac</dc:creator>
  <cp:lastModifiedBy>Ksenija Nol</cp:lastModifiedBy>
  <cp:lastPrinted>2016-02-22T10:51:00Z</cp:lastPrinted>
  <dcterms:modified xmlns:xsi="http://www.w3.org/2001/XMLSchema-instance" xsi:type="dcterms:W3CDTF">2016-02-22T12:37:00Z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