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>
        <w:tc>
          <w:tcPr>
            <w:tcW w:type="dxa" w:w="3060"/>
          </w:tcPr>
          <w:p w:rsidRDefault="00FA1366" w:rsidR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54b44ff" w14:paraId="54b44ff" w:rsidRDefault="00473527" w:rsidP="00473527" w:rsidR="00473527" w:rsidRPr="00276A06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276A06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  Republika Hrvatska</w:t>
      </w:r>
    </w:p>
    <w:p w:rsidRDefault="00473527" w:rsidP="00473527" w:rsidR="00473527" w:rsidRPr="00276A06">
      <w:pPr>
        <w:jc w:val="both"/>
      </w:pPr>
      <w:r w:rsidRPr="00276A06">
        <w:t xml:space="preserve"> Trgovački sud u Zagrebu</w:t>
      </w:r>
    </w:p>
    <w:p w:rsidRDefault="00473527" w:rsidP="00473527" w:rsidR="00473527" w:rsidRPr="00276A06">
      <w:pPr>
        <w:jc w:val="both"/>
      </w:pPr>
      <w:r w:rsidRPr="00276A06">
        <w:t xml:space="preserve">  Zagreb, Amruševa 2/II</w:t>
      </w:r>
    </w:p>
    <w:p w:rsidRDefault="00473527" w:rsidP="00473527" w:rsidR="00473527">
      <w:pPr>
        <w:jc w:val="right"/>
      </w:pPr>
      <w:r w:rsidRPr="008A2CA9">
        <w:t>40. St-</w:t>
      </w:r>
      <w:r w:rsidR="00930602">
        <w:t>2975</w:t>
      </w:r>
      <w:r>
        <w:t>/1</w:t>
      </w:r>
      <w:r w:rsidR="00930602">
        <w:t>6</w:t>
      </w:r>
    </w:p>
    <w:p w:rsidRDefault="00473527" w:rsidP="00FA1366" w:rsidR="00473527">
      <w:pPr>
        <w:rPr>
          <w:b/>
        </w:rPr>
      </w:pPr>
    </w:p>
    <w:p w:rsidRDefault="00FA1366" w:rsidP="00FA1366" w:rsidR="00FA1366" w:rsidRPr="00E21643">
      <w:pPr>
        <w:rPr>
          <w:b/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1643">
        <w:rPr>
          <w:b/>
          <w:sz w:val="28"/>
          <w:szCs w:val="28"/>
        </w:rPr>
        <w:tab/>
        <w:t xml:space="preserve">            Z A P I S N I K</w:t>
      </w:r>
    </w:p>
    <w:p w:rsidRDefault="00E21643" w:rsidP="001D0480" w:rsidR="00E21643">
      <w:pPr>
        <w:jc w:val="center"/>
        <w:rPr>
          <w:b/>
        </w:rPr>
      </w:pPr>
    </w:p>
    <w:p w:rsidRDefault="00E21643" w:rsidP="00930602" w:rsidR="001D0480" w:rsidRPr="00E21643">
      <w:pPr>
        <w:jc w:val="center"/>
      </w:pPr>
      <w:r>
        <w:t xml:space="preserve">sa ročišta za glasovanje o </w:t>
      </w:r>
      <w:r w:rsidR="00B60B09">
        <w:t xml:space="preserve">izmijenjenom </w:t>
      </w:r>
      <w:r>
        <w:t>planu  restrukturiranja</w:t>
      </w:r>
    </w:p>
    <w:p w:rsidRDefault="001D0480" w:rsidP="001D0480" w:rsidR="001D0480" w:rsidRPr="00E21643">
      <w:pPr>
        <w:jc w:val="center"/>
      </w:pPr>
      <w:r w:rsidRPr="00E21643">
        <w:t>(čl.</w:t>
      </w:r>
      <w:r w:rsidR="00B60B09">
        <w:t>60., u vezi čl.</w:t>
      </w:r>
      <w:r w:rsidR="00930602" w:rsidRPr="00E21643">
        <w:t>55.</w:t>
      </w:r>
      <w:r w:rsidRPr="00E21643">
        <w:t xml:space="preserve"> Stečajnog Zakona, NN br. 71/15, dalje SZ</w:t>
      </w:r>
      <w:r w:rsidR="00930602" w:rsidRPr="00E21643">
        <w:t>)</w:t>
      </w:r>
    </w:p>
    <w:p w:rsidRDefault="00FA1366" w:rsidP="00FA1366" w:rsidR="00FA1366">
      <w:pPr>
        <w:jc w:val="center"/>
        <w:rPr>
          <w:b/>
        </w:rPr>
      </w:pPr>
    </w:p>
    <w:p w:rsidRDefault="002F3B00" w:rsidP="00930602" w:rsidR="00930602">
      <w:pPr>
        <w:ind w:firstLine="708"/>
        <w:jc w:val="center"/>
      </w:pPr>
      <w:r>
        <w:t>o</w:t>
      </w:r>
      <w:r w:rsidR="00FA1366">
        <w:t xml:space="preserve">držanog dana </w:t>
      </w:r>
      <w:r w:rsidR="00AD23AE">
        <w:t xml:space="preserve">14.siječnja </w:t>
      </w:r>
      <w:r w:rsidR="00930602">
        <w:t>2</w:t>
      </w:r>
      <w:r w:rsidR="00FA1366">
        <w:t>01</w:t>
      </w:r>
      <w:r w:rsidR="00BA19C5">
        <w:t>7</w:t>
      </w:r>
      <w:r w:rsidR="00FA1366">
        <w:t xml:space="preserve">. na Trgovačkom sudu u Zagrebu u </w:t>
      </w:r>
      <w:r w:rsidR="00930602">
        <w:t>postupku predstečajne nagodbe nad dužnikom</w:t>
      </w:r>
    </w:p>
    <w:p w:rsidRDefault="002642C6" w:rsidP="00473527" w:rsidR="00FA1366">
      <w:pPr>
        <w:ind w:firstLine="708"/>
        <w:jc w:val="center"/>
      </w:pPr>
      <w:r w:rsidRPr="00E40A6D">
        <w:t>ČRNOMEREC CENTAR d.o.o., Zagreb, Gradišćanska 34 (OIB 69080780585)</w:t>
      </w:r>
    </w:p>
    <w:p w:rsidRDefault="00FA1366" w:rsidP="00FA1366" w:rsidR="00FA1366">
      <w:pPr>
        <w:jc w:val="center"/>
      </w:pPr>
    </w:p>
    <w:p w:rsidRDefault="00FA1366" w:rsidP="00FA1366" w:rsidR="00FA1366">
      <w:pPr>
        <w:jc w:val="both"/>
      </w:pPr>
      <w:r>
        <w:t>Nazočni od suda:</w:t>
      </w:r>
    </w:p>
    <w:p w:rsidRDefault="00FA1366" w:rsidP="00FA1366" w:rsidR="00FA1366">
      <w:pPr>
        <w:jc w:val="both"/>
      </w:pPr>
      <w:r>
        <w:t>Ante Galić, sudac</w:t>
      </w:r>
    </w:p>
    <w:p w:rsidRDefault="00FA1366" w:rsidP="00FA1366" w:rsidR="00FA1366">
      <w:pPr>
        <w:jc w:val="both"/>
      </w:pPr>
      <w:r>
        <w:t>Valentina Delač, zapisničar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>Utvrđuje se da je pristupi</w:t>
      </w:r>
      <w:r w:rsidR="00B3114F">
        <w:t>o povjer</w:t>
      </w:r>
      <w:r w:rsidR="00BA19C5">
        <w:t>e</w:t>
      </w:r>
      <w:r w:rsidR="00B3114F">
        <w:t>nik predstečajne nagodbe Damir Šebetić</w:t>
      </w:r>
      <w:r>
        <w:t>.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>Započeto u</w:t>
      </w:r>
      <w:r w:rsidR="00276A06">
        <w:t xml:space="preserve"> </w:t>
      </w:r>
      <w:r w:rsidR="00B60B09">
        <w:t>13,00</w:t>
      </w:r>
      <w:r w:rsidR="00276A06">
        <w:t xml:space="preserve"> </w:t>
      </w:r>
      <w:r>
        <w:t>sati.</w:t>
      </w:r>
    </w:p>
    <w:p w:rsidRDefault="00D213D6" w:rsidP="00FA1366" w:rsidR="00D213D6">
      <w:pPr>
        <w:jc w:val="both"/>
      </w:pPr>
    </w:p>
    <w:p w:rsidRDefault="00D213D6" w:rsidP="00FA1366" w:rsidR="00D213D6">
      <w:pPr>
        <w:jc w:val="both"/>
      </w:pPr>
      <w:r>
        <w:t>Za dužnika Ivan Valentić zz dužnika  uz punomoćnika Zvonimir Buterin, odvjetnik iz Zagreba prema punomoći u spisu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ab/>
        <w:t xml:space="preserve">Stečajni sudac utvrđuje da su pristupili slijedeći vjerovnici: </w:t>
      </w:r>
    </w:p>
    <w:p w:rsidRDefault="00D213D6" w:rsidP="00FA1366" w:rsidR="00D213D6">
      <w:pPr>
        <w:jc w:val="both"/>
      </w:pPr>
    </w:p>
    <w:p w:rsidRDefault="00D213D6" w:rsidP="00D213D6" w:rsidR="00D213D6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 w:rsidRPr="00D213D6">
        <w:rPr>
          <w:sz w:val="24"/>
          <w:szCs w:val="24"/>
        </w:rPr>
        <w:t xml:space="preserve">Korda projekt d.o.o. i dr. </w:t>
      </w:r>
      <w:r>
        <w:rPr>
          <w:sz w:val="24"/>
          <w:szCs w:val="24"/>
        </w:rPr>
        <w:t xml:space="preserve">41 vjerovnik, </w:t>
      </w:r>
      <w:r w:rsidR="00A17347">
        <w:rPr>
          <w:sz w:val="24"/>
          <w:szCs w:val="24"/>
        </w:rPr>
        <w:t>svi zastupani po punomoćniku</w:t>
      </w:r>
      <w:r>
        <w:rPr>
          <w:sz w:val="24"/>
          <w:szCs w:val="24"/>
        </w:rPr>
        <w:t xml:space="preserve"> </w:t>
      </w:r>
      <w:r w:rsidR="00A17347">
        <w:rPr>
          <w:sz w:val="24"/>
          <w:szCs w:val="24"/>
        </w:rPr>
        <w:t>Petar Ceronja, odvjetnik iz Zagreba prema popisu vjerovnika i punomoćima koja punomoćnik dostavlja u spis</w:t>
      </w:r>
    </w:p>
    <w:p w:rsidRDefault="009558BF" w:rsidP="00D213D6" w:rsidR="00A17347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Kredit</w:t>
      </w:r>
      <w:r w:rsidR="00A17347">
        <w:rPr>
          <w:sz w:val="24"/>
          <w:szCs w:val="24"/>
        </w:rPr>
        <w:t>na banka Zagreb po punomoćniku Kristina Gajski punomoćnik</w:t>
      </w:r>
      <w:r>
        <w:rPr>
          <w:sz w:val="24"/>
          <w:szCs w:val="24"/>
        </w:rPr>
        <w:t xml:space="preserve"> po zaposlenju, punomoć u spisu</w:t>
      </w:r>
    </w:p>
    <w:p w:rsidRDefault="00991A10" w:rsidP="00D213D6" w:rsidR="00991A10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RH MF POREZNA UPRAVA po savjetnici ŽDO Željka Vrbiček Mesic</w:t>
      </w:r>
    </w:p>
    <w:p w:rsidRDefault="00991A10" w:rsidP="00D213D6" w:rsidR="00991A10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AGROKOR d.d. po punomoćniku Boženka  Mostačić, odvjetnica iz Zagreba prema punomoći u spisu </w:t>
      </w:r>
    </w:p>
    <w:p w:rsidRDefault="00991A10" w:rsidP="00D213D6" w:rsidR="00991A10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ERSTE NEKRETNINE d.o.o.-  po pun. Tomislav Čalić, odvj,. iz Zagreba  u zz Mirna Tomašević, odvj. vježbenica pun. u spisu </w:t>
      </w:r>
    </w:p>
    <w:p w:rsidRDefault="00922BC5" w:rsidP="00991A10" w:rsidR="00991A10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 w:rsidRPr="00922BC5">
        <w:rPr>
          <w:sz w:val="24"/>
          <w:szCs w:val="24"/>
        </w:rPr>
        <w:t xml:space="preserve">UniCredit Leasing Croatia </w:t>
      </w:r>
      <w:r w:rsidR="00991A10" w:rsidRPr="00922BC5">
        <w:rPr>
          <w:sz w:val="24"/>
          <w:szCs w:val="24"/>
        </w:rPr>
        <w:t>d.o.o</w:t>
      </w:r>
      <w:r w:rsidR="00991A10" w:rsidRPr="00991A10">
        <w:rPr>
          <w:sz w:val="24"/>
          <w:szCs w:val="24"/>
        </w:rPr>
        <w:t>. po punomoćniku A</w:t>
      </w:r>
      <w:r>
        <w:rPr>
          <w:sz w:val="24"/>
          <w:szCs w:val="24"/>
        </w:rPr>
        <w:t>nita Petrov</w:t>
      </w:r>
      <w:r w:rsidR="00991A10">
        <w:rPr>
          <w:sz w:val="24"/>
          <w:szCs w:val="24"/>
        </w:rPr>
        <w:t>, punomoćnik po zaposlenju punom</w:t>
      </w:r>
      <w:r w:rsidR="00EC1B5E">
        <w:rPr>
          <w:sz w:val="24"/>
          <w:szCs w:val="24"/>
        </w:rPr>
        <w:t>oć u spisu</w:t>
      </w:r>
    </w:p>
    <w:p w:rsidRDefault="007457DF" w:rsidP="007457DF" w:rsidR="007457DF">
      <w:pPr>
        <w:jc w:val="both"/>
      </w:pPr>
    </w:p>
    <w:p w:rsidRDefault="008816F1" w:rsidP="00922BC5" w:rsidR="002642C6">
      <w:pPr>
        <w:ind w:firstLine="360"/>
        <w:jc w:val="both"/>
      </w:pPr>
      <w:r>
        <w:t>Utvrđuje se da je pristupio Tomislav Čoga, stečajni upravitelj sa liste B.</w:t>
      </w:r>
    </w:p>
    <w:p w:rsidRDefault="002642C6" w:rsidP="00FA1366" w:rsidR="002642C6">
      <w:pPr>
        <w:jc w:val="both"/>
      </w:pPr>
    </w:p>
    <w:p w:rsidRDefault="00FA1366" w:rsidP="00731A00" w:rsidR="00731A00">
      <w:pPr>
        <w:jc w:val="both"/>
      </w:pPr>
      <w:r>
        <w:tab/>
        <w:t>Utvrđuje se da je</w:t>
      </w:r>
      <w:r w:rsidR="00731A00">
        <w:t>:</w:t>
      </w:r>
    </w:p>
    <w:p w:rsidRDefault="00731A00" w:rsidP="00731A00" w:rsidR="002A7682">
      <w:pPr>
        <w:ind w:firstLine="708"/>
        <w:jc w:val="both"/>
      </w:pPr>
      <w:r>
        <w:t>-</w:t>
      </w:r>
      <w:r w:rsidR="002642C6">
        <w:t xml:space="preserve">održavanje današnjeg ročišta određeno </w:t>
      </w:r>
      <w:r w:rsidR="000A50CB">
        <w:t xml:space="preserve">zaključkom </w:t>
      </w:r>
      <w:r w:rsidR="002642C6">
        <w:t xml:space="preserve">suda od </w:t>
      </w:r>
      <w:r w:rsidR="00B60B09">
        <w:t>31.siječnja 2017.</w:t>
      </w:r>
      <w:r w:rsidR="00587A06">
        <w:t>, koj</w:t>
      </w:r>
      <w:r w:rsidR="000A50CB">
        <w:t xml:space="preserve">i zaključak </w:t>
      </w:r>
      <w:r w:rsidR="00587A06">
        <w:t xml:space="preserve">je objavljen na e-oglasnoj ploči Trgovačkog suda u Zagrebu dana </w:t>
      </w:r>
      <w:r w:rsidR="00B60B09">
        <w:t>31.siječnja 2017.</w:t>
      </w:r>
      <w:r w:rsidR="002A7682">
        <w:t xml:space="preserve"> </w:t>
      </w:r>
    </w:p>
    <w:p w:rsidRDefault="000A50CB" w:rsidP="00731A00" w:rsidR="00731A00">
      <w:pPr>
        <w:ind w:firstLine="708"/>
        <w:jc w:val="both"/>
      </w:pPr>
      <w:r>
        <w:t xml:space="preserve">-do dana održavanja današnjeg ročišta za glasovanje sudu je pozivom na gornji broj spisa </w:t>
      </w:r>
      <w:r w:rsidR="005019F9">
        <w:t>dostavljeno</w:t>
      </w:r>
      <w:r w:rsidR="00E451D3">
        <w:t xml:space="preserve"> </w:t>
      </w:r>
      <w:r w:rsidR="00EC1B5E">
        <w:t xml:space="preserve">dva </w:t>
      </w:r>
      <w:r w:rsidR="00E451D3">
        <w:t xml:space="preserve"> </w:t>
      </w:r>
      <w:r w:rsidR="005019F9">
        <w:t>popunjen</w:t>
      </w:r>
      <w:r w:rsidR="00EC1B5E">
        <w:t>a</w:t>
      </w:r>
      <w:r w:rsidR="005019F9">
        <w:t xml:space="preserve"> obrazac za glasovanje (obrazac br.11.</w:t>
      </w:r>
      <w:r w:rsidR="0021111D">
        <w:t xml:space="preserve"> </w:t>
      </w:r>
      <w:r w:rsidR="005019F9">
        <w:t>Pravilnik</w:t>
      </w:r>
      <w:r w:rsidR="0021111D">
        <w:t>a</w:t>
      </w:r>
      <w:r w:rsidR="005019F9">
        <w:t xml:space="preserve"> o sadržaju i </w:t>
      </w:r>
      <w:r w:rsidR="005019F9">
        <w:lastRenderedPageBreak/>
        <w:t>obliku obrazaca na kojima se podnose podnesci u predstečajnom i stečajnom postupku</w:t>
      </w:r>
      <w:r w:rsidR="0021111D">
        <w:t xml:space="preserve">,  </w:t>
      </w:r>
      <w:r w:rsidR="005019F9">
        <w:t>N.N.br, 197/15)</w:t>
      </w:r>
      <w:r w:rsidR="00284D86">
        <w:t xml:space="preserve"> od vjerovnika i to:</w:t>
      </w:r>
    </w:p>
    <w:p w:rsidRDefault="0041792A" w:rsidP="00731A00" w:rsidR="0041792A">
      <w:pPr>
        <w:ind w:firstLine="708"/>
        <w:jc w:val="both"/>
      </w:pPr>
    </w:p>
    <w:p w:rsidRDefault="00E451D3" w:rsidP="00731A00" w:rsidR="0021111D">
      <w:pPr>
        <w:ind w:firstLine="708"/>
        <w:jc w:val="both"/>
      </w:pPr>
      <w:r>
        <w:t>Uniqua osiguranje d.d.</w:t>
      </w:r>
    </w:p>
    <w:p w:rsidRDefault="00EC1B5E" w:rsidP="00731A00" w:rsidR="00EC1B5E">
      <w:pPr>
        <w:ind w:firstLine="708"/>
        <w:jc w:val="both"/>
      </w:pPr>
      <w:r>
        <w:t xml:space="preserve">Generali osiguranje  d.d. </w:t>
      </w:r>
    </w:p>
    <w:p w:rsidRDefault="001457D2" w:rsidP="00731A00" w:rsidR="001457D2">
      <w:pPr>
        <w:ind w:firstLine="708"/>
        <w:jc w:val="both"/>
      </w:pPr>
    </w:p>
    <w:p w:rsidRDefault="0093792C" w:rsidP="00731A00" w:rsidR="0093792C" w:rsidRPr="00E21643">
      <w:pPr>
        <w:ind w:firstLine="708"/>
        <w:jc w:val="both"/>
      </w:pPr>
      <w:r w:rsidRPr="00E21643">
        <w:t xml:space="preserve">-na e-oglasnoj ploči suda je dana </w:t>
      </w:r>
      <w:r w:rsidR="00BA19C5">
        <w:t>3</w:t>
      </w:r>
      <w:r w:rsidRPr="00E21643">
        <w:t>1.</w:t>
      </w:r>
      <w:r w:rsidR="00BA19C5">
        <w:t>siječnja</w:t>
      </w:r>
      <w:r w:rsidRPr="00E21643">
        <w:t xml:space="preserve"> 201</w:t>
      </w:r>
      <w:r w:rsidR="00BA19C5">
        <w:t>7</w:t>
      </w:r>
      <w:r w:rsidRPr="00E21643">
        <w:t xml:space="preserve">. objavljen </w:t>
      </w:r>
      <w:r w:rsidR="00BA19C5" w:rsidRPr="00BA19C5">
        <w:rPr>
          <w:u w:val="single"/>
        </w:rPr>
        <w:t>drugi</w:t>
      </w:r>
      <w:r w:rsidR="00BA19C5">
        <w:t xml:space="preserve"> </w:t>
      </w:r>
      <w:r w:rsidRPr="00E21643">
        <w:t>popis vjerovnika i prava glasa koja vjerovnicima pripadaju (članak 57. S</w:t>
      </w:r>
      <w:r w:rsidR="001452E9" w:rsidRPr="00E21643">
        <w:t>tečajnog zakona, N.N.</w:t>
      </w:r>
      <w:r w:rsidR="0021111D" w:rsidRPr="00E21643">
        <w:t>br</w:t>
      </w:r>
      <w:r w:rsidR="001452E9" w:rsidRPr="00E21643">
        <w:t>.71/15</w:t>
      </w:r>
      <w:r w:rsidRPr="00E21643">
        <w:t>)</w:t>
      </w:r>
      <w:r w:rsidR="001452E9" w:rsidRPr="00E21643">
        <w:t>, a  istog dana</w:t>
      </w:r>
      <w:r w:rsidR="0021111D" w:rsidRPr="00E21643">
        <w:t xml:space="preserve"> objavljen </w:t>
      </w:r>
      <w:r w:rsidR="001452E9" w:rsidRPr="00E21643">
        <w:t>i izm</w:t>
      </w:r>
      <w:r w:rsidR="002A7682">
        <w:t>i</w:t>
      </w:r>
      <w:r w:rsidR="001452E9" w:rsidRPr="00E21643">
        <w:t>jenjeni plan restrukturiranja dužnika</w:t>
      </w:r>
    </w:p>
    <w:p w:rsidRDefault="00FA1366" w:rsidP="00731A00" w:rsidR="00FA1366" w:rsidRPr="00E21643">
      <w:pPr>
        <w:ind w:firstLine="708"/>
        <w:jc w:val="both"/>
      </w:pPr>
      <w:r w:rsidRPr="00E21643">
        <w:t xml:space="preserve"> </w:t>
      </w:r>
    </w:p>
    <w:p w:rsidRDefault="00284D86" w:rsidP="00FA1366" w:rsidR="00D568BE" w:rsidRPr="00E21643">
      <w:pPr>
        <w:ind w:firstLine="720"/>
        <w:jc w:val="both"/>
      </w:pPr>
      <w:r w:rsidRPr="00E21643">
        <w:t>S</w:t>
      </w:r>
      <w:r w:rsidR="00FA1366" w:rsidRPr="00E21643">
        <w:t xml:space="preserve">udac upoznaje nazočne </w:t>
      </w:r>
      <w:r w:rsidR="00F32DD3" w:rsidRPr="00E21643">
        <w:t xml:space="preserve">kako prema članku </w:t>
      </w:r>
      <w:r w:rsidR="00FA1366" w:rsidRPr="00E21643">
        <w:t xml:space="preserve">da </w:t>
      </w:r>
      <w:r w:rsidR="00D568BE" w:rsidRPr="00E21643">
        <w:t xml:space="preserve">se </w:t>
      </w:r>
      <w:r w:rsidR="00FA1366" w:rsidRPr="00E21643">
        <w:t>prema č</w:t>
      </w:r>
      <w:r w:rsidRPr="00E21643">
        <w:t xml:space="preserve">anku 59. stavak 2. SZ-a </w:t>
      </w:r>
      <w:r w:rsidR="00FA1366" w:rsidRPr="00E21643">
        <w:t>smatra da</w:t>
      </w:r>
      <w:r w:rsidR="00D568BE" w:rsidRPr="00E21643">
        <w:t xml:space="preserve"> su vjerovnici prihvatili plan restrukturiranja ako je:</w:t>
      </w:r>
    </w:p>
    <w:p w:rsidRDefault="00D568BE" w:rsidP="00FA1366" w:rsidR="00D568BE" w:rsidRPr="00E21643">
      <w:pPr>
        <w:ind w:firstLine="720"/>
        <w:jc w:val="both"/>
      </w:pPr>
      <w:r w:rsidRPr="00E21643">
        <w:t>-za prihvaćanje plana glasovala većina svih vjerovnika i ako</w:t>
      </w:r>
    </w:p>
    <w:p w:rsidRDefault="00D568BE" w:rsidP="00FA1366" w:rsidR="00D36CEC" w:rsidRPr="00E21643">
      <w:pPr>
        <w:ind w:firstLine="720"/>
        <w:jc w:val="both"/>
      </w:pPr>
      <w:r w:rsidRPr="00E21643">
        <w:t xml:space="preserve">-u svakoj skupini zbroj tražbina vjerovnika koji su glasovali za prihvaćanje plana </w:t>
      </w:r>
      <w:r w:rsidR="00D36CEC" w:rsidRPr="00E21643">
        <w:t>dvostruko prelazi zbroj tražbina koji su glasovali protiv prihvaćanja plana restrukturiranja</w:t>
      </w:r>
    </w:p>
    <w:p w:rsidRDefault="00D36CEC" w:rsidP="00FA1366" w:rsidR="00D36CEC" w:rsidRPr="00E21643">
      <w:pPr>
        <w:ind w:firstLine="720"/>
        <w:jc w:val="both"/>
      </w:pP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Prelazi se na raspravljanje o </w:t>
      </w:r>
      <w:r w:rsidR="001452E9" w:rsidRPr="00E21643">
        <w:rPr>
          <w:b/>
        </w:rPr>
        <w:t>izm</w:t>
      </w:r>
      <w:r w:rsidR="00D76DF2" w:rsidRPr="00E21643">
        <w:rPr>
          <w:b/>
        </w:rPr>
        <w:t>i</w:t>
      </w:r>
      <w:r w:rsidR="001452E9" w:rsidRPr="00E21643">
        <w:rPr>
          <w:b/>
        </w:rPr>
        <w:t>jenjenom planu restrukturiranja dužnika</w:t>
      </w:r>
    </w:p>
    <w:p w:rsidRDefault="00FA1366" w:rsidP="00FA1366" w:rsidR="00FA1366" w:rsidRPr="00E21643">
      <w:pPr>
        <w:ind w:firstLine="720"/>
        <w:jc w:val="both"/>
      </w:pPr>
    </w:p>
    <w:p w:rsidRDefault="0093792C" w:rsidP="00FA1366" w:rsidR="00FA1366" w:rsidRPr="00E21643">
      <w:pPr>
        <w:ind w:firstLine="720"/>
        <w:jc w:val="both"/>
      </w:pPr>
      <w:r w:rsidRPr="00E21643">
        <w:t>ZZ d</w:t>
      </w:r>
      <w:r w:rsidR="00D36CEC" w:rsidRPr="00E21643">
        <w:t xml:space="preserve">užnik u bitnome izlaže </w:t>
      </w:r>
      <w:r w:rsidRPr="00E21643">
        <w:t>Izm</w:t>
      </w:r>
      <w:r w:rsidR="00D76DF2" w:rsidRPr="00E21643">
        <w:t>i</w:t>
      </w:r>
      <w:r w:rsidRPr="00E21643">
        <w:t xml:space="preserve">jenjeni  plan </w:t>
      </w:r>
      <w:r w:rsidR="005D05F0">
        <w:t>restrukturiranja.</w:t>
      </w:r>
    </w:p>
    <w:p w:rsidRDefault="00B34B5F" w:rsidP="00FA1366" w:rsidR="00B34B5F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Nitko se ne javlja za riječ. 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rPr>
          <w:b/>
        </w:rPr>
        <w:t xml:space="preserve">Prelazi se na glasovanje o </w:t>
      </w:r>
      <w:r w:rsidR="00F32DD3" w:rsidRPr="00E21643">
        <w:rPr>
          <w:b/>
        </w:rPr>
        <w:t>planu restrukturiranja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303D33" w:rsidRPr="00E21643">
      <w:pPr>
        <w:ind w:firstLine="720"/>
        <w:jc w:val="both"/>
      </w:pPr>
      <w:r w:rsidRPr="00E21643">
        <w:t xml:space="preserve">Stečajni sudac objavljuje da su prema </w:t>
      </w:r>
      <w:r w:rsidR="002A7682">
        <w:t>izm</w:t>
      </w:r>
      <w:r w:rsidR="00E46743">
        <w:t>i</w:t>
      </w:r>
      <w:r w:rsidR="002A7682">
        <w:t>jenjenom planu restrukturiranja</w:t>
      </w:r>
      <w:r w:rsidRPr="00E21643">
        <w:t xml:space="preserve">  </w:t>
      </w:r>
      <w:r w:rsidR="00303D33" w:rsidRPr="00E21643">
        <w:t>vjerovnici razvrstani u dvije skupine</w:t>
      </w:r>
    </w:p>
    <w:p w:rsidRDefault="00303D33" w:rsidP="00FA1366" w:rsidR="00303D33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  <w:rPr>
          <w:u w:val="single"/>
        </w:rPr>
      </w:pPr>
      <w:r w:rsidRPr="00E21643">
        <w:rPr>
          <w:u w:val="single"/>
        </w:rPr>
        <w:t xml:space="preserve">Pristupa se glasovanju </w:t>
      </w:r>
    </w:p>
    <w:p w:rsidRDefault="00FA1366" w:rsidP="00FA1366" w:rsidR="00FA1366" w:rsidRPr="00E21643">
      <w:pPr>
        <w:ind w:firstLine="720"/>
        <w:jc w:val="both"/>
        <w:rPr>
          <w:u w:val="single"/>
        </w:rPr>
      </w:pPr>
    </w:p>
    <w:p w:rsidRDefault="00FA1366" w:rsidP="00FA1366" w:rsidR="00FA1366" w:rsidRPr="00E21643">
      <w:pPr>
        <w:ind w:firstLine="720"/>
        <w:jc w:val="both"/>
      </w:pPr>
    </w:p>
    <w:p w:rsidRDefault="00C44EE5" w:rsidP="00FA1366" w:rsidR="00FA1366" w:rsidRPr="00E21643">
      <w:pPr>
        <w:ind w:firstLine="720"/>
        <w:jc w:val="both"/>
      </w:pPr>
      <w:r w:rsidRPr="00E21643">
        <w:t>S</w:t>
      </w:r>
      <w:r w:rsidR="00FA1366" w:rsidRPr="00E21643">
        <w:t>udac</w:t>
      </w:r>
      <w:r w:rsidRPr="00E21643">
        <w:t xml:space="preserve"> utvrđuje da su se vjerovnici pisano na obrascu </w:t>
      </w:r>
      <w:r w:rsidR="000336C2">
        <w:t xml:space="preserve">br. </w:t>
      </w:r>
      <w:r w:rsidRPr="00E21643">
        <w:t>11.</w:t>
      </w:r>
      <w:r w:rsidR="000336C2">
        <w:t xml:space="preserve"> </w:t>
      </w:r>
      <w:r w:rsidR="00935D8E" w:rsidRPr="00E21643">
        <w:t xml:space="preserve">izjasnili, odnosno poziva </w:t>
      </w:r>
      <w:r w:rsidR="00FA1366" w:rsidRPr="00E21643">
        <w:t xml:space="preserve">svakog od nazočnih vjerovnika </w:t>
      </w:r>
      <w:r w:rsidR="00E86D13" w:rsidRPr="00E21643">
        <w:t xml:space="preserve">u pojedinoj skupini </w:t>
      </w:r>
      <w:r w:rsidR="00FA1366" w:rsidRPr="00E21643">
        <w:t xml:space="preserve">pojedinačno se izjasniti glasuje li </w:t>
      </w:r>
      <w:r w:rsidR="00FA1366" w:rsidRPr="00E21643">
        <w:rPr>
          <w:b/>
        </w:rPr>
        <w:t>za</w:t>
      </w:r>
      <w:r w:rsidR="00FA1366" w:rsidRPr="00E21643">
        <w:t xml:space="preserve"> ili </w:t>
      </w:r>
      <w:r w:rsidR="00FA1366" w:rsidRPr="00E21643">
        <w:rPr>
          <w:b/>
        </w:rPr>
        <w:t>protiv</w:t>
      </w:r>
      <w:r w:rsidR="00FA1366" w:rsidRPr="00E21643">
        <w:t xml:space="preserve"> pr</w:t>
      </w:r>
      <w:r w:rsidR="00E86D13" w:rsidRPr="00E21643">
        <w:t>ihvaćanj</w:t>
      </w:r>
      <w:r w:rsidR="00935D8E" w:rsidRPr="00E21643">
        <w:t>a</w:t>
      </w:r>
      <w:r w:rsidR="00E86D13" w:rsidRPr="00E21643">
        <w:t xml:space="preserve"> </w:t>
      </w:r>
      <w:r w:rsidR="00935D8E" w:rsidRPr="00E21643">
        <w:t xml:space="preserve"> plana restrukturiranja</w:t>
      </w:r>
    </w:p>
    <w:p w:rsidRDefault="00E86D13" w:rsidP="00FA1366" w:rsidR="00E86D13" w:rsidRPr="00E21643">
      <w:pPr>
        <w:ind w:firstLine="720"/>
        <w:jc w:val="both"/>
      </w:pPr>
    </w:p>
    <w:p w:rsidRDefault="008240C4" w:rsidP="00FA1366" w:rsidR="00E86D13" w:rsidRPr="00E21643">
      <w:pPr>
        <w:ind w:firstLine="720"/>
        <w:jc w:val="both"/>
        <w:rPr>
          <w:b/>
        </w:rPr>
      </w:pPr>
      <w:r w:rsidRPr="00E21643">
        <w:rPr>
          <w:b/>
        </w:rPr>
        <w:t>prva skupina</w:t>
      </w:r>
    </w:p>
    <w:p w:rsidRDefault="00935D8E" w:rsidP="00935D8E" w:rsidR="00935D8E" w:rsidRPr="00E21643">
      <w:pPr>
        <w:ind w:firstLine="708"/>
        <w:jc w:val="both"/>
      </w:pPr>
      <w:r w:rsidRPr="00E21643">
        <w:t xml:space="preserve">Planom restrukturiranja u </w:t>
      </w:r>
      <w:r w:rsidRPr="00E21643">
        <w:rPr>
          <w:b/>
        </w:rPr>
        <w:t>prvu skupinu</w:t>
      </w:r>
      <w:r w:rsidRPr="00E21643">
        <w:t xml:space="preserve"> vjerovnika razvrstani </w:t>
      </w:r>
      <w:r w:rsidR="000336C2">
        <w:t xml:space="preserve"> su sljedeći vjerovnici </w:t>
      </w:r>
    </w:p>
    <w:p w:rsidRDefault="00935D8E" w:rsidP="00935D8E" w:rsidR="00935D8E" w:rsidRPr="00E21643">
      <w:pPr>
        <w:pStyle w:val="Odlomakpopisa"/>
        <w:ind w:left="1428"/>
        <w:rPr>
          <w:sz w:val="24"/>
          <w:szCs w:val="24"/>
        </w:rPr>
      </w:pPr>
    </w:p>
    <w:p w:rsidRDefault="00935D8E" w:rsidP="00935D8E" w:rsidR="00935D8E" w:rsidRPr="00E21643">
      <w:pPr>
        <w:pStyle w:val="Odlomakpopisa"/>
        <w:ind w:left="1428"/>
        <w:rPr>
          <w:sz w:val="24"/>
          <w:szCs w:val="24"/>
        </w:rPr>
      </w:pPr>
      <w:r w:rsidRPr="00E21643">
        <w:rPr>
          <w:sz w:val="24"/>
          <w:szCs w:val="24"/>
        </w:rPr>
        <w:fldChar w:fldCharType="begin"/>
      </w:r>
      <w:r w:rsidRPr="00E21643">
        <w:rPr>
          <w:sz w:val="24"/>
          <w:szCs w:val="24"/>
        </w:rPr>
        <w:instrText xml:space="preserve"> LINK Excel.Sheet.12 "Knjiga1" "List1!R1C1:R77C6" \a \f 5 \h  \* MERGEFORMAT </w:instrText>
      </w:r>
      <w:r w:rsidRPr="00E21643">
        <w:rPr>
          <w:sz w:val="24"/>
          <w:szCs w:val="24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606"/>
        <w:tblLook w:val="04A0" w:noVBand="1" w:noHBand="0" w:lastColumn="0" w:firstColumn="1" w:lastRow="0" w:firstRow="1"/>
      </w:tblPr>
      <w:tblGrid>
        <w:gridCol w:w="456"/>
        <w:gridCol w:w="2913"/>
        <w:gridCol w:w="1559"/>
        <w:gridCol w:w="1701"/>
        <w:gridCol w:w="1596"/>
        <w:gridCol w:w="1381"/>
      </w:tblGrid>
      <w:tr w:rsidTr="00481246" w:rsidR="000F44F4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1.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KREDITNA BANKA ZAGREB,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70663193635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Ulica grada Vukovara 74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68.042.878,64</w:t>
            </w:r>
          </w:p>
        </w:tc>
        <w:tc>
          <w:tcPr>
            <w:tcW w:type="dxa" w:w="1560"/>
            <w:shd w:fill="auto" w:color="auto" w:val="clear"/>
          </w:tcPr>
          <w:p w:rsidRDefault="005D05F0" w:rsidP="00070B3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 xml:space="preserve">ZA </w:t>
            </w:r>
          </w:p>
        </w:tc>
      </w:tr>
      <w:tr w:rsidTr="00481246" w:rsidR="000F44F4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2.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UniCredit Leasing Croatia društvo s ograničenom odgovornošću za leasing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18736141210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Heinzelova 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2.261.241,92</w:t>
            </w:r>
          </w:p>
        </w:tc>
        <w:tc>
          <w:tcPr>
            <w:tcW w:type="dxa" w:w="1560"/>
            <w:shd w:fill="auto" w:color="auto" w:val="clear"/>
          </w:tcPr>
          <w:p w:rsidRDefault="005D05F0" w:rsidP="00070B3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</w:tbl>
    <w:p w:rsidRDefault="00935D8E" w:rsidP="00935D8E" w:rsidR="00935D8E" w:rsidRPr="00E21643">
      <w:r w:rsidRPr="00E21643">
        <w:fldChar w:fldCharType="end"/>
      </w:r>
    </w:p>
    <w:p w:rsidRDefault="00935D8E" w:rsidP="00935D8E" w:rsidR="00935D8E" w:rsidRPr="00E21643">
      <w:pPr>
        <w:ind w:firstLine="708"/>
        <w:jc w:val="both"/>
      </w:pPr>
    </w:p>
    <w:p w:rsidRDefault="000336C2" w:rsidP="00935D8E" w:rsidR="00935D8E" w:rsidRPr="00E21643">
      <w:pPr>
        <w:ind w:firstLine="708"/>
        <w:jc w:val="both"/>
      </w:pPr>
      <w:r>
        <w:t xml:space="preserve">druga skupina </w:t>
      </w:r>
    </w:p>
    <w:p w:rsidRDefault="00935D8E" w:rsidP="000336C2" w:rsidR="00935D8E" w:rsidRPr="000336C2">
      <w:pPr>
        <w:ind w:firstLine="708"/>
        <w:jc w:val="both"/>
      </w:pPr>
      <w:r w:rsidRPr="000336C2">
        <w:t xml:space="preserve">Planom restrukturiranja u </w:t>
      </w:r>
      <w:r w:rsidRPr="000336C2">
        <w:rPr>
          <w:b/>
        </w:rPr>
        <w:t>drugu skupinu</w:t>
      </w:r>
      <w:r w:rsidRPr="000336C2">
        <w:t xml:space="preserve"> vjerovnika razvrstani su </w:t>
      </w:r>
      <w:r w:rsidR="000336C2">
        <w:t>sljedeći vjerovnici</w:t>
      </w:r>
      <w:r w:rsidRPr="000336C2">
        <w:t>:</w:t>
      </w:r>
    </w:p>
    <w:p w:rsidRDefault="00935D8E" w:rsidP="00935D8E" w:rsidR="00935D8E" w:rsidRPr="00E21643">
      <w:r w:rsidRPr="00E21643">
        <w:fldChar w:fldCharType="begin"/>
      </w:r>
      <w:r w:rsidRPr="00E21643">
        <w:instrText xml:space="preserve"> LINK Excel.Sheet.12 "Knjiga1" "List1!R1C1:R77C6" \a \f 5 \h  \* MERGEFORMAT </w:instrText>
      </w:r>
      <w:r w:rsidRPr="00E21643"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606"/>
        <w:tblLook w:val="04A0" w:noVBand="1" w:noHBand="0" w:lastColumn="0" w:firstColumn="1" w:lastRow="0" w:firstRow="1"/>
      </w:tblPr>
      <w:tblGrid>
        <w:gridCol w:w="456"/>
        <w:gridCol w:w="2913"/>
        <w:gridCol w:w="1559"/>
        <w:gridCol w:w="1963"/>
        <w:gridCol w:w="1656"/>
        <w:gridCol w:w="1283"/>
      </w:tblGrid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 Media EPH d.o.o. za promidžbu i medijske usluge</w:t>
            </w:r>
            <w:r w:rsidR="00C913EA">
              <w:t xml:space="preserve"> ( Hanza media d.o.o.)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08047052211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Koranska 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418,90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D05F0" w:rsidP="00070B3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Addiko Bank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14036333877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Slavonska avenija 6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540,70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70B3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AGROKOR koncern za upravljanje društvima, proizvodnju i trgovinu poljoprivrednim proizvodima,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05937759187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Trg Dražena Petrovića 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36.821.799,23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098D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ALARM AUTOMATIKA zaštitni, multimedijalni i komunikacijski sustavi, d. o. 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30532290707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Dražice Zamet 123c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43.886,05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098D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JOSIP ANTOLIĆ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50636007071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ZAHAROVA 13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1.500,00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AWT INTERNATIONAL Trgovina i usluge,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57159149897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Slavonska avenija 52a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2.290.514,10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098D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BAROK INTERIJERI d.o.o. za projektiranje,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36346463408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Bitoljska 24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2200,00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098D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ŽELJKO BRKIĆ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15549231297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2. PRUDI 7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282.158,37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78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CENZUS, d.o.o. za promet robe i usluga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61394757132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Dubovačka 50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6.250,00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CORDA PROJEKT d.o.o. za trgovinu i savjetovanje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36701388478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11. Podbrežje 5 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33.487,75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78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DELIGHT društvo s ograničenom odgovornošću za poslovno savjetovanje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80012427201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Radnička cesta 52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8.347,01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78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ECCOS-INŽENJERING d.o.o. za projektiranje, nadzor i zaštitu osoba i imovine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71629027685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 Pile 21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52.621,24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78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ELEKTRON-TRG društvo s ograničenom odgovornošću za građenje, trgovinu i uvoz-izvoz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23339532368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Gajeva 2 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55.286,18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6A4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ERSTE NEKRETNINE d.o.o. za poslovanje nekretninama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12103019543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Ivana Lučića 2a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63.869,75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6A4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FARBO INTERIJERI d.o.o. za završne radove u graditeljstvu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92990510016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Trg hrvatskih Pavlina 13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9.997,49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176A4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GECKO, d.o.o.  za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08450756505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Rapska 46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3.355,89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GENERALI OSIGURANJE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10840749604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Ulica grada Vukovara 284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2.280,64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C1B5E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 (PISANO)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 xml:space="preserve">GIP društvo s ograničenom </w:t>
            </w:r>
            <w:r w:rsidRPr="00E21643">
              <w:lastRenderedPageBreak/>
              <w:t>odgovornošću za građevinarstvo, instalacije i veletrgovinu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39224329809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5. Ravnice 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52.936,81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19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GRAD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61817894937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Trg Stjepana Radića 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16.050,92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GRADSKA PLINARA ZAGREB-OPSKRBA društvo s ograničenom odgovornošću za opskrbu plinom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74364571096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Radnička cesta 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51.221,29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IVAN HALAMBEK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88446589976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ZELENGAJ 19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11.538,47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75BC1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46830600751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Ulica grada Vukovara 37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28.800,23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HIDROSAN GRADNJA d.o.o. za građenje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02569528719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Maksimirska cesta 152A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37.527,14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333E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Hrvatske vode, pravna osoba za upravljanje vodama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28921383001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Grada Vukovara 220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 2.910,78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HRVATSKA GOSPODARSKA KOMORA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85167032587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ROOSEVELTOV TRG 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16.057,09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HRVATSKE ŠUME društvo s ograničenom odgovornošću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69693144506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Ul.Ljudevita Farkaša Vukotinovića 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52.345,83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IZVOR OSIGURANJE dioničko društvo za poslove neživotnog osiguranja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02951724955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Trpinjska 9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5.470,67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333E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JADRANOVO d.o.o. za graditeljstvo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91870105507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Zapoljska 22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46.877,48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333E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KLEMM SIGURNOST društvo s ograničenom odgovornošću za tjelesnu i tehničku zaštitu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35596498125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Drage Gervaisa 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250,00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6465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KOLNOA VRATA d.o.o. za unutarnju i vanjsku trgovinu i usluge u prometu roba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18371988523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Ilica 315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626,00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6465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KONE d.o.o. za poizvodnju,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15526597734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Zagrebačka cesta 145 A/III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30.966,62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KONSTRUKTOR-INŽENJERING dioničko društvo za graditeljstvo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81356391287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Svačićeva 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10.888.090,44 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 xml:space="preserve">LIGO GRUPA - proizvodnja, trgovina i </w:t>
            </w:r>
            <w:r w:rsidRPr="00E21643">
              <w:lastRenderedPageBreak/>
              <w:t>usluge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95651037529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Josipa Bukovčana 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225.627,15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34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LIST, društvo s ograničenom odgovornošću za reviziju i poslovne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01008232760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Hrvojeva 12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183,00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STIPO MALIĆ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32278031998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PLEŠKA 51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137.122,08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0844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MPI MONTKEMIJA-INŽENJERING d.o.o. za inženjering i građenje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45147830468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Ante Topić Mimare 30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161.680,49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0844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NIVA d.d. za upravljanje holding društvima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24550618526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Gradišćanska 34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2.682.951,44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4F37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NIVA KONZALTING društvo s ograničenom odgovornošću za projektiranje i građenje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77599195098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Gradišćanska 34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484.414,27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4F37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NIVA SERVIS d.o.o. za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73416428131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Gradišćanska 34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770.974,32 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4F37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NOVI SJAJ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81892757005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Ulica Dore Pfanove 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5.184,45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4F37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OMEGA AKUSTIK LIMITED d.o.o. za proizvodnju, preradu, trgovinu, usluge, izvoz i uvoz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12854506772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Breza 47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1.600,00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PARKETI SABLJO društvo s ograničenom odgovornošću za proizvodnju,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77641360426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Ulica hrvatskog proljeća 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132,09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ANTE PAVIĆ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18813143707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1. ODVOJAK SAVSKE 26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JOSIP PERIĆ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59174370149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I.PETRUŠEVEC 73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563,75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722A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PET-PROM d.o.o. za trgovinu na veliko i malo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67247311476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Vrtni put 5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757.882,52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722A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42599613313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Mrkšina 52d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15.383,04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POLIESTER-BRAJDIĆ  d.o.o. za proizvodnju,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54634860111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Vrbik 22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2.437,50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722A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 xml:space="preserve">POLIMAC I LESKOVAR društvo s ograničenom odgovornošću za </w:t>
            </w:r>
            <w:r w:rsidRPr="00E21643">
              <w:lastRenderedPageBreak/>
              <w:t>proizvodnju galanterije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30130062037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Kovinska 9b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9722A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lastRenderedPageBreak/>
              <w:t>49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Proenergy d.o.o. za proizvodnju električne energije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63962176928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J. Marohnića 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130.000,00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3B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REDOX d.o.o. proizvodnja i oprema za dječja igrališta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36138701442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Lanište 24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17.745,23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3B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REPUBLIKA HRVATSKA MINISTARSTVO FINANCIJA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18683136487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KATANČIĆEVA 5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1.910.651,05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3B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PROTIV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ROLTEK, društvo s ograničenom odgovornošću za trgovinu, transport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15846354300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Hrusta 112b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1.250,00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SATEX,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25475711866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Vukasovićeva 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1.112,69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3B48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DRAŽEN SERTIĆ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81271894929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GALOVIĆEVA 12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7.187,50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NIKOLA TADIĆ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06360162682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MAKANČEVA 16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35.002,50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59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UHY RUDAN d.o.o. za porezno savjetovanje i reviziju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71799539000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Ilica 213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57.500,00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59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UHY SAVJETOVANJE RUDAN društvo s ograničenom odgovornošću za poslovne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39719774535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Ilica 213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18.750,00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59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5</w:t>
            </w:r>
            <w:r w:rsidR="008E0B22">
              <w:t>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UKA GLAZURE d.o.o. za građevinarstvo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39351048607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Orešje 47P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18.681,77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59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E0B22" w:rsidP="008E0B22" w:rsidR="000F44F4" w:rsidRPr="00E21643">
            <w:pPr>
              <w:rPr>
                <w:lang w:eastAsia="en-US"/>
              </w:rPr>
            </w:pPr>
            <w:r>
              <w:t>59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UNIQA osiguranje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75665455333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Planinska 13 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21.533,84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46743" w:rsidP="000F44F4" w:rsidR="000F44F4" w:rsidRPr="00E46743">
            <w:pPr>
              <w:jc w:val="right"/>
              <w:rPr>
                <w:b/>
              </w:rPr>
            </w:pPr>
            <w:r w:rsidRPr="00E46743">
              <w:rPr>
                <w:b/>
              </w:rPr>
              <w:t>ZA (pisano)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Valere projekt d.o.o. za usluge, turistička agencija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17600917172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Pećnjakova 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256.176,73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459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KATICA VALIĆ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93983885514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JURKOVIĆEVA 20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88.444,00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1B3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VAMAT društvo s ograničenom odgovornošću za trgovinu na veliko i malo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86539589065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Kunagorska 6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3.012,25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1B3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3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VATROMEHANIKA-DUBRAVA d.o.o. za promet, servis i reparaturu vatrogasnih i drugih strojeva i rezervnih dijelova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93543546365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Dubrava 64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468,75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4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VELEBIT OSIGURANJE dioničko društvo za poslove neživotnog osiguranja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42098054984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Savska 144a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6.459,46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lastRenderedPageBreak/>
              <w:t>6</w:t>
            </w:r>
            <w:r w:rsidR="008E0B22">
              <w:t>5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JOSIP VELIČAN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11695670358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SELSKA CESTA 192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657,50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1B3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6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VIRTUS MREŽA,  d.o.o. za usluge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17433779527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Avenija Većeslava Holjevca 29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2.906,25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1B3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7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VISIO d.o.o. za građevinarstvo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02591144262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Vinkovačka 118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73.542,82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1B39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6</w:t>
            </w:r>
            <w:r w:rsidR="008E0B22">
              <w:t>8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VODOLIMARIJA GRGEC društvo s ograničenom odgovornošću za usluge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07690631507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Dvojkovićev Put 5a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515.527,14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160D" w:rsidP="000F44F4" w:rsidR="000F44F4" w:rsidRPr="00E46743">
            <w:pPr>
              <w:jc w:val="right"/>
              <w:rPr>
                <w:b/>
              </w:rPr>
            </w:pPr>
            <w:r>
              <w:rPr>
                <w:b/>
              </w:rPr>
              <w:t>ZA</w:t>
            </w: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E0B22" w:rsidP="008E0B22" w:rsidR="000F44F4" w:rsidRPr="00E21643">
            <w:pPr>
              <w:rPr>
                <w:lang w:eastAsia="en-US"/>
              </w:rPr>
            </w:pPr>
            <w:r>
              <w:t>69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VODOOPSKRBA I ODVODNJA društvo s ograničenom odgovornošću za javnu vodoopskrbu i odvodnju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83416546499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Folnegovićeva 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406.424,25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7</w:t>
            </w:r>
            <w:r w:rsidR="008E0B22">
              <w:t>0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/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85584865987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Ulica grada Vukovara 41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363,06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46743">
            <w:pPr>
              <w:jc w:val="right"/>
              <w:rPr>
                <w:b/>
              </w:rPr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7</w:t>
            </w:r>
            <w:r w:rsidR="008E0B22">
              <w:t>1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ZAVOD ZA INTEGRALNU KONTROLU društvo s ograničenom odgovornošću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51028550278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Maksimirska 57a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900,00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44F4" w:rsidP="000F44F4" w:rsidR="000F44F4" w:rsidRPr="00E21643">
            <w:pPr>
              <w:jc w:val="right"/>
            </w:pPr>
          </w:p>
        </w:tc>
      </w:tr>
      <w:tr w:rsidTr="008E0B22" w:rsidR="008E0B22" w:rsidRPr="00E21643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8E0B22" w:rsidR="000F44F4" w:rsidRPr="00E21643">
            <w:pPr>
              <w:rPr>
                <w:lang w:eastAsia="en-US"/>
              </w:rPr>
            </w:pPr>
            <w:r w:rsidRPr="00E21643">
              <w:t>7</w:t>
            </w:r>
            <w:r w:rsidR="008E0B22">
              <w:t>2</w:t>
            </w:r>
          </w:p>
        </w:tc>
        <w:tc>
          <w:tcPr>
            <w:tcW w:type="dxa" w:w="2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ZM-ELEMES d.o.o. sustavi lakih metala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21766591898</w:t>
            </w:r>
          </w:p>
        </w:tc>
        <w:tc>
          <w:tcPr>
            <w:tcW w:type="dxa" w:w="1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rPr>
                <w:lang w:eastAsia="en-US"/>
              </w:rPr>
            </w:pPr>
            <w:r w:rsidRPr="00E21643">
              <w:t>Narodnog preporoda 12</w:t>
            </w:r>
          </w:p>
        </w:tc>
        <w:tc>
          <w:tcPr>
            <w:tcW w:type="dxa" w:w="1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44F4" w:rsidP="000F44F4" w:rsidR="000F44F4" w:rsidRPr="00E21643">
            <w:pPr>
              <w:jc w:val="right"/>
              <w:rPr>
                <w:lang w:eastAsia="en-US"/>
              </w:rPr>
            </w:pPr>
            <w:r w:rsidRPr="00E21643">
              <w:t>662.498,01</w:t>
            </w:r>
          </w:p>
        </w:tc>
        <w:tc>
          <w:tcPr>
            <w:tcW w:type="dxa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0160D" w:rsidP="000F44F4" w:rsidR="000F44F4" w:rsidRPr="00E21643">
            <w:pPr>
              <w:jc w:val="right"/>
            </w:pPr>
            <w:r>
              <w:t>ZA</w:t>
            </w:r>
          </w:p>
        </w:tc>
      </w:tr>
    </w:tbl>
    <w:p w:rsidRDefault="00935D8E" w:rsidP="00935D8E" w:rsidR="00935D8E" w:rsidRPr="00E21643"/>
    <w:p w:rsidRDefault="00935D8E" w:rsidP="00935D8E" w:rsidR="00935D8E" w:rsidRPr="00E21643"/>
    <w:p w:rsidRDefault="00935D8E" w:rsidP="00FA1366" w:rsidR="003C0E69" w:rsidRPr="00E21643">
      <w:pPr>
        <w:ind w:firstLine="720"/>
        <w:jc w:val="both"/>
      </w:pPr>
      <w:r w:rsidRPr="00E21643">
        <w:fldChar w:fldCharType="end"/>
      </w:r>
      <w:r w:rsidR="003C0E69" w:rsidRPr="00E21643">
        <w:t>G</w:t>
      </w:r>
      <w:r w:rsidR="009609BB" w:rsidRPr="00E21643">
        <w:t>lasovanje</w:t>
      </w:r>
      <w:r w:rsidR="003C0E69" w:rsidRPr="00E21643">
        <w:t xml:space="preserve"> dovršeno u </w:t>
      </w:r>
      <w:r w:rsidR="00F0160D">
        <w:t>13,2</w:t>
      </w:r>
      <w:r w:rsidR="004F2E72">
        <w:t>5</w:t>
      </w:r>
      <w:r w:rsidR="003C0E69" w:rsidRPr="00E21643">
        <w:t xml:space="preserve"> sati.</w:t>
      </w:r>
    </w:p>
    <w:p w:rsidRDefault="009609BB" w:rsidP="00FA1366" w:rsidR="009609BB" w:rsidRPr="00E21643">
      <w:pPr>
        <w:ind w:firstLine="720"/>
        <w:jc w:val="both"/>
      </w:pPr>
    </w:p>
    <w:p w:rsidRDefault="003C0E69" w:rsidP="00FA1366" w:rsidR="003C0E69" w:rsidRPr="00E21643">
      <w:pPr>
        <w:ind w:firstLine="720"/>
        <w:jc w:val="both"/>
      </w:pPr>
      <w:r w:rsidRPr="00E21643">
        <w:t xml:space="preserve">radi utvrđivanja rezultata glasovanju sud donosi </w:t>
      </w:r>
    </w:p>
    <w:p w:rsidRDefault="009609BB" w:rsidP="00FA1366" w:rsidR="009609BB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center"/>
      </w:pPr>
      <w:r w:rsidRPr="00E21643">
        <w:t>zaključak</w:t>
      </w:r>
    </w:p>
    <w:p w:rsidRDefault="009609BB" w:rsidP="003C0E69" w:rsidR="009609BB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>Određuje se stanka u trajanju od</w:t>
      </w:r>
      <w:r w:rsidR="004F2E72">
        <w:t xml:space="preserve"> 5</w:t>
      </w:r>
      <w:r w:rsidRPr="00E21643">
        <w:t xml:space="preserve"> min.</w:t>
      </w:r>
    </w:p>
    <w:p w:rsidRDefault="003C0E69" w:rsidP="003C0E69" w:rsidR="003C0E69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 xml:space="preserve">Nastavljeno u </w:t>
      </w:r>
      <w:r w:rsidR="004F2E72">
        <w:t>13,30</w:t>
      </w:r>
    </w:p>
    <w:p w:rsidRDefault="00D22E80" w:rsidP="003C0E69" w:rsidR="00D22E80" w:rsidRPr="00E21643">
      <w:pPr>
        <w:ind w:firstLine="720"/>
        <w:jc w:val="both"/>
      </w:pPr>
    </w:p>
    <w:p w:rsidRDefault="00D22E80" w:rsidP="003C0E69" w:rsidR="00D22E80" w:rsidRPr="00E21643">
      <w:pPr>
        <w:ind w:firstLine="720"/>
        <w:jc w:val="both"/>
      </w:pPr>
      <w:r w:rsidRPr="00E21643">
        <w:t>Utvrđuje se da nastavku ročišta nazoče vjerovnici koji su nazočili ročištu za glasovanj</w:t>
      </w:r>
      <w:r w:rsidR="00E26069">
        <w:t>e</w:t>
      </w:r>
      <w:r w:rsidRPr="00E21643">
        <w:t xml:space="preserve"> o stečajnom planu.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>Nakon privedenog glasovanja  sudac utvrđuje rezultate glasovanja i to kako slijedi:</w:t>
      </w:r>
    </w:p>
    <w:p w:rsidRDefault="00CD3CAE" w:rsidP="00FA1366" w:rsidR="00CD3CAE" w:rsidRPr="00E21643">
      <w:pPr>
        <w:ind w:firstLine="720"/>
        <w:jc w:val="both"/>
      </w:pPr>
    </w:p>
    <w:p w:rsidRDefault="000F7316" w:rsidP="00FA1366" w:rsidR="000F7316" w:rsidRPr="00E21643">
      <w:pPr>
        <w:ind w:firstLine="720"/>
        <w:jc w:val="both"/>
        <w:rPr>
          <w:b/>
        </w:rPr>
      </w:pPr>
      <w:r w:rsidRPr="00E21643">
        <w:rPr>
          <w:b/>
        </w:rPr>
        <w:t>U odnosu na većinu svih vjerovnika</w:t>
      </w:r>
    </w:p>
    <w:p w:rsidRDefault="000F7316" w:rsidP="000F7316" w:rsidR="000F7316" w:rsidRPr="00E21643">
      <w:pPr>
        <w:ind w:firstLine="720"/>
        <w:jc w:val="both"/>
      </w:pPr>
    </w:p>
    <w:p w:rsidRDefault="000F7316" w:rsidP="000F7316" w:rsidR="00E26069">
      <w:pPr>
        <w:ind w:firstLine="720"/>
        <w:jc w:val="both"/>
      </w:pPr>
      <w:r w:rsidRPr="00E21643">
        <w:t>Od ukupno 7</w:t>
      </w:r>
      <w:r w:rsidR="00335224">
        <w:t>4</w:t>
      </w:r>
      <w:r w:rsidRPr="00E21643">
        <w:t xml:space="preserve"> vjerovnika</w:t>
      </w:r>
      <w:r w:rsidR="00596E18">
        <w:t xml:space="preserve"> sa utvrđenim tražbinama</w:t>
      </w:r>
      <w:r w:rsidR="00335224">
        <w:t xml:space="preserve"> koji imaju pravo glasa</w:t>
      </w:r>
      <w:r w:rsidR="00E26069">
        <w:t>:</w:t>
      </w:r>
    </w:p>
    <w:p w:rsidRDefault="00E26069" w:rsidP="000F7316" w:rsidR="00E26069">
      <w:pPr>
        <w:ind w:firstLine="720"/>
        <w:jc w:val="both"/>
      </w:pPr>
      <w:r>
        <w:lastRenderedPageBreak/>
        <w:t>-</w:t>
      </w:r>
      <w:r w:rsidR="000F7316" w:rsidRPr="00E21643">
        <w:t xml:space="preserve">ZA prihvaćanje </w:t>
      </w:r>
      <w:r w:rsidR="00335224">
        <w:t xml:space="preserve">izmijenjenog </w:t>
      </w:r>
      <w:r w:rsidR="000F7316" w:rsidRPr="00E21643">
        <w:t xml:space="preserve"> plana</w:t>
      </w:r>
      <w:r w:rsidR="00331622" w:rsidRPr="00E21643">
        <w:t xml:space="preserve"> restrukturiranja </w:t>
      </w:r>
      <w:r w:rsidR="000F7316" w:rsidRPr="00E21643">
        <w:t xml:space="preserve"> glasovalo je </w:t>
      </w:r>
      <w:r w:rsidR="004F2E72">
        <w:t>47</w:t>
      </w:r>
      <w:r w:rsidR="000F7316" w:rsidRPr="00E21643">
        <w:t xml:space="preserve"> vjerovnika, a</w:t>
      </w:r>
    </w:p>
    <w:p w:rsidRDefault="00E26069" w:rsidP="000F7316" w:rsidR="000F7316" w:rsidRPr="00E21643">
      <w:pPr>
        <w:ind w:firstLine="720"/>
        <w:jc w:val="both"/>
      </w:pPr>
      <w:r>
        <w:t>-</w:t>
      </w:r>
      <w:r w:rsidR="000F7316" w:rsidRPr="00E21643">
        <w:t>PROTIV prihvaćanja  plana</w:t>
      </w:r>
      <w:r w:rsidR="00331622" w:rsidRPr="00E21643">
        <w:t xml:space="preserve"> restrukturiranja</w:t>
      </w:r>
      <w:r w:rsidR="000F7316" w:rsidRPr="00E21643">
        <w:t xml:space="preserve"> glasovalo je </w:t>
      </w:r>
      <w:r w:rsidR="004F2E72">
        <w:t xml:space="preserve">27 </w:t>
      </w:r>
      <w:r w:rsidR="000F7316" w:rsidRPr="00E21643">
        <w:t>vjerovnika</w:t>
      </w:r>
    </w:p>
    <w:p w:rsidRDefault="000F7316" w:rsidP="00FA1366" w:rsidR="000F7316" w:rsidRPr="00E21643">
      <w:pPr>
        <w:ind w:firstLine="720"/>
        <w:jc w:val="both"/>
      </w:pPr>
    </w:p>
    <w:p w:rsidRDefault="00331622" w:rsidP="00FA1366" w:rsidR="00331622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U odnosu na većine po skupinama </w:t>
      </w:r>
    </w:p>
    <w:p w:rsidRDefault="00331622" w:rsidP="00FA1366" w:rsidR="00331622" w:rsidRPr="00E21643">
      <w:pPr>
        <w:ind w:firstLine="720"/>
        <w:jc w:val="both"/>
      </w:pPr>
      <w:r w:rsidRPr="00E21643">
        <w:t xml:space="preserve"> </w:t>
      </w:r>
    </w:p>
    <w:p w:rsidRDefault="003C0E69" w:rsidP="00FA1366" w:rsidR="00FA1366" w:rsidRPr="00E21643">
      <w:pPr>
        <w:ind w:firstLine="720"/>
        <w:jc w:val="both"/>
        <w:rPr>
          <w:b/>
        </w:rPr>
      </w:pPr>
      <w:r w:rsidRPr="00E21643">
        <w:rPr>
          <w:b/>
        </w:rPr>
        <w:t>u prvoj skupini vjerovnika</w:t>
      </w:r>
    </w:p>
    <w:p w:rsidRDefault="003C0E69" w:rsidP="00FA1366" w:rsidR="003C0E69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ZA prihvaćanje </w:t>
      </w:r>
      <w:r w:rsidR="00971BD4">
        <w:t xml:space="preserve">izmijenjenog </w:t>
      </w:r>
      <w:r w:rsidRPr="00E21643">
        <w:t>plana</w:t>
      </w:r>
      <w:r w:rsidR="008A6D6F" w:rsidRPr="00E21643">
        <w:t xml:space="preserve"> restrukturiranja</w:t>
      </w:r>
      <w:r w:rsidRPr="00E21643">
        <w:t xml:space="preserve"> glasoval</w:t>
      </w:r>
      <w:r w:rsidR="00971BD4">
        <w:t xml:space="preserve">i su vjerovnici </w:t>
      </w:r>
      <w:r w:rsidRPr="00E21643">
        <w:t>čije tražbine iznose</w:t>
      </w:r>
      <w:r w:rsidR="004F2E72">
        <w:t xml:space="preserve"> 70.304.120,56</w:t>
      </w:r>
      <w:r w:rsidR="00414152" w:rsidRPr="00E21643">
        <w:t xml:space="preserve"> kn</w:t>
      </w:r>
    </w:p>
    <w:p w:rsidRDefault="00FA1366" w:rsidP="00FA1366" w:rsidR="00FA1366" w:rsidRPr="00E21643">
      <w:pPr>
        <w:ind w:firstLine="720"/>
        <w:jc w:val="both"/>
      </w:pPr>
      <w:r w:rsidRPr="00E21643">
        <w:t xml:space="preserve">PROTIV prihvaćanja </w:t>
      </w:r>
      <w:r w:rsidR="00170F21">
        <w:t xml:space="preserve">izmijenjenog </w:t>
      </w:r>
      <w:r w:rsidRPr="00E21643">
        <w:t xml:space="preserve">plana </w:t>
      </w:r>
      <w:r w:rsidR="008A6D6F" w:rsidRPr="00E21643">
        <w:t xml:space="preserve">restrukturiranja </w:t>
      </w:r>
      <w:r w:rsidRPr="00E21643">
        <w:t>glasoval</w:t>
      </w:r>
      <w:r w:rsidR="00971BD4">
        <w:t xml:space="preserve">i su vjerovnici </w:t>
      </w:r>
      <w:r w:rsidR="00D22E80" w:rsidRPr="00E21643">
        <w:t>t</w:t>
      </w:r>
      <w:r w:rsidR="00414152" w:rsidRPr="00E21643">
        <w:t>ražbin</w:t>
      </w:r>
      <w:r w:rsidR="008A6D6F" w:rsidRPr="00E21643">
        <w:t>e</w:t>
      </w:r>
      <w:r w:rsidR="00414152" w:rsidRPr="00E21643">
        <w:t xml:space="preserve"> iznos</w:t>
      </w:r>
      <w:r w:rsidR="008A6D6F" w:rsidRPr="00E21643">
        <w:t>e</w:t>
      </w:r>
      <w:r w:rsidR="004F2E72">
        <w:t xml:space="preserve"> 0,00</w:t>
      </w:r>
      <w:r w:rsidR="00414152" w:rsidRPr="00E21643">
        <w:t xml:space="preserve"> kn</w:t>
      </w:r>
    </w:p>
    <w:p w:rsidRDefault="00CD3CAE" w:rsidP="003C0E69" w:rsidR="00CD3CAE" w:rsidRPr="00E21643">
      <w:pPr>
        <w:ind w:firstLine="720"/>
        <w:jc w:val="both"/>
        <w:rPr>
          <w:b/>
        </w:rPr>
      </w:pPr>
    </w:p>
    <w:p w:rsidRDefault="003C0E69" w:rsidP="003C0E69" w:rsidR="003C0E69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u </w:t>
      </w:r>
      <w:r w:rsidR="00CD3CAE" w:rsidRPr="00E21643">
        <w:rPr>
          <w:b/>
        </w:rPr>
        <w:t>drugoj</w:t>
      </w:r>
      <w:r w:rsidRPr="00E21643">
        <w:rPr>
          <w:b/>
        </w:rPr>
        <w:t xml:space="preserve"> skupini vjerovnika</w:t>
      </w:r>
    </w:p>
    <w:p w:rsidRDefault="003C0E69" w:rsidP="003C0E69" w:rsidR="003C0E69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>ZA prihvaćanj</w:t>
      </w:r>
      <w:r w:rsidR="00BF3707" w:rsidRPr="00E21643">
        <w:t xml:space="preserve">e </w:t>
      </w:r>
      <w:r w:rsidR="00170F21">
        <w:t xml:space="preserve">izmijenjenog </w:t>
      </w:r>
      <w:r w:rsidR="00BF3707" w:rsidRPr="00E21643">
        <w:t xml:space="preserve">plana </w:t>
      </w:r>
      <w:r w:rsidR="008A6D6F" w:rsidRPr="00E21643">
        <w:t xml:space="preserve">restrukturiranja </w:t>
      </w:r>
      <w:r w:rsidR="00BF3707" w:rsidRPr="00E21643">
        <w:t>glasoval</w:t>
      </w:r>
      <w:r w:rsidR="00170F21">
        <w:t xml:space="preserve">i su vjerovnici </w:t>
      </w:r>
      <w:r w:rsidRPr="00E21643">
        <w:t>čije tražbine iznose</w:t>
      </w:r>
      <w:r w:rsidR="00A85015">
        <w:t xml:space="preserve"> 44.973.109,33</w:t>
      </w:r>
      <w:r w:rsidR="00414152" w:rsidRPr="00E21643">
        <w:t xml:space="preserve"> kn</w:t>
      </w:r>
    </w:p>
    <w:p w:rsidRDefault="003C0E69" w:rsidP="00FA1366" w:rsidR="00FA1366" w:rsidRPr="00E21643">
      <w:pPr>
        <w:ind w:firstLine="720"/>
        <w:jc w:val="both"/>
      </w:pPr>
      <w:r w:rsidRPr="00E21643">
        <w:t xml:space="preserve">PROTIV prihvaćanja </w:t>
      </w:r>
      <w:r w:rsidR="00170F21">
        <w:t xml:space="preserve">izmijenjenog </w:t>
      </w:r>
      <w:r w:rsidRPr="00E21643">
        <w:t>plana</w:t>
      </w:r>
      <w:r w:rsidR="008A6D6F" w:rsidRPr="00E21643">
        <w:t xml:space="preserve"> restrukturiranja</w:t>
      </w:r>
      <w:r w:rsidRPr="00E21643">
        <w:t xml:space="preserve"> glasoval</w:t>
      </w:r>
      <w:r w:rsidR="00170F21">
        <w:t xml:space="preserve">i su vjerovnici </w:t>
      </w:r>
      <w:r w:rsidR="008A6D6F" w:rsidRPr="00E21643">
        <w:t xml:space="preserve">čije tražbine iznose </w:t>
      </w:r>
      <w:r w:rsidR="00A85015">
        <w:t>13.252.066,12</w:t>
      </w:r>
      <w:r w:rsidR="00170F21">
        <w:t xml:space="preserve"> kn</w:t>
      </w:r>
      <w:r w:rsidRPr="00E21643">
        <w:t>.</w:t>
      </w:r>
    </w:p>
    <w:p w:rsidRDefault="003C0E69" w:rsidP="00FA1366" w:rsidR="003C0E69" w:rsidRPr="00E21643">
      <w:pPr>
        <w:ind w:firstLine="720"/>
        <w:jc w:val="both"/>
      </w:pPr>
    </w:p>
    <w:p w:rsidRDefault="00FA1366" w:rsidP="00A85015" w:rsidR="00596E18">
      <w:pPr>
        <w:ind w:firstLine="720"/>
        <w:jc w:val="both"/>
      </w:pPr>
      <w:r w:rsidRPr="00E21643">
        <w:t xml:space="preserve">Sud  utvrđuje da su vjerovnici većinom propisanom odredbom članka </w:t>
      </w:r>
      <w:r w:rsidR="008A6D6F" w:rsidRPr="00E21643">
        <w:t>59.</w:t>
      </w:r>
      <w:r w:rsidR="00C86F73" w:rsidRPr="00E21643">
        <w:t xml:space="preserve">stavak 2 SZ-a </w:t>
      </w:r>
      <w:r w:rsidRPr="00E21643">
        <w:t>prihvatili plan</w:t>
      </w:r>
      <w:r w:rsidR="00C86F73" w:rsidRPr="00E21643">
        <w:t xml:space="preserve"> restrukturiranja</w:t>
      </w:r>
      <w:r w:rsidRPr="00E21643">
        <w:t>.</w:t>
      </w:r>
    </w:p>
    <w:p w:rsidRDefault="00A85015" w:rsidP="00A85015" w:rsidR="00A85015" w:rsidRPr="00F558B2">
      <w:pPr>
        <w:ind w:firstLine="720"/>
        <w:jc w:val="both"/>
        <w:rPr>
          <w:i/>
        </w:rPr>
      </w:pPr>
    </w:p>
    <w:p w:rsidRDefault="00A85015" w:rsidP="00FA1366" w:rsidR="00FA1366" w:rsidRPr="00E21643">
      <w:pPr>
        <w:pStyle w:val="Tijeloteksta"/>
        <w:tabs>
          <w:tab w:pos="426" w:val="left"/>
        </w:tabs>
      </w:pPr>
      <w:r>
        <w:tab/>
      </w:r>
      <w:r w:rsidR="00FA1366" w:rsidRPr="00E21643">
        <w:t xml:space="preserve"> </w:t>
      </w:r>
      <w:r>
        <w:t>S</w:t>
      </w:r>
      <w:r w:rsidR="00FA1366" w:rsidRPr="00E21643">
        <w:t>udac donosi  slijedeći</w:t>
      </w:r>
    </w:p>
    <w:p w:rsidRDefault="00FA1366" w:rsidP="00A85015" w:rsidR="00A85015">
      <w:pPr>
        <w:pStyle w:val="Tijeloteksta"/>
        <w:tabs>
          <w:tab w:pos="426" w:val="left"/>
        </w:tabs>
        <w:jc w:val="center"/>
      </w:pPr>
      <w:r w:rsidRPr="00E21643">
        <w:t>ZAKLJUČAK</w:t>
      </w:r>
    </w:p>
    <w:p w:rsidRDefault="00A85015" w:rsidP="00A85015" w:rsidR="00A85015">
      <w:pPr>
        <w:pStyle w:val="Tijeloteksta"/>
        <w:tabs>
          <w:tab w:pos="426" w:val="left"/>
        </w:tabs>
        <w:jc w:val="center"/>
      </w:pPr>
    </w:p>
    <w:p w:rsidRDefault="00250A63" w:rsidP="00A85015" w:rsidR="00C86F73" w:rsidRPr="00E21643">
      <w:pPr>
        <w:pStyle w:val="Tijeloteksta"/>
        <w:tabs>
          <w:tab w:pos="426" w:val="left"/>
        </w:tabs>
        <w:jc w:val="center"/>
      </w:pPr>
      <w:r>
        <w:tab/>
      </w:r>
      <w:r w:rsidR="00A85015">
        <w:t>O</w:t>
      </w:r>
      <w:r w:rsidR="00C86F73" w:rsidRPr="00E21643">
        <w:t>tpravak rješenja iz članka 61. stavak 1. SZ-a pisanim putem.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jc w:val="both"/>
      </w:pPr>
      <w:r w:rsidRPr="00E21643">
        <w:t xml:space="preserve">Dovršeno u </w:t>
      </w:r>
      <w:r w:rsidR="00452919">
        <w:t xml:space="preserve"> 13,30</w:t>
      </w:r>
      <w:r w:rsidR="007576EC" w:rsidRPr="00E21643">
        <w:t xml:space="preserve"> </w:t>
      </w:r>
      <w:r w:rsidRPr="00E21643">
        <w:t>sati.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C86F73" w:rsidRPr="00E21643">
      <w:pPr>
        <w:jc w:val="both"/>
      </w:pPr>
      <w:r w:rsidRPr="00E21643">
        <w:t xml:space="preserve"> SUDAC:</w:t>
      </w:r>
      <w:r w:rsidRPr="00E21643">
        <w:tab/>
      </w:r>
      <w:r w:rsidRPr="00E21643">
        <w:tab/>
      </w:r>
      <w:r w:rsidRPr="00E21643">
        <w:tab/>
      </w:r>
      <w:r w:rsidRPr="00E21643">
        <w:tab/>
        <w:t xml:space="preserve">                     </w:t>
      </w:r>
      <w:r w:rsidRPr="00E21643">
        <w:tab/>
      </w:r>
      <w:r w:rsidRPr="00E21643">
        <w:tab/>
      </w:r>
      <w:r w:rsidRPr="00E21643">
        <w:tab/>
      </w:r>
      <w:r w:rsidR="00C86F73" w:rsidRPr="00E21643">
        <w:t xml:space="preserve">ZZ dužnika </w:t>
      </w:r>
    </w:p>
    <w:p w:rsidRDefault="00C86F73" w:rsidP="00C86F73" w:rsidR="00C86F73" w:rsidRPr="00E21643">
      <w:pPr>
        <w:jc w:val="both"/>
      </w:pPr>
      <w:r w:rsidRPr="00E21643">
        <w:t>Ante Galić</w:t>
      </w:r>
    </w:p>
    <w:p w:rsidRDefault="00C86F73" w:rsidP="00FA1366" w:rsidR="00C86F73" w:rsidRPr="00E21643">
      <w:pPr>
        <w:jc w:val="both"/>
      </w:pPr>
    </w:p>
    <w:p w:rsidRDefault="00FA1366" w:rsidP="00B42B3B" w:rsidR="00B42B3B">
      <w:pPr>
        <w:ind w:firstLine="708" w:left="5664"/>
        <w:jc w:val="both"/>
      </w:pPr>
      <w:r w:rsidRPr="00E21643">
        <w:t>VJEROVNICI:</w:t>
      </w:r>
    </w:p>
    <w:p w:rsidRDefault="00C86F73" w:rsidP="00B42B3B" w:rsidR="00FA1366" w:rsidRPr="00E21643">
      <w:pPr>
        <w:jc w:val="both"/>
      </w:pPr>
      <w:r w:rsidRPr="00E21643">
        <w:t xml:space="preserve">Povjerenik </w:t>
      </w:r>
      <w:r w:rsidR="00FA1366" w:rsidRPr="00E21643">
        <w:t>: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jc w:val="both"/>
      </w:pPr>
      <w:r w:rsidRPr="00E21643">
        <w:t>Zapisničar:</w:t>
      </w:r>
    </w:p>
    <w:p w:rsidRDefault="00FA1366" w:rsidP="00FA1366" w:rsidR="00FA1366" w:rsidRPr="00E21643">
      <w:pPr>
        <w:jc w:val="both"/>
      </w:pPr>
      <w:r w:rsidRPr="00E21643">
        <w:tab/>
      </w:r>
    </w:p>
    <w:p w:rsidRDefault="00FA1366" w:rsidP="00FA1366" w:rsidR="00FA1366" w:rsidRPr="00E21643"/>
    <w:sectPr w:rsidSect="00302849" w:rsidR="00FA1366" w:rsidRPr="00E2164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871" w:rsidR="007A7871">
      <w:r>
        <w:separator/>
      </w:r>
    </w:p>
  </w:endnote>
  <w:endnote w:id="0" w:type="continuationSeparator">
    <w:p w:rsidRDefault="007A7871" w:rsidR="007A7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871" w:rsidR="007A7871">
      <w:r>
        <w:separator/>
      </w:r>
    </w:p>
  </w:footnote>
  <w:footnote w:id="0" w:type="continuationSeparator">
    <w:p w:rsidRDefault="007A7871" w:rsidR="007A7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871" w:rsidP="008F5C28" w:rsidR="007A7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871" w:rsidR="007A78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871" w:rsidP="008F5C28" w:rsidR="007A7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0EA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7A7871" w:rsidR="007A7871">
    <w:pPr>
      <w:pStyle w:val="Zaglavlje"/>
    </w:pPr>
    <w:r>
      <w:t xml:space="preserve">                                                                                             40. St-2975/2016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E0D762A"/>
    <w:multiLevelType w:val="hybridMultilevel"/>
    <w:tmpl w:val="E7ECD7B0"/>
    <w:lvl w:tplc="D722D1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2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7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8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3"/>
  </w:num>
  <w:num w:numId="2">
    <w:abstractNumId w:val="5"/>
  </w:num>
  <w:num w:numId="3">
    <w:abstractNumId w:val="0"/>
  </w:num>
  <w:num w:numId="4">
    <w:abstractNumId w:val="29"/>
  </w:num>
  <w:num w:numId="5">
    <w:abstractNumId w:val="9"/>
  </w:num>
  <w:num w:numId="6">
    <w:abstractNumId w:val="25"/>
  </w:num>
  <w:num w:numId="7">
    <w:abstractNumId w:val="8"/>
  </w:num>
  <w:num w:numId="8">
    <w:abstractNumId w:val="22"/>
  </w:num>
  <w:num w:numId="9">
    <w:abstractNumId w:val="17"/>
  </w:num>
  <w:num w:numId="10">
    <w:abstractNumId w:val="14"/>
  </w:num>
  <w:num w:numId="11">
    <w:abstractNumId w:val="4"/>
  </w:num>
  <w:num w:numId="12">
    <w:abstractNumId w:val="20"/>
  </w:num>
  <w:num w:numId="13">
    <w:abstractNumId w:val="27"/>
  </w:num>
  <w:num w:numId="14">
    <w:abstractNumId w:val="26"/>
  </w:num>
  <w:num w:numId="15">
    <w:abstractNumId w:val="13"/>
  </w:num>
  <w:num w:numId="16">
    <w:abstractNumId w:val="21"/>
  </w:num>
  <w:num w:numId="17">
    <w:abstractNumId w:val="7"/>
  </w:num>
  <w:num w:numId="18">
    <w:abstractNumId w:val="18"/>
  </w:num>
  <w:num w:numId="19">
    <w:abstractNumId w:val="6"/>
  </w:num>
  <w:num w:numId="20">
    <w:abstractNumId w:val="11"/>
  </w:num>
  <w:num w:numId="21">
    <w:abstractNumId w:val="16"/>
  </w:num>
  <w:num w:numId="22">
    <w:abstractNumId w:val="10"/>
  </w:num>
  <w:num w:numId="23">
    <w:abstractNumId w:val="15"/>
  </w:num>
  <w:num w:numId="24">
    <w:abstractNumId w:val="19"/>
  </w:num>
  <w:num w:numId="25">
    <w:abstractNumId w:val="3"/>
  </w:num>
  <w:num w:numId="26">
    <w:abstractNumId w:val="2"/>
  </w:num>
  <w:num w:numId="2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4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3321E"/>
    <w:rsid w:val="000336C2"/>
    <w:rsid w:val="000337DB"/>
    <w:rsid w:val="00033A14"/>
    <w:rsid w:val="00041E1C"/>
    <w:rsid w:val="0004783D"/>
    <w:rsid w:val="00054C30"/>
    <w:rsid w:val="00054EAB"/>
    <w:rsid w:val="00055106"/>
    <w:rsid w:val="00056465"/>
    <w:rsid w:val="00063D11"/>
    <w:rsid w:val="00070B34"/>
    <w:rsid w:val="00073C34"/>
    <w:rsid w:val="00074A9E"/>
    <w:rsid w:val="00074B4F"/>
    <w:rsid w:val="00082518"/>
    <w:rsid w:val="0009063A"/>
    <w:rsid w:val="00090F02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642C6"/>
    <w:rsid w:val="00265752"/>
    <w:rsid w:val="002664A0"/>
    <w:rsid w:val="00271B39"/>
    <w:rsid w:val="00276A06"/>
    <w:rsid w:val="00280042"/>
    <w:rsid w:val="00284599"/>
    <w:rsid w:val="00284D86"/>
    <w:rsid w:val="00290712"/>
    <w:rsid w:val="00292E38"/>
    <w:rsid w:val="00294012"/>
    <w:rsid w:val="00297B8E"/>
    <w:rsid w:val="002A068E"/>
    <w:rsid w:val="002A293B"/>
    <w:rsid w:val="002A29E9"/>
    <w:rsid w:val="002A2A94"/>
    <w:rsid w:val="002A690A"/>
    <w:rsid w:val="002A7682"/>
    <w:rsid w:val="002B5264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3940"/>
    <w:rsid w:val="003C4428"/>
    <w:rsid w:val="003D6382"/>
    <w:rsid w:val="003E425C"/>
    <w:rsid w:val="003E6EF6"/>
    <w:rsid w:val="003E7652"/>
    <w:rsid w:val="003F5A1E"/>
    <w:rsid w:val="003F647D"/>
    <w:rsid w:val="00403B47"/>
    <w:rsid w:val="0041301B"/>
    <w:rsid w:val="00414152"/>
    <w:rsid w:val="00415ACF"/>
    <w:rsid w:val="004176A4"/>
    <w:rsid w:val="0041792A"/>
    <w:rsid w:val="004208A7"/>
    <w:rsid w:val="004253D8"/>
    <w:rsid w:val="0042748C"/>
    <w:rsid w:val="004340C0"/>
    <w:rsid w:val="00444508"/>
    <w:rsid w:val="0044610D"/>
    <w:rsid w:val="004514BE"/>
    <w:rsid w:val="00452919"/>
    <w:rsid w:val="00454016"/>
    <w:rsid w:val="004545FA"/>
    <w:rsid w:val="00456ACD"/>
    <w:rsid w:val="004607E4"/>
    <w:rsid w:val="00462730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379D"/>
    <w:rsid w:val="004A2BE9"/>
    <w:rsid w:val="004A4864"/>
    <w:rsid w:val="004A635E"/>
    <w:rsid w:val="004B3C16"/>
    <w:rsid w:val="004C5BF1"/>
    <w:rsid w:val="004C7380"/>
    <w:rsid w:val="004D5228"/>
    <w:rsid w:val="004E1FD0"/>
    <w:rsid w:val="004E382F"/>
    <w:rsid w:val="004E58C5"/>
    <w:rsid w:val="004F2E72"/>
    <w:rsid w:val="004F3A3D"/>
    <w:rsid w:val="005007B9"/>
    <w:rsid w:val="005019F9"/>
    <w:rsid w:val="005102C7"/>
    <w:rsid w:val="00510B45"/>
    <w:rsid w:val="005130DF"/>
    <w:rsid w:val="00521B02"/>
    <w:rsid w:val="00524577"/>
    <w:rsid w:val="00535472"/>
    <w:rsid w:val="0054204B"/>
    <w:rsid w:val="00544F37"/>
    <w:rsid w:val="005509AA"/>
    <w:rsid w:val="00553ABB"/>
    <w:rsid w:val="00556F85"/>
    <w:rsid w:val="0055724D"/>
    <w:rsid w:val="00557AD4"/>
    <w:rsid w:val="005608D4"/>
    <w:rsid w:val="005740EA"/>
    <w:rsid w:val="00575490"/>
    <w:rsid w:val="00583296"/>
    <w:rsid w:val="0058329F"/>
    <w:rsid w:val="00583B48"/>
    <w:rsid w:val="00587A06"/>
    <w:rsid w:val="00590732"/>
    <w:rsid w:val="00593278"/>
    <w:rsid w:val="00596E1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05F0"/>
    <w:rsid w:val="005D76D9"/>
    <w:rsid w:val="005F04FF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18A"/>
    <w:rsid w:val="00627B35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0B31"/>
    <w:rsid w:val="007027CE"/>
    <w:rsid w:val="00706621"/>
    <w:rsid w:val="0071333E"/>
    <w:rsid w:val="00716E1D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457DF"/>
    <w:rsid w:val="00751116"/>
    <w:rsid w:val="007517DD"/>
    <w:rsid w:val="00751E51"/>
    <w:rsid w:val="00752347"/>
    <w:rsid w:val="00756DBB"/>
    <w:rsid w:val="007576EC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A7871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741D"/>
    <w:rsid w:val="00857DFC"/>
    <w:rsid w:val="0087219B"/>
    <w:rsid w:val="0088072B"/>
    <w:rsid w:val="008816F1"/>
    <w:rsid w:val="00881FDA"/>
    <w:rsid w:val="008826BF"/>
    <w:rsid w:val="0088632D"/>
    <w:rsid w:val="0089379C"/>
    <w:rsid w:val="0089722A"/>
    <w:rsid w:val="0089793E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6674"/>
    <w:rsid w:val="008E046A"/>
    <w:rsid w:val="008E0B22"/>
    <w:rsid w:val="008E0CF9"/>
    <w:rsid w:val="008E330C"/>
    <w:rsid w:val="008E53DA"/>
    <w:rsid w:val="008E5ACC"/>
    <w:rsid w:val="008F0AE8"/>
    <w:rsid w:val="008F3D81"/>
    <w:rsid w:val="008F480B"/>
    <w:rsid w:val="008F5C28"/>
    <w:rsid w:val="008F715C"/>
    <w:rsid w:val="00902F76"/>
    <w:rsid w:val="00903A12"/>
    <w:rsid w:val="009060A9"/>
    <w:rsid w:val="00911262"/>
    <w:rsid w:val="009159A6"/>
    <w:rsid w:val="00916895"/>
    <w:rsid w:val="0092240F"/>
    <w:rsid w:val="00922BC5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558BF"/>
    <w:rsid w:val="009609BB"/>
    <w:rsid w:val="00960DA8"/>
    <w:rsid w:val="00971BD4"/>
    <w:rsid w:val="00971E13"/>
    <w:rsid w:val="00973331"/>
    <w:rsid w:val="00975C99"/>
    <w:rsid w:val="00976D98"/>
    <w:rsid w:val="0098753D"/>
    <w:rsid w:val="00991A10"/>
    <w:rsid w:val="00996401"/>
    <w:rsid w:val="00997848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D485A"/>
    <w:rsid w:val="009D49B7"/>
    <w:rsid w:val="009D6000"/>
    <w:rsid w:val="009D7E02"/>
    <w:rsid w:val="009E531B"/>
    <w:rsid w:val="00A03709"/>
    <w:rsid w:val="00A03FCB"/>
    <w:rsid w:val="00A11B07"/>
    <w:rsid w:val="00A14F87"/>
    <w:rsid w:val="00A1689E"/>
    <w:rsid w:val="00A17347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5015"/>
    <w:rsid w:val="00A86EF8"/>
    <w:rsid w:val="00A96A1E"/>
    <w:rsid w:val="00AA76E2"/>
    <w:rsid w:val="00AA78C3"/>
    <w:rsid w:val="00AB3607"/>
    <w:rsid w:val="00AB64CE"/>
    <w:rsid w:val="00AC63C2"/>
    <w:rsid w:val="00AD1ABA"/>
    <w:rsid w:val="00AD23AE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2611"/>
    <w:rsid w:val="00B42B3B"/>
    <w:rsid w:val="00B4472E"/>
    <w:rsid w:val="00B57FBD"/>
    <w:rsid w:val="00B60B09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5CA3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75BC1"/>
    <w:rsid w:val="00C822E8"/>
    <w:rsid w:val="00C823AF"/>
    <w:rsid w:val="00C85B25"/>
    <w:rsid w:val="00C86F73"/>
    <w:rsid w:val="00C909C1"/>
    <w:rsid w:val="00C913EA"/>
    <w:rsid w:val="00C92DA3"/>
    <w:rsid w:val="00CA214D"/>
    <w:rsid w:val="00CA29DB"/>
    <w:rsid w:val="00CA66E6"/>
    <w:rsid w:val="00CB0004"/>
    <w:rsid w:val="00CB1505"/>
    <w:rsid w:val="00CB2677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13D6"/>
    <w:rsid w:val="00D22497"/>
    <w:rsid w:val="00D22E80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538C"/>
    <w:rsid w:val="00D568BE"/>
    <w:rsid w:val="00D60799"/>
    <w:rsid w:val="00D64321"/>
    <w:rsid w:val="00D66580"/>
    <w:rsid w:val="00D765FF"/>
    <w:rsid w:val="00D76DF2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51D3"/>
    <w:rsid w:val="00E46743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86D13"/>
    <w:rsid w:val="00E9519F"/>
    <w:rsid w:val="00EA1A2B"/>
    <w:rsid w:val="00EA57DB"/>
    <w:rsid w:val="00EA65BA"/>
    <w:rsid w:val="00EB3D36"/>
    <w:rsid w:val="00EC1B5E"/>
    <w:rsid w:val="00EC793C"/>
    <w:rsid w:val="00ED528C"/>
    <w:rsid w:val="00ED7547"/>
    <w:rsid w:val="00ED7738"/>
    <w:rsid w:val="00EE5B40"/>
    <w:rsid w:val="00EE63BB"/>
    <w:rsid w:val="00EE66DF"/>
    <w:rsid w:val="00EF1623"/>
    <w:rsid w:val="00EF50B1"/>
    <w:rsid w:val="00F0160D"/>
    <w:rsid w:val="00F05E8E"/>
    <w:rsid w:val="00F06168"/>
    <w:rsid w:val="00F11433"/>
    <w:rsid w:val="00F213EF"/>
    <w:rsid w:val="00F21ED0"/>
    <w:rsid w:val="00F22CF5"/>
    <w:rsid w:val="00F260B2"/>
    <w:rsid w:val="00F26DC8"/>
    <w:rsid w:val="00F32DD3"/>
    <w:rsid w:val="00F3751E"/>
    <w:rsid w:val="00F4098D"/>
    <w:rsid w:val="00F44886"/>
    <w:rsid w:val="00F477F5"/>
    <w:rsid w:val="00F47F87"/>
    <w:rsid w:val="00F556FB"/>
    <w:rsid w:val="00F558B2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084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0E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40EA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40E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40E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0E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40EA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40E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40E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2017.</izvorni_sadrzaj>
    <derivirana_varijabla naziv="DomainObject.StvarniPocetakDatum_1">14. veljače 2017.</derivirana_varijabla>
  </DomainObject.StvarniPocetakDatum>
  <DomainObject.StvarniZavrsetakDatum>
    <izvorni_sadrzaj>14. veljače 2017.</izvorni_sadrzaj>
    <derivirana_varijabla naziv="DomainObject.StvarniZavrsetakDatum_1">14. veljače 2017.</derivirana_varijabla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14:00</izvorni_sadrzaj>
    <derivirana_varijabla naziv="DomainObject.StvarniZavrsetakVrijeme_1">14:00</derivirana_varijabla>
  </DomainObject.StvarniZavrsetakVrijeme>
  <DomainObject.PlaniraniZavrsetakVrijeme>
    <izvorni_sadrzaj>14:00</izvorni_sadrzaj>
    <derivirana_varijabla naziv="DomainObject.PlaniraniZavrsetakVrijeme_1">14:00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1704</properties:Words>
  <properties:Characters>10478</properties:Characters>
  <properties:Lines>794</properties:Lines>
  <properties:Paragraphs>489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2017-02-13T13:11:00Z</dcterms:created>
  <dc:creator>Korisnik</dc:creator>
  <cp:lastModifiedBy>Valentina Delač</cp:lastModifiedBy>
  <cp:lastPrinted>2017-02-14T12:22:00Z</cp:lastPrinted>
  <dcterms:modified xmlns:xsi="http://www.w3.org/2001/XMLSchema-instance" xsi:type="dcterms:W3CDTF">2017-02-14T13:03:00Z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