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3917EA">
              <w:rPr>
                <w:sz w:val="24"/>
              </w:rPr>
              <w:t>18</w:t>
            </w:r>
            <w:r w:rsidR="009C7812">
              <w:rPr>
                <w:sz w:val="24"/>
              </w:rPr>
              <w:t>9</w:t>
            </w:r>
            <w:r w:rsidR="00EC2700">
              <w:rPr>
                <w:sz w:val="24"/>
              </w:rPr>
              <w:t>7</w:t>
            </w:r>
            <w:r w:rsidR="003917EA">
              <w:rPr>
                <w:sz w:val="24"/>
              </w:rPr>
              <w:t>/2016-</w:t>
            </w:r>
            <w:r w:rsidR="007C73D6">
              <w:rPr>
                <w:sz w:val="24"/>
              </w:rPr>
              <w:t>1</w:t>
            </w:r>
            <w:r w:rsidR="00EC2700">
              <w:rPr>
                <w:sz w:val="24"/>
              </w:rPr>
              <w:t>7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dedefe2" w14:paraId="dedefe2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8157A2" w:rsidP="00F37BB1" w:rsidR="008157A2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F87342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>Republike Hrvatske, Ministarstva Financija, OIB: 18683136487, Zagreb, Katančićeva 5, koju zastupa Županijsko državno odvjetništvo u Splitu, Gundulićeva 29a</w:t>
      </w:r>
      <w:r w:rsidR="00772E5A"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za otvaranje stečajnog postupka nad dužnikom </w:t>
      </w:r>
      <w:r w:rsidR="00EC2700">
        <w:t>PRVA BRZINA d.o.o., OIB: 55360245142, Makarska, Zrinsko-Frankopanska 7/1</w:t>
      </w:r>
      <w:r w:rsidR="00796882" w:rsidRPr="00F87342">
        <w:rPr>
          <w:lang w:val="hr-HR"/>
        </w:rPr>
        <w:t>,</w:t>
      </w:r>
      <w:r w:rsidR="00F5115D" w:rsidRPr="00F87342">
        <w:rPr>
          <w:lang w:val="hr-HR"/>
        </w:rPr>
        <w:t xml:space="preserve"> </w:t>
      </w:r>
      <w:r w:rsidR="004A33AC">
        <w:rPr>
          <w:lang w:val="hr-HR"/>
        </w:rPr>
        <w:t>28</w:t>
      </w:r>
      <w:r w:rsidR="00F87342" w:rsidRPr="00F87342">
        <w:rPr>
          <w:lang w:val="hr-HR"/>
        </w:rPr>
        <w:t>. veljače</w:t>
      </w:r>
      <w:r w:rsidR="00796882" w:rsidRPr="00F87342">
        <w:rPr>
          <w:lang w:val="hr-HR"/>
        </w:rPr>
        <w:t xml:space="preserve"> </w:t>
      </w:r>
      <w:r w:rsidR="00F37BB1" w:rsidRPr="00F87342">
        <w:rPr>
          <w:lang w:val="hr-HR"/>
        </w:rPr>
        <w:t>2019</w:t>
      </w:r>
      <w:r w:rsidR="00B0732F" w:rsidRPr="00F87342">
        <w:rPr>
          <w:lang w:val="hr-HR"/>
        </w:rPr>
        <w:t>.</w:t>
      </w:r>
      <w:r w:rsidR="00772E5A" w:rsidRPr="00F87342">
        <w:rPr>
          <w:lang w:val="hr-HR"/>
        </w:rPr>
        <w:t xml:space="preserve"> </w:t>
      </w:r>
      <w:r w:rsidR="00F87342" w:rsidRPr="00F87342">
        <w:rPr>
          <w:lang w:val="hr-HR"/>
        </w:rPr>
        <w:t xml:space="preserve"> </w:t>
      </w:r>
      <w:r w:rsidR="00D609C6" w:rsidRPr="00F87342">
        <w:rPr>
          <w:lang w:val="hr-HR"/>
        </w:rPr>
        <w:t xml:space="preserve"> </w:t>
      </w:r>
      <w:r w:rsidR="0026496A" w:rsidRPr="00F87342">
        <w:rPr>
          <w:lang w:val="hr-HR"/>
        </w:rPr>
        <w:t xml:space="preserve"> </w:t>
      </w:r>
      <w:r w:rsidR="00EC2700">
        <w:rPr>
          <w:lang w:val="hr-HR"/>
        </w:rPr>
        <w:t xml:space="preserve"> </w:t>
      </w:r>
      <w:r w:rsidR="00F87342" w:rsidRPr="00F87342">
        <w:rPr>
          <w:lang w:val="hr-HR"/>
        </w:rPr>
        <w:t xml:space="preserve"> </w:t>
      </w:r>
      <w:r w:rsidR="009C7812">
        <w:rPr>
          <w:lang w:val="hr-HR"/>
        </w:rPr>
        <w:t xml:space="preserve"> </w:t>
      </w:r>
      <w:r w:rsidR="003917EA">
        <w:rPr>
          <w:lang w:val="hr-HR"/>
        </w:rPr>
        <w:t xml:space="preserve"> </w:t>
      </w:r>
    </w:p>
    <w:p w:rsidRDefault="00F37BB1" w:rsidP="00F37BB1" w:rsidR="00F37BB1" w:rsidRPr="00F87342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EC2700">
        <w:rPr>
          <w:szCs w:val="20"/>
        </w:rPr>
        <w:t>PRVA BRZINA d.o.o., OIB: 55360245142, Makarska, Zrinsko-Frankopanska 7/1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F87342">
        <w:t>18</w:t>
      </w:r>
      <w:r w:rsidR="00EC2700">
        <w:t>97</w:t>
      </w:r>
      <w:r w:rsidR="000C2B89">
        <w:t>-</w:t>
      </w:r>
      <w:r w:rsidR="00F87342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3917EA">
        <w:t xml:space="preserve"> </w:t>
      </w:r>
      <w:r w:rsidR="009C7812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0C2B89" w:rsidR="00205C98">
      <w:pPr>
        <w:ind w:firstLine="703"/>
        <w:jc w:val="both"/>
        <w:rPr>
          <w:szCs w:val="2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3917EA">
        <w:rPr>
          <w:color w:val="000000"/>
        </w:rPr>
        <w:t>18</w:t>
      </w:r>
      <w:r w:rsidR="00EC2700">
        <w:rPr>
          <w:color w:val="000000"/>
        </w:rPr>
        <w:t>97</w:t>
      </w:r>
      <w:r w:rsidR="00EB1C5E">
        <w:rPr>
          <w:color w:val="000000"/>
        </w:rPr>
        <w:t>/2016</w:t>
      </w:r>
      <w:r w:rsidRPr="000C2B89">
        <w:rPr>
          <w:color w:val="000000"/>
        </w:rPr>
        <w:t xml:space="preserve"> od </w:t>
      </w:r>
      <w:r w:rsidR="00EB1C5E">
        <w:rPr>
          <w:color w:val="000000"/>
        </w:rPr>
        <w:t>8. veljače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EC2700">
        <w:rPr>
          <w:szCs w:val="20"/>
        </w:rPr>
        <w:t>PRVA BRZINA d.o.o., OIB: 55360245142, Makarska, Zrinsko-Frankopanska 7/1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EB1C5E">
        <w:rPr>
          <w:rFonts w:cstheme="minorBidi" w:eastAsiaTheme="minorHAnsi"/>
          <w:lang w:eastAsia="en-US"/>
        </w:rPr>
        <w:t>27.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</w:t>
      </w:r>
      <w:r w:rsidR="00EC2700">
        <w:rPr>
          <w:rFonts w:cstheme="minorBidi" w:eastAsiaTheme="minorHAnsi"/>
          <w:lang w:eastAsia="en-US"/>
        </w:rPr>
        <w:t>rješenjem naloženo je zastupnicima</w:t>
      </w:r>
      <w:r w:rsidR="00386DF8">
        <w:rPr>
          <w:rFonts w:cstheme="minorBidi" w:eastAsiaTheme="minorHAnsi"/>
          <w:lang w:eastAsia="en-US"/>
        </w:rPr>
        <w:t xml:space="preserve"> po zakonu dužnika </w:t>
      </w:r>
      <w:r w:rsidR="00EC2700">
        <w:rPr>
          <w:szCs w:val="20"/>
        </w:rPr>
        <w:t>Anti</w:t>
      </w:r>
      <w:r w:rsidR="00EC2700" w:rsidRPr="006B487C">
        <w:rPr>
          <w:szCs w:val="20"/>
        </w:rPr>
        <w:t xml:space="preserve"> Živković</w:t>
      </w:r>
      <w:r w:rsidR="00EC2700">
        <w:rPr>
          <w:szCs w:val="20"/>
        </w:rPr>
        <w:t>u</w:t>
      </w:r>
      <w:r w:rsidR="00EC2700" w:rsidRPr="006B487C">
        <w:rPr>
          <w:szCs w:val="20"/>
        </w:rPr>
        <w:t>, OIB: 84643379596, Maka</w:t>
      </w:r>
      <w:r w:rsidR="00EC2700">
        <w:rPr>
          <w:szCs w:val="20"/>
        </w:rPr>
        <w:t>rska, Zrinsko-Frankopanska 7/1 i Mati</w:t>
      </w:r>
      <w:r w:rsidR="00EC2700" w:rsidRPr="006B487C">
        <w:rPr>
          <w:szCs w:val="20"/>
        </w:rPr>
        <w:t xml:space="preserve"> Vujčić</w:t>
      </w:r>
      <w:r w:rsidR="00EC2700">
        <w:rPr>
          <w:szCs w:val="20"/>
        </w:rPr>
        <w:t>u</w:t>
      </w:r>
      <w:r w:rsidR="00EC2700" w:rsidRPr="006B487C">
        <w:rPr>
          <w:szCs w:val="20"/>
        </w:rPr>
        <w:t xml:space="preserve">, OIB: 50040651466, Duge Njive, Duge Njive bb </w:t>
      </w:r>
      <w:r w:rsidR="00EC2700">
        <w:rPr>
          <w:szCs w:val="20"/>
        </w:rPr>
        <w:t>da sudu dostave</w:t>
      </w:r>
      <w:r w:rsidR="00386DF8">
        <w:rPr>
          <w:szCs w:val="20"/>
        </w:rPr>
        <w:t xml:space="preserve"> pisano izvješće o financijsko-gospodarskom stanju dužnika te popis imovine i obveza dužnika. </w:t>
      </w:r>
      <w:r w:rsidR="003917EA">
        <w:rPr>
          <w:szCs w:val="20"/>
        </w:rPr>
        <w:t xml:space="preserve"> </w:t>
      </w:r>
      <w:r w:rsidR="009C7812">
        <w:rPr>
          <w:szCs w:val="20"/>
        </w:rPr>
        <w:t xml:space="preserve"> </w:t>
      </w:r>
      <w:r w:rsidR="00EC2700">
        <w:rPr>
          <w:szCs w:val="20"/>
        </w:rPr>
        <w:t xml:space="preserve"> </w:t>
      </w:r>
    </w:p>
    <w:p w:rsidRDefault="00EC2700" w:rsidP="009C7812" w:rsidR="009C7812" w:rsidRPr="009C7812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lastRenderedPageBreak/>
        <w:t>Zastupnici po zakonu dužnika nisu udovoljili nalogu suda da dostave</w:t>
      </w:r>
      <w:r w:rsidR="009C7812" w:rsidRPr="009C7812">
        <w:rPr>
          <w:rFonts w:cstheme="minorBidi" w:eastAsiaTheme="minorHAnsi"/>
          <w:lang w:eastAsia="en-US"/>
        </w:rPr>
        <w:t xml:space="preserve"> pisano izvješće o </w:t>
      </w:r>
      <w:r w:rsidR="009C7812" w:rsidRPr="009C7812">
        <w:rPr>
          <w:szCs w:val="20"/>
        </w:rPr>
        <w:t>financijsko-gospodarskom stanju dužnika te popis i</w:t>
      </w:r>
      <w:r>
        <w:rPr>
          <w:szCs w:val="20"/>
        </w:rPr>
        <w:t>movine i obveza dužnika, niti su pristupili</w:t>
      </w:r>
      <w:r w:rsidR="009C7812" w:rsidRPr="009C7812">
        <w:rPr>
          <w:szCs w:val="20"/>
        </w:rPr>
        <w:t xml:space="preserve"> na ročište radi očitovanja o prijedlogu i rasprave o pretpostavkama za otvaranje stečajnog postupka.  </w:t>
      </w:r>
      <w:r w:rsidR="009C7812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C94305">
        <w:rPr>
          <w:rFonts w:cstheme="minorBidi" w:eastAsiaTheme="minorHAnsi"/>
          <w:lang w:eastAsia="en-US"/>
        </w:rPr>
        <w:t>25.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3917EA">
        <w:rPr>
          <w:rFonts w:cstheme="minorBidi" w:eastAsiaTheme="minorHAnsi"/>
          <w:lang w:eastAsia="en-US"/>
        </w:rPr>
        <w:t>1</w:t>
      </w:r>
      <w:r w:rsidR="009C7812">
        <w:rPr>
          <w:rFonts w:cstheme="minorBidi" w:eastAsiaTheme="minorHAnsi"/>
          <w:lang w:eastAsia="en-US"/>
        </w:rPr>
        <w:t>9</w:t>
      </w:r>
      <w:r w:rsidR="00EC2700">
        <w:rPr>
          <w:rFonts w:cstheme="minorBidi" w:eastAsiaTheme="minorHAnsi"/>
          <w:lang w:eastAsia="en-US"/>
        </w:rPr>
        <w:t>30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C94305">
        <w:rPr>
          <w:rFonts w:cstheme="minorBidi" w:eastAsiaTheme="minorHAnsi"/>
          <w:lang w:eastAsia="en-US"/>
        </w:rPr>
        <w:t>25.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EC2700">
        <w:rPr>
          <w:rFonts w:cstheme="minorBidi" w:eastAsiaTheme="minorHAnsi"/>
          <w:lang w:eastAsia="en-US"/>
        </w:rPr>
        <w:t>35.438,75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>Međutim, osim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i da dužnik nema imovine koja</w:t>
      </w:r>
      <w:r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  <w:r w:rsidR="00FE4F21" w:rsidRPr="00A16A03">
        <w:rPr>
          <w:rFonts w:eastAsia="Calibri"/>
          <w:szCs w:val="22"/>
          <w:lang w:eastAsia="en-US"/>
        </w:rPr>
        <w:t xml:space="preserve">Naime, </w:t>
      </w:r>
      <w:r w:rsidR="00EC2700">
        <w:rPr>
          <w:rFonts w:eastAsia="Calibri"/>
          <w:szCs w:val="22"/>
          <w:lang w:eastAsia="en-US"/>
        </w:rPr>
        <w:t>osobe ovlaštene</w:t>
      </w:r>
      <w:r w:rsidR="00FE4F21" w:rsidRPr="00A16A03">
        <w:rPr>
          <w:rFonts w:eastAsia="Calibri"/>
          <w:szCs w:val="22"/>
          <w:lang w:eastAsia="en-US"/>
        </w:rPr>
        <w:t xml:space="preserve"> za zastupanje dužnika</w:t>
      </w:r>
      <w:r w:rsidR="00FE4F21">
        <w:rPr>
          <w:rFonts w:eastAsia="Calibri"/>
          <w:szCs w:val="22"/>
          <w:lang w:eastAsia="en-US"/>
        </w:rPr>
        <w:t xml:space="preserve"> po zakonu</w:t>
      </w:r>
      <w:r w:rsidR="00FE4F21" w:rsidRPr="00A16A03">
        <w:rPr>
          <w:rFonts w:eastAsia="Calibri"/>
          <w:szCs w:val="22"/>
          <w:lang w:eastAsia="en-US"/>
        </w:rPr>
        <w:t xml:space="preserve"> </w:t>
      </w:r>
      <w:r w:rsidR="00EC2700">
        <w:rPr>
          <w:rFonts w:eastAsia="Calibri"/>
          <w:szCs w:val="22"/>
          <w:lang w:eastAsia="en-US"/>
        </w:rPr>
        <w:t>nisu</w:t>
      </w:r>
      <w:r w:rsidR="00FE4F21">
        <w:rPr>
          <w:rFonts w:eastAsia="Calibri"/>
          <w:szCs w:val="22"/>
          <w:lang w:eastAsia="en-US"/>
        </w:rPr>
        <w:t xml:space="preserve"> se </w:t>
      </w:r>
      <w:r w:rsidR="00EC2700">
        <w:rPr>
          <w:rFonts w:eastAsia="Calibri"/>
          <w:szCs w:val="22"/>
          <w:lang w:eastAsia="en-US"/>
        </w:rPr>
        <w:t>očitovale</w:t>
      </w:r>
      <w:r w:rsidR="00FE4F21" w:rsidRPr="00A16A03">
        <w:rPr>
          <w:rFonts w:eastAsia="Calibri"/>
          <w:szCs w:val="22"/>
          <w:lang w:eastAsia="en-US"/>
        </w:rPr>
        <w:t xml:space="preserve"> o postojanju imovine kod dužnika, a </w:t>
      </w:r>
      <w:r w:rsidR="00EC2700">
        <w:rPr>
          <w:rFonts w:eastAsia="Calibri"/>
          <w:szCs w:val="22"/>
          <w:lang w:eastAsia="en-US"/>
        </w:rPr>
        <w:t>niti su</w:t>
      </w:r>
      <w:r w:rsidR="00FE4F21" w:rsidRPr="00A16A03">
        <w:rPr>
          <w:rFonts w:eastAsia="Calibri"/>
          <w:szCs w:val="22"/>
          <w:lang w:eastAsia="en-US"/>
        </w:rPr>
        <w:t xml:space="preserve"> </w:t>
      </w:r>
      <w:r w:rsidR="00EC2700">
        <w:rPr>
          <w:rFonts w:eastAsia="Calibri"/>
          <w:szCs w:val="22"/>
          <w:lang w:eastAsia="en-US"/>
        </w:rPr>
        <w:t>sudu dostavile</w:t>
      </w:r>
      <w:r w:rsidR="00FE4F21" w:rsidRPr="00A16A03">
        <w:rPr>
          <w:rFonts w:eastAsia="Calibri"/>
          <w:szCs w:val="22"/>
          <w:lang w:eastAsia="en-US"/>
        </w:rPr>
        <w:t xml:space="preserve"> popis imovine i obveza dužnika. </w:t>
      </w:r>
      <w:r w:rsidR="00961B18">
        <w:rPr>
          <w:rFonts w:eastAsia="Calibri"/>
          <w:szCs w:val="22"/>
          <w:lang w:eastAsia="en-US"/>
        </w:rPr>
        <w:t xml:space="preserve">Nadalje, na </w:t>
      </w:r>
      <w:r w:rsidRPr="00A16A03">
        <w:rPr>
          <w:rFonts w:eastAsia="Calibri"/>
          <w:szCs w:val="22"/>
          <w:lang w:eastAsia="en-US"/>
        </w:rPr>
        <w:t>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FE4F21">
        <w:rPr>
          <w:rFonts w:eastAsia="Calibri"/>
          <w:szCs w:val="22"/>
          <w:lang w:eastAsia="en-US"/>
        </w:rPr>
        <w:t>2</w:t>
      </w:r>
      <w:r w:rsidR="00EC2700">
        <w:rPr>
          <w:rFonts w:eastAsia="Calibri"/>
          <w:szCs w:val="22"/>
          <w:lang w:eastAsia="en-US"/>
        </w:rPr>
        <w:t>0</w:t>
      </w:r>
      <w:r w:rsidR="00565394">
        <w:rPr>
          <w:rFonts w:eastAsia="Calibri"/>
          <w:szCs w:val="22"/>
          <w:lang w:eastAsia="en-US"/>
        </w:rPr>
        <w:t>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FE4F21">
        <w:rPr>
          <w:rFonts w:eastAsia="Calibri"/>
          <w:szCs w:val="22"/>
          <w:lang w:eastAsia="en-US"/>
        </w:rPr>
        <w:t>4</w:t>
      </w:r>
      <w:r w:rsidR="00EC2700">
        <w:rPr>
          <w:rFonts w:eastAsia="Calibri"/>
          <w:szCs w:val="22"/>
          <w:lang w:eastAsia="en-US"/>
        </w:rPr>
        <w:t>4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  <w:r w:rsidR="00FE4F21">
        <w:rPr>
          <w:rFonts w:eastAsia="Calibri"/>
          <w:szCs w:val="22"/>
          <w:lang w:eastAsia="en-US"/>
        </w:rPr>
        <w:t xml:space="preserve">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B22CD3" w:rsidP="00F37BB1" w:rsidR="00B22CD3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</w:t>
      </w:r>
      <w:r w:rsidRPr="0032098E">
        <w:rPr>
          <w:rFonts w:eastAsia="Calibri"/>
          <w:szCs w:val="22"/>
          <w:lang w:eastAsia="en-US"/>
        </w:rPr>
        <w:lastRenderedPageBreak/>
        <w:t xml:space="preserve">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4A33AC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4A33AC">
        <w:rPr>
          <w:rFonts w:eastAsia="Calibri"/>
          <w:szCs w:val="22"/>
          <w:lang w:eastAsia="en-US"/>
        </w:rPr>
        <w:t xml:space="preserve">podmiriti. </w:t>
      </w:r>
      <w:r w:rsidR="00FC61CA" w:rsidRPr="004A33AC">
        <w:rPr>
          <w:rFonts w:eastAsia="Calibri"/>
          <w:szCs w:val="22"/>
          <w:lang w:eastAsia="en-US"/>
        </w:rPr>
        <w:t>Pritom se napominje kako</w:t>
      </w:r>
      <w:r w:rsidR="00785529" w:rsidRPr="004A33AC">
        <w:rPr>
          <w:rFonts w:eastAsia="Calibri"/>
          <w:szCs w:val="22"/>
          <w:lang w:eastAsia="en-US"/>
        </w:rPr>
        <w:t xml:space="preserve"> je Financijska agencija</w:t>
      </w:r>
      <w:r w:rsidRPr="004A33AC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4A33AC">
        <w:t>28.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B0F40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3917EA">
      <w:t>18</w:t>
    </w:r>
    <w:r w:rsidR="00EC2700">
      <w:t>97/2016-17</w:t>
    </w:r>
  </w:p>
  <w:p w:rsidRDefault="004B0F40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74C1F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17EA"/>
    <w:rsid w:val="0039560B"/>
    <w:rsid w:val="003B461D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0F40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A2BEC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22BD"/>
    <w:rsid w:val="00814EDB"/>
    <w:rsid w:val="00815142"/>
    <w:rsid w:val="008157A2"/>
    <w:rsid w:val="00842C3D"/>
    <w:rsid w:val="008436F9"/>
    <w:rsid w:val="00850E1B"/>
    <w:rsid w:val="00853B3E"/>
    <w:rsid w:val="00875324"/>
    <w:rsid w:val="008911A2"/>
    <w:rsid w:val="008941EC"/>
    <w:rsid w:val="008B4E54"/>
    <w:rsid w:val="008C2B9D"/>
    <w:rsid w:val="008C2FF0"/>
    <w:rsid w:val="008D15CB"/>
    <w:rsid w:val="008D797E"/>
    <w:rsid w:val="008E59B7"/>
    <w:rsid w:val="009274F3"/>
    <w:rsid w:val="00933AF4"/>
    <w:rsid w:val="009526C9"/>
    <w:rsid w:val="009565F0"/>
    <w:rsid w:val="00961B18"/>
    <w:rsid w:val="00963671"/>
    <w:rsid w:val="00972756"/>
    <w:rsid w:val="00975B6A"/>
    <w:rsid w:val="00981D37"/>
    <w:rsid w:val="00994EA0"/>
    <w:rsid w:val="009B1BFE"/>
    <w:rsid w:val="009C7812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22CD3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56C17"/>
    <w:rsid w:val="00C74D11"/>
    <w:rsid w:val="00C94305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2700"/>
    <w:rsid w:val="00EC694A"/>
    <w:rsid w:val="00EF28A2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E4F21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0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F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F4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F4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F4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0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F4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F4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F4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St-1897/2016</izvorni_sadrzaj>
    <derivirana_varijabla naziv="DomainObject.Predmet.OznakaBroj_1">St-1897/2016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BRZINA društvo s ograničenom odgovornošću za trgovinu i usluge</izvorni_sadrzaj>
    <derivirana_varijabla naziv="DomainObject.Predmet.ProtustrankaFormated_1">  PRVA BRZINA društvo s ograničenom odgovornošću za trgovinu i usluge</derivirana_varijabla>
  </DomainObject.Predmet.ProtustrankaFormated>
  <DomainObject.Predmet.ProtustrankaFormatedOIB>
    <izvorni_sadrzaj>  PRVA BRZINA društvo s ograničenom odgovornošću za trgovinu i usluge, OIB 55360245142</izvorni_sadrzaj>
    <derivirana_varijabla naziv="DomainObject.Predmet.ProtustrankaFormatedOIB_1">  PRVA BRZINA društvo s ograničenom odgovornošću za trgovinu i usluge, OIB 55360245142</derivirana_varijabla>
  </DomainObject.Predmet.ProtustrankaFormatedOIB>
  <DomainObject.Predmet.ProtustrankaFormatedWithAdress>
    <izvorni_sadrzaj> PRVA BRZINA društvo s ograničenom odgovornošću za trgovinu i usluge, Zrinsko-Frankopanska 7/1, 21300 Makarska</izvorni_sadrzaj>
    <derivirana_varijabla naziv="DomainObject.Predmet.ProtustrankaFormatedWithAdress_1"> PRVA BRZINA društvo s ograničenom odgovornošću za trgovinu i usluge, Zrinsko-Frankopanska 7/1, 21300 Makarska</derivirana_varijabla>
  </DomainObject.Predmet.ProtustrankaFormatedWithAdress>
  <DomainObject.Predmet.ProtustrankaFormatedWithAdressOIB>
    <izvorni_sadrzaj> PRVA BRZINA društvo s ograničenom odgovornošću za trgovinu i usluge, OIB 55360245142, Zrinsko-Frankopanska 7/1, 21300 Makarska</izvorni_sadrzaj>
    <derivirana_varijabla naziv="DomainObject.Predmet.ProtustrankaFormatedWithAdressOIB_1"> PRVA BRZINA društvo s ograničenom odgovornošću za trgovinu i usluge, OIB 55360245142, Zrinsko-Frankopanska 7/1, 21300 Makarska</derivirana_varijabla>
  </DomainObject.Predmet.ProtustrankaFormatedWithAdressOIB>
  <DomainObject.Predmet.ProtustrankaWithAdress>
    <izvorni_sadrzaj>PRVA BRZINA društvo s ograničenom odgovornošću za trgovinu i usluge Zrinsko-Frankopanska 7/1, 21300 Makarska</izvorni_sadrzaj>
    <derivirana_varijabla naziv="DomainObject.Predmet.ProtustrankaWithAdress_1">PRVA BRZINA društvo s ograničenom odgovornošću za trgovinu i usluge Zrinsko-Frankopanska 7/1, 21300 Makarska</derivirana_varijabla>
  </DomainObject.Predmet.ProtustrankaWithAdress>
  <DomainObject.Predmet.ProtustrankaWithAdressOIB>
    <izvorni_sadrzaj>PRVA BRZINA društvo s ograničenom odgovornošću za trgovinu i usluge, OIB 55360245142, Zrinsko-Frankopanska 7/1, 21300 Makarska</izvorni_sadrzaj>
    <derivirana_varijabla naziv="DomainObject.Predmet.ProtustrankaWithAdressOIB_1">PRVA BRZINA društvo s ograničenom odgovornošću za trgovinu i usluge, OIB 55360245142, Zrinsko-Frankopanska 7/1, 21300 Makarska</derivirana_varijabla>
  </DomainObject.Predmet.ProtustrankaWithAdressOIB>
  <DomainObject.Predmet.ProtustrankaNazivFormated>
    <izvorni_sadrzaj>PRVA BRZINA društvo s ograničenom odgovornošću za trgovinu i usluge</izvorni_sadrzaj>
    <derivirana_varijabla naziv="DomainObject.Predmet.ProtustrankaNazivFormated_1">PRVA BRZINA društvo s ograničenom odgovornošću za trgovinu i usluge</derivirana_varijabla>
  </DomainObject.Predmet.ProtustrankaNazivFormated>
  <DomainObject.Predmet.ProtustrankaNazivFormatedOIB>
    <izvorni_sadrzaj>PRVA BRZINA društvo s ograničenom odgovornošću za trgovinu i usluge, OIB 55360245142</izvorni_sadrzaj>
    <derivirana_varijabla naziv="DomainObject.Predmet.ProtustrankaNazivFormatedOIB_1">PRVA BRZINA društvo s ograničenom odgovornošću za trgovinu i usluge, OIB 55360245142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26653.09</izvorni_sadrzaj>
    <derivirana_varijabla naziv="DomainObject.Predmet.TrenutnaVrijednost_1">26653.09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PRVA BRZINA društvo s ograničenom odgovornošću za trgovinu i usluge</item>
    </izvorni_sadrzaj>
    <derivirana_varijabla naziv="DomainObject.Predmet.ProtuStrankaListFormated_1">
      <item>PRVA BRZINA društvo s ograničenom odgovornošću za trgovinu i usluge</item>
    </derivirana_varijabla>
  </DomainObject.Predmet.ProtuStrankaListFormated>
  <DomainObject.Predmet.ProtuStrankaListFormatedOIB>
    <izvorni_sadrzaj>
      <item>PRVA BRZINA društvo s ograničenom odgovornošću za trgovinu i usluge, OIB 55360245142</item>
    </izvorni_sadrzaj>
    <derivirana_varijabla naziv="DomainObject.Predmet.ProtuStrankaListFormatedOIB_1">
      <item>PRVA BRZINA društvo s ograničenom odgovornošću za trgovinu i usluge, OIB 55360245142</item>
    </derivirana_varijabla>
  </DomainObject.Predmet.ProtuStrankaListFormatedOIB>
  <DomainObject.Predmet.ProtuStrankaListFormatedWithAdress>
    <izvorni_sadrzaj>
      <item>PRVA BRZINA društvo s ograničenom odgovornošću za trgovinu i usluge, Zrinsko-Frankopanska 7/1, 21300 Makarska</item>
    </izvorni_sadrzaj>
    <derivirana_varijabla naziv="DomainObject.Predmet.ProtuStrankaListFormatedWithAdress_1">
      <item>PRVA BRZINA društvo s ograničenom odgovornošću za trgovinu i usluge, Zrinsko-Frankopanska 7/1, 21300 Makarska</item>
    </derivirana_varijabla>
  </DomainObject.Predmet.ProtuStrankaListFormatedWithAdress>
  <DomainObject.Predmet.ProtuStrankaListFormatedWithAdressOIB>
    <izvorni_sadrzaj>
      <item>PRVA BRZINA društvo s ograničenom odgovornošću za trgovinu i usluge, OIB 55360245142, Zrinsko-Frankopanska 7/1, 21300 Makarska</item>
    </izvorni_sadrzaj>
    <derivirana_varijabla naziv="DomainObject.Predmet.ProtuStrankaListFormatedWithAdressOIB_1">
      <item>PRVA BRZINA društvo s ograničenom odgovornošću za trgovinu i usluge, OIB 55360245142, Zrinsko-Frankopanska 7/1, 21300 Makarska</item>
    </derivirana_varijabla>
  </DomainObject.Predmet.ProtuStrankaListFormatedWithAdressOIB>
  <DomainObject.Predmet.ProtuStrankaListNazivFormated>
    <izvorni_sadrzaj>
      <item>PRVA BRZINA društvo s ograničenom odgovornošću za trgovinu i usluge</item>
    </izvorni_sadrzaj>
    <derivirana_varijabla naziv="DomainObject.Predmet.ProtuStrankaListNazivFormated_1">
      <item>PRVA BRZINA društvo s ograničenom odgovornošću za trgovinu i usluge</item>
    </derivirana_varijabla>
  </DomainObject.Predmet.ProtuStrankaListNazivFormated>
  <DomainObject.Predmet.ProtuStrankaListNazivFormatedOIB>
    <izvorni_sadrzaj>
      <item>PRVA BRZINA društvo s ograničenom odgovornošću za trgovinu i usluge, OIB 55360245142</item>
    </izvorni_sadrzaj>
    <derivirana_varijabla naziv="DomainObject.Predmet.ProtuStrankaListNazivFormatedOIB_1">
      <item>PRVA BRZINA društvo s ograničenom odgovornošću za trgovinu i usluge, OIB 55360245142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PRVA BRZINA društvo s ograničenom odgovornošću za trgovinu i usluge</izvorni_sadrzaj>
    <derivirana_varijabla naziv="DomainObject.Predmet.ProtustrankaIDrugi_1">PRVA BRZINA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PRVA BRZINA društvo s ograničenom odgovornošću za trgovinu i usluge, OIB 55360245142, Zrinsko-Frankopanska 7/1, 21300 Makarska</izvorni_sadrzaj>
    <derivirana_varijabla naziv="DomainObject.Predmet.ProtustrankaIDrugiAdressOIB_1">PRVA BRZINA društvo s ograničenom odgovornošću za trgovinu i usluge, OIB 55360245142, Zrinsko-Frankopanska 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BRZINA društvo s ograničenom odgovornošću za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PRVA BRZINA društvo s ograničenom odgovornošću za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PRVA BRZINA društvo s ograničenom odgovornošću za trgovinu i usluge, OIB 55360245142, Zrinsko-Frankopanska 7/1,21300 Makarska</item>
      <item>FINANCIJSKA AGENCIJA, RC SPLIT, OIB 85821130368, Mažuranićevo šetalište 24 b,21000 Split</item>
      <item>RH, MINISTARSTVO FINANCIJA, OIB 18683136487</item>
      <item>ŽUPANIJSKO DRŽAVNO ODVJETNIŠTVO</item>
    </izvorni_sadrzaj>
    <derivirana_varijabla naziv="DomainObject.Predmet.SudioniciListAdressOIB_1">
      <item>PRVA BRZINA društvo s ograničenom odgovornošću za trgovinu i usluge, OIB 55360245142, Zrinsko-Frankopanska 7/1,21300 Makarska</item>
      <item>FINANCIJSKA AGENCIJA, RC SPLIT, OIB 85821130368, Mažuranićevo šetalište 24 b,21000 Split</item>
      <item>RH, MINISTARSTVO FINANCIJA, OIB 18683136487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55360245142</item>
      <item>, OIB 85821130368</item>
      <item>, OIB 18683136487</item>
      <item>, OIB null</item>
    </izvorni_sadrzaj>
    <derivirana_varijabla naziv="DomainObject.Predmet.SudioniciListNazivOIB_1">
      <item>, OIB 55360245142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St-1897/2016-8</izvorni_sadrzaj>
    <derivirana_varijabla naziv="DomainObject.PredzadnjaOdlukaIzPredmeta.Oznaka_1">St-1897/2016-8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EF0EB-EF4C-4996-8930-8ADFADE84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1063</properties:Words>
  <properties:Characters>6221</properties:Characters>
  <properties:Lines>137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2019-02-28T17:26:00Z</dcterms:created>
  <dc:creator>Katarina Mikulić</dc:creator>
  <cp:lastModifiedBy>Zrinka Ćosić</cp:lastModifiedBy>
  <cp:lastPrinted>2019-02-28T17:32:00Z</cp:lastPrinted>
  <dcterms:modified xmlns:xsi="http://www.w3.org/2001/XMLSchema-instance" xsi:type="dcterms:W3CDTF">2019-03-01T07:41:00Z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(St-1897-2016 - PRVA BRZINA d.o.o. - rješenje - poziv vjerovnicima da uplate predujam, predlagatelj RH, zz nije postupio po čl. 17. niti je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