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d147" w14:paraId="fb0d147" w:rsidRDefault="003F469B" w:rsidP="003F469B" w:rsidR="003F469B">
      <w:pPr>
        <w:jc w:val="right"/>
        <w15:collapsed w:val="false"/>
      </w:pPr>
      <w:bookmarkStart w:name="_GoBack" w:id="0"/>
      <w:bookmarkEnd w:id="0"/>
    </w:p>
    <w:p w:rsidRDefault="00A921C9" w:rsidP="003F469B" w:rsidR="003F469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181</w:t>
      </w:r>
      <w:proofErr w:type="spellEnd"/>
    </w:p>
    <w:p w:rsidRDefault="003F469B" w:rsidP="003F469B" w:rsidR="003F469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69B" w:rsidP="003F469B" w:rsidR="003F469B"/>
    <w:p w:rsidRDefault="003F469B" w:rsidP="003F469B" w:rsidR="003F469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F469B" w:rsidP="003F469B" w:rsidR="003F469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3F469B" w:rsidP="003F469B" w:rsidR="003F469B"/>
    <w:p w:rsidRDefault="000C733B" w:rsidP="003F469B" w:rsidR="000C733B"/>
    <w:p w:rsidRDefault="000C733B" w:rsidP="003F469B" w:rsidR="000C733B"/>
    <w:p w:rsidRDefault="003F469B" w:rsidP="003F469B" w:rsidR="003F469B">
      <w:pPr>
        <w:jc w:val="center"/>
      </w:pPr>
      <w:r>
        <w:t xml:space="preserve">R E P U B L I K A     H R V A T S K A </w:t>
      </w:r>
    </w:p>
    <w:p w:rsidRDefault="003F469B" w:rsidP="003F469B" w:rsidR="003F469B">
      <w:pPr>
        <w:jc w:val="center"/>
      </w:pPr>
      <w:r>
        <w:t>R J E Š E N J E</w:t>
      </w:r>
    </w:p>
    <w:p w:rsidRDefault="003F469B" w:rsidP="003F469B" w:rsidR="003F469B">
      <w:pPr>
        <w:rPr>
          <w:b/>
        </w:rPr>
      </w:pPr>
    </w:p>
    <w:p w:rsidRDefault="003F469B" w:rsidP="003F469B" w:rsidR="003F469B">
      <w:pPr>
        <w:rPr>
          <w:b/>
        </w:rPr>
      </w:pPr>
    </w:p>
    <w:p w:rsidRDefault="003F469B" w:rsidP="003F469B" w:rsidR="003F469B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030014070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90438020065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               </w:t>
      </w:r>
    </w:p>
    <w:p w:rsidRDefault="003F469B" w:rsidP="003F469B" w:rsidR="003F469B">
      <w:pPr>
        <w:pStyle w:val="Tijeloteksta"/>
        <w:ind w:firstLine="708"/>
        <w:rPr>
          <w:b/>
          <w:bCs/>
        </w:rPr>
      </w:pPr>
    </w:p>
    <w:p w:rsidRDefault="003F469B" w:rsidP="003F469B" w:rsidR="003F469B">
      <w:pPr>
        <w:pStyle w:val="Tijeloteksta"/>
        <w:ind w:firstLine="708"/>
        <w:rPr>
          <w:b/>
          <w:bCs/>
        </w:rPr>
      </w:pPr>
    </w:p>
    <w:p w:rsidRDefault="003F469B" w:rsidP="003F469B" w:rsidR="003F469B">
      <w:pPr>
        <w:jc w:val="center"/>
      </w:pPr>
      <w:r>
        <w:t>r i j e š i o   j e</w:t>
      </w:r>
    </w:p>
    <w:p w:rsidRDefault="00C67AB5" w:rsidP="00C2390C" w:rsidR="00C67AB5"/>
    <w:p w:rsidRDefault="003F469B" w:rsidP="00C2390C" w:rsidR="003F469B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F57FC7">
        <w:t>Kupcu</w:t>
      </w:r>
      <w:r w:rsidR="00B71E6D">
        <w:t xml:space="preserve"> </w:t>
      </w:r>
      <w:r w:rsidR="003F469B">
        <w:t xml:space="preserve">LOZNI CIJEPOVI </w:t>
      </w:r>
      <w:proofErr w:type="spellStart"/>
      <w:r w:rsidR="008B00D6">
        <w:t>KUTJEVO</w:t>
      </w:r>
      <w:proofErr w:type="spellEnd"/>
      <w:r w:rsidR="008B00D6">
        <w:t xml:space="preserve"> d.o.o. Kutjevo, Kamenjača 1, </w:t>
      </w:r>
      <w:proofErr w:type="spellStart"/>
      <w:r w:rsidR="008B00D6">
        <w:t>OIB</w:t>
      </w:r>
      <w:proofErr w:type="spellEnd"/>
      <w:r w:rsidR="008B00D6">
        <w:t xml:space="preserve"> </w:t>
      </w:r>
      <w:proofErr w:type="spellStart"/>
      <w:r w:rsidR="008B00D6">
        <w:t>20554829031</w:t>
      </w:r>
      <w:proofErr w:type="spellEnd"/>
      <w:r w:rsidR="004B53D5">
        <w:t>,</w:t>
      </w:r>
      <w:r w:rsidR="00D91B1D">
        <w:t xml:space="preserve"> </w:t>
      </w:r>
      <w:r w:rsidR="00871F26">
        <w:t>dosuđuju</w:t>
      </w:r>
      <w:r w:rsidR="00397238">
        <w:t xml:space="preserve"> se</w:t>
      </w:r>
      <w:r w:rsidR="00871F26">
        <w:t xml:space="preserve"> nekretnine</w:t>
      </w:r>
      <w:r w:rsidR="004701E1">
        <w:t xml:space="preserve"> stečajnog dužnika</w:t>
      </w:r>
      <w:r w:rsidR="00B447CF">
        <w:t xml:space="preserve"> </w:t>
      </w:r>
      <w:proofErr w:type="spellStart"/>
      <w:r w:rsidR="008B00D6">
        <w:t>IURIS</w:t>
      </w:r>
      <w:proofErr w:type="spellEnd"/>
      <w:r w:rsidR="008B00D6">
        <w:t xml:space="preserve"> d.o.o. za pravne i poslovne usluge, u stečaju, Aljmaš, Trg Braće Radića </w:t>
      </w:r>
      <w:proofErr w:type="spellStart"/>
      <w:r w:rsidR="008B00D6">
        <w:t>26</w:t>
      </w:r>
      <w:proofErr w:type="spellEnd"/>
      <w:r w:rsidR="008B00D6">
        <w:t xml:space="preserve">, </w:t>
      </w:r>
      <w:proofErr w:type="spellStart"/>
      <w:r w:rsidR="008B00D6">
        <w:t>MBS</w:t>
      </w:r>
      <w:proofErr w:type="spellEnd"/>
      <w:r w:rsidR="008B00D6">
        <w:t xml:space="preserve"> </w:t>
      </w:r>
      <w:proofErr w:type="spellStart"/>
      <w:r w:rsidR="008B00D6">
        <w:t>030014070</w:t>
      </w:r>
      <w:proofErr w:type="spellEnd"/>
      <w:r w:rsidR="008B00D6">
        <w:t xml:space="preserve">, </w:t>
      </w:r>
      <w:proofErr w:type="spellStart"/>
      <w:r w:rsidR="008B00D6">
        <w:t>OIB</w:t>
      </w:r>
      <w:proofErr w:type="spellEnd"/>
      <w:r w:rsidR="008B00D6">
        <w:t xml:space="preserve"> </w:t>
      </w:r>
      <w:proofErr w:type="spellStart"/>
      <w:r w:rsidR="008B00D6">
        <w:t>90438020065</w:t>
      </w:r>
      <w:proofErr w:type="spellEnd"/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8B00D6" w:rsidP="00871F26" w:rsidR="00646579">
      <w:pPr>
        <w:ind w:left="708"/>
        <w:jc w:val="both"/>
      </w:pPr>
      <w:r>
        <w:t xml:space="preserve"> </w:t>
      </w:r>
    </w:p>
    <w:p w:rsidRDefault="00A921C9" w:rsidP="00A921C9" w:rsidR="00A921C9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4122</w:t>
      </w:r>
      <w:proofErr w:type="spellEnd"/>
      <w:r>
        <w:rPr>
          <w:color w:val="000000"/>
        </w:rPr>
        <w:t xml:space="preserve"> k.o. Dalj i to:</w:t>
      </w:r>
    </w:p>
    <w:p w:rsidRDefault="00A921C9" w:rsidP="00A921C9" w:rsidR="00A921C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2957</w:t>
      </w:r>
      <w:proofErr w:type="spellEnd"/>
      <w:r>
        <w:rPr>
          <w:color w:val="000000"/>
        </w:rPr>
        <w:t xml:space="preserve"> u naravi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5004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A921C9" w:rsidP="00A921C9" w:rsidR="00A921C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2960</w:t>
      </w:r>
      <w:proofErr w:type="spellEnd"/>
      <w:r>
        <w:rPr>
          <w:color w:val="000000"/>
        </w:rPr>
        <w:t xml:space="preserve"> u naravi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866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8B00D6" w:rsidP="00DD5970" w:rsidR="008B00D6">
      <w:pPr>
        <w:pStyle w:val="Odlomakpopisa"/>
        <w:ind w:left="1848"/>
        <w:jc w:val="both"/>
      </w:pPr>
    </w:p>
    <w:p w:rsidRDefault="00453CB3" w:rsidP="00646579" w:rsidR="00646579" w:rsidRPr="00453CB3">
      <w:pPr>
        <w:jc w:val="both"/>
        <w:rPr>
          <w:b/>
          <w:color w:val="000000"/>
        </w:rPr>
      </w:pPr>
      <w:r>
        <w:rPr>
          <w:color w:val="000000"/>
        </w:rPr>
        <w:tab/>
      </w:r>
      <w:r w:rsidRPr="00453CB3">
        <w:rPr>
          <w:b/>
          <w:color w:val="000000"/>
        </w:rPr>
        <w:t xml:space="preserve">za </w:t>
      </w:r>
      <w:proofErr w:type="spellStart"/>
      <w:r w:rsidRPr="00453CB3">
        <w:rPr>
          <w:b/>
          <w:color w:val="000000"/>
        </w:rPr>
        <w:t>kupovninu</w:t>
      </w:r>
      <w:proofErr w:type="spellEnd"/>
      <w:r w:rsidRPr="00453CB3">
        <w:rPr>
          <w:b/>
          <w:color w:val="000000"/>
        </w:rPr>
        <w:t xml:space="preserve"> u iznosu od </w:t>
      </w:r>
      <w:proofErr w:type="spellStart"/>
      <w:r w:rsidR="00F4112F">
        <w:rPr>
          <w:b/>
          <w:color w:val="000000"/>
        </w:rPr>
        <w:t>4.150</w:t>
      </w:r>
      <w:proofErr w:type="spellEnd"/>
      <w:r w:rsidR="00F4112F">
        <w:rPr>
          <w:b/>
          <w:color w:val="000000"/>
        </w:rPr>
        <w:t>,</w:t>
      </w:r>
      <w:proofErr w:type="spellStart"/>
      <w:r w:rsidR="00F4112F">
        <w:rPr>
          <w:b/>
          <w:color w:val="000000"/>
        </w:rPr>
        <w:t>00</w:t>
      </w:r>
      <w:proofErr w:type="spellEnd"/>
      <w:r w:rsidRPr="00453CB3">
        <w:rPr>
          <w:b/>
          <w:color w:val="000000"/>
        </w:rPr>
        <w:t xml:space="preserve"> kn.</w:t>
      </w:r>
      <w:r w:rsidR="00372D7A">
        <w:rPr>
          <w:b/>
          <w:color w:val="000000"/>
        </w:rPr>
        <w:t xml:space="preserve"> </w:t>
      </w:r>
    </w:p>
    <w:p w:rsidRDefault="00D91B1D" w:rsidP="00D91B1D" w:rsidR="00D91B1D" w:rsidRPr="00E128B5">
      <w:pPr>
        <w:ind w:left="705"/>
        <w:jc w:val="both"/>
      </w:pPr>
    </w:p>
    <w:p w:rsidRDefault="008975A6" w:rsidP="008975A6" w:rsidR="008975A6">
      <w:pPr>
        <w:ind w:left="708"/>
        <w:jc w:val="both"/>
      </w:pPr>
      <w:r>
        <w:rPr>
          <w:b/>
        </w:rPr>
        <w:t>II</w:t>
      </w:r>
      <w:r>
        <w:t xml:space="preserve"> Kupac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,  koji  je </w:t>
      </w:r>
      <w:proofErr w:type="spellStart"/>
      <w:r>
        <w:t>razlučni</w:t>
      </w:r>
      <w:proofErr w:type="spellEnd"/>
      <w:r>
        <w:t xml:space="preserve"> vjerovnik i  koji se namiruje iz </w:t>
      </w:r>
      <w:proofErr w:type="spellStart"/>
      <w:r>
        <w:t>kupovnine</w:t>
      </w:r>
      <w:proofErr w:type="spellEnd"/>
      <w:r>
        <w:t xml:space="preserve">, nije dužan uplatiti iznos </w:t>
      </w:r>
      <w:proofErr w:type="spellStart"/>
      <w:r>
        <w:t>kupovnine</w:t>
      </w:r>
      <w:proofErr w:type="spellEnd"/>
      <w:r>
        <w:t xml:space="preserve">  od </w:t>
      </w:r>
      <w:proofErr w:type="spellStart"/>
      <w:r w:rsidR="00F4112F">
        <w:t>4.150</w:t>
      </w:r>
      <w:proofErr w:type="spellEnd"/>
      <w:r w:rsidR="00F4112F">
        <w:t>,</w:t>
      </w:r>
      <w:proofErr w:type="spellStart"/>
      <w:r w:rsidR="00F4112F">
        <w:t>00</w:t>
      </w:r>
      <w:proofErr w:type="spellEnd"/>
      <w:r>
        <w:t xml:space="preserve"> kn, s obzirom da će se isti iznos prebiti s tražbinom kupca kao </w:t>
      </w:r>
      <w:proofErr w:type="spellStart"/>
      <w:r>
        <w:t>razlučnog</w:t>
      </w:r>
      <w:proofErr w:type="spellEnd"/>
      <w:r>
        <w:t xml:space="preserve"> vjerovnika na predmetnim nekretninama.   </w:t>
      </w:r>
    </w:p>
    <w:p w:rsidRDefault="008975A6" w:rsidP="008975A6" w:rsidR="008975A6">
      <w:pPr>
        <w:ind w:left="1065"/>
        <w:jc w:val="both"/>
      </w:pPr>
    </w:p>
    <w:p w:rsidRDefault="008975A6" w:rsidP="008975A6" w:rsidR="008975A6">
      <w:pPr>
        <w:ind w:left="708"/>
        <w:jc w:val="both"/>
      </w:pPr>
      <w:r>
        <w:rPr>
          <w:b/>
        </w:rPr>
        <w:t>III</w:t>
      </w:r>
      <w:r>
        <w:t xml:space="preserve"> Kupac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, dužan je podmiriti troškove stečajnog postupka (troškove utvrđenja predmeta </w:t>
      </w:r>
      <w:proofErr w:type="spellStart"/>
      <w:r>
        <w:t>razlučnog</w:t>
      </w:r>
      <w:proofErr w:type="spellEnd"/>
      <w:r>
        <w:t xml:space="preserve"> prava i troškove unovčenja) u ukupnom iznosu od </w:t>
      </w:r>
      <w:proofErr w:type="spellStart"/>
      <w:r w:rsidR="00F4112F">
        <w:t>2.855</w:t>
      </w:r>
      <w:proofErr w:type="spellEnd"/>
      <w:r w:rsidR="00F4112F">
        <w:t>,</w:t>
      </w:r>
      <w:proofErr w:type="spellStart"/>
      <w:r w:rsidR="00F4112F">
        <w:t>33</w:t>
      </w:r>
      <w:proofErr w:type="spellEnd"/>
      <w:r>
        <w:t xml:space="preserve"> kn.</w:t>
      </w:r>
    </w:p>
    <w:p w:rsidRDefault="008975A6" w:rsidP="008975A6" w:rsidR="008975A6">
      <w:pPr>
        <w:jc w:val="both"/>
      </w:pPr>
    </w:p>
    <w:p w:rsidRDefault="008975A6" w:rsidP="008975A6" w:rsidR="008975A6">
      <w:pPr>
        <w:ind w:left="708"/>
        <w:jc w:val="both"/>
        <w:rPr>
          <w:bCs/>
        </w:rPr>
      </w:pPr>
      <w:r>
        <w:rPr>
          <w:b/>
        </w:rPr>
        <w:t>IV</w:t>
      </w:r>
      <w:r>
        <w:t xml:space="preserve">  Nalaže se kupcu 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rPr>
          <w:bCs/>
        </w:rPr>
        <w:t xml:space="preserve">, uplata iznosa od </w:t>
      </w:r>
      <w:proofErr w:type="spellStart"/>
      <w:r w:rsidR="00F4112F">
        <w:rPr>
          <w:bCs/>
        </w:rPr>
        <w:t>2.315</w:t>
      </w:r>
      <w:proofErr w:type="spellEnd"/>
      <w:r w:rsidR="00F4112F">
        <w:rPr>
          <w:bCs/>
        </w:rPr>
        <w:t>,</w:t>
      </w:r>
      <w:proofErr w:type="spellStart"/>
      <w:r w:rsidR="00F4112F">
        <w:rPr>
          <w:bCs/>
        </w:rPr>
        <w:t>33</w:t>
      </w:r>
      <w:proofErr w:type="spellEnd"/>
      <w:r>
        <w:rPr>
          <w:bCs/>
        </w:rPr>
        <w:t xml:space="preserve"> kn, razlike preko uplaćene jamčevine i utvrđenih troškova stečajnog postupka,  u roku od </w:t>
      </w:r>
      <w:proofErr w:type="spellStart"/>
      <w:r>
        <w:rPr>
          <w:bCs/>
        </w:rPr>
        <w:t>30</w:t>
      </w:r>
      <w:proofErr w:type="spellEnd"/>
      <w:r>
        <w:rPr>
          <w:bCs/>
        </w:rPr>
        <w:t xml:space="preserve"> dana od dana pravomoćnosti rješenja o dosudi na poseban  račun Financijske agencije otvoren za tu namjenu  </w:t>
      </w:r>
      <w:proofErr w:type="spellStart"/>
      <w:r>
        <w:rPr>
          <w:bCs/>
        </w:rPr>
        <w:t>IBAN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HR1123900011300028787</w:t>
      </w:r>
      <w:proofErr w:type="spellEnd"/>
      <w:r>
        <w:rPr>
          <w:bCs/>
        </w:rPr>
        <w:t xml:space="preserve">, model </w:t>
      </w:r>
      <w:proofErr w:type="spellStart"/>
      <w:r>
        <w:rPr>
          <w:bCs/>
        </w:rPr>
        <w:t>HR11</w:t>
      </w:r>
      <w:proofErr w:type="spellEnd"/>
      <w:r>
        <w:rPr>
          <w:bCs/>
        </w:rPr>
        <w:t>.</w:t>
      </w:r>
    </w:p>
    <w:p w:rsidRDefault="008975A6" w:rsidP="008975A6" w:rsidR="008975A6">
      <w:pPr>
        <w:ind w:left="708"/>
        <w:jc w:val="both"/>
        <w:rPr>
          <w:bCs/>
        </w:rPr>
      </w:pPr>
      <w:r>
        <w:t>Pod "poziv na broj"  (</w:t>
      </w:r>
      <w:proofErr w:type="spellStart"/>
      <w:r>
        <w:t>PNB</w:t>
      </w:r>
      <w:proofErr w:type="spellEnd"/>
      <w:r>
        <w:t xml:space="preserve">) kao podatak prvi </w:t>
      </w:r>
      <w:r>
        <w:rPr>
          <w:bCs/>
        </w:rPr>
        <w:t>(</w:t>
      </w:r>
      <w:proofErr w:type="spellStart"/>
      <w:r>
        <w:rPr>
          <w:bCs/>
        </w:rPr>
        <w:t>P1</w:t>
      </w:r>
      <w:proofErr w:type="spellEnd"/>
      <w:r>
        <w:rPr>
          <w:bCs/>
        </w:rPr>
        <w:t xml:space="preserve">) treba upisati broj </w:t>
      </w:r>
      <w:proofErr w:type="spellStart"/>
      <w:r>
        <w:rPr>
          <w:bCs/>
        </w:rPr>
        <w:t>84</w:t>
      </w:r>
      <w:r w:rsidR="00F4112F">
        <w:rPr>
          <w:bCs/>
        </w:rPr>
        <w:t>115</w:t>
      </w:r>
      <w:proofErr w:type="spellEnd"/>
      <w:r>
        <w:rPr>
          <w:bCs/>
        </w:rPr>
        <w:t>, a kao podatak drugi (</w:t>
      </w:r>
      <w:proofErr w:type="spellStart"/>
      <w:r>
        <w:rPr>
          <w:bCs/>
        </w:rPr>
        <w:t>P2</w:t>
      </w:r>
      <w:proofErr w:type="spellEnd"/>
      <w:r>
        <w:rPr>
          <w:bCs/>
        </w:rPr>
        <w:t xml:space="preserve">) treba upisati broj </w:t>
      </w:r>
      <w:proofErr w:type="spellStart"/>
      <w:r>
        <w:rPr>
          <w:bCs/>
        </w:rPr>
        <w:t>340</w:t>
      </w:r>
      <w:r w:rsidR="00F4112F">
        <w:rPr>
          <w:bCs/>
        </w:rPr>
        <w:t>70</w:t>
      </w:r>
      <w:proofErr w:type="spellEnd"/>
      <w:r>
        <w:rPr>
          <w:bCs/>
        </w:rPr>
        <w:t>.</w:t>
      </w:r>
    </w:p>
    <w:p w:rsidRDefault="008975A6" w:rsidP="008975A6" w:rsidR="008975A6">
      <w:pPr>
        <w:ind w:left="708"/>
        <w:jc w:val="both"/>
        <w:rPr>
          <w:bCs/>
        </w:rPr>
      </w:pPr>
      <w:r>
        <w:rPr>
          <w:bCs/>
        </w:rPr>
        <w:t xml:space="preserve">Podatak </w:t>
      </w:r>
      <w:proofErr w:type="spellStart"/>
      <w:r>
        <w:rPr>
          <w:bCs/>
        </w:rPr>
        <w:t>P1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P2</w:t>
      </w:r>
      <w:proofErr w:type="spellEnd"/>
      <w:r>
        <w:rPr>
          <w:bCs/>
        </w:rPr>
        <w:t xml:space="preserve"> nužno je odvojiti crticom.</w:t>
      </w:r>
    </w:p>
    <w:p w:rsidRDefault="008975A6" w:rsidP="008975A6" w:rsidR="008975A6">
      <w:pPr>
        <w:ind w:left="708"/>
        <w:jc w:val="center"/>
        <w:rPr>
          <w:bCs/>
        </w:rPr>
      </w:pPr>
      <w:r>
        <w:rPr>
          <w:bCs/>
        </w:rPr>
        <w:lastRenderedPageBreak/>
        <w:t>2</w:t>
      </w:r>
    </w:p>
    <w:p w:rsidRDefault="008818BC" w:rsidP="008975A6" w:rsidR="008975A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181</w:t>
      </w:r>
      <w:proofErr w:type="spellEnd"/>
    </w:p>
    <w:p w:rsidRDefault="008975A6" w:rsidP="008975A6" w:rsidR="008975A6">
      <w:pPr>
        <w:ind w:left="708"/>
        <w:jc w:val="center"/>
        <w:rPr>
          <w:bCs/>
        </w:rPr>
      </w:pPr>
    </w:p>
    <w:p w:rsidRDefault="008975A6" w:rsidP="008975A6" w:rsidR="008975A6">
      <w:pPr>
        <w:ind w:left="708"/>
        <w:jc w:val="center"/>
        <w:rPr>
          <w:bCs/>
        </w:rPr>
      </w:pPr>
    </w:p>
    <w:p w:rsidRDefault="008975A6" w:rsidP="008975A6" w:rsidR="008975A6">
      <w:pPr>
        <w:ind w:left="708"/>
        <w:jc w:val="both"/>
        <w:rPr>
          <w:bCs/>
        </w:rPr>
      </w:pPr>
      <w:r>
        <w:rPr>
          <w:bCs/>
        </w:rPr>
        <w:t xml:space="preserve">Prilikom uplate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na račun Agencije </w:t>
      </w:r>
      <w:proofErr w:type="spellStart"/>
      <w:r>
        <w:rPr>
          <w:bCs/>
        </w:rPr>
        <w:t>IBAN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HR1123900011300028787</w:t>
      </w:r>
      <w:proofErr w:type="spellEnd"/>
      <w:r>
        <w:rPr>
          <w:bCs/>
        </w:rPr>
        <w:t xml:space="preserve"> potrebno je da uplatitelj u polje </w:t>
      </w:r>
      <w:proofErr w:type="spellStart"/>
      <w:r>
        <w:rPr>
          <w:bCs/>
        </w:rPr>
        <w:t>71</w:t>
      </w:r>
      <w:proofErr w:type="spellEnd"/>
      <w:r>
        <w:rPr>
          <w:bCs/>
        </w:rPr>
        <w:t xml:space="preserve"> A na </w:t>
      </w:r>
      <w:proofErr w:type="spellStart"/>
      <w:r>
        <w:rPr>
          <w:bCs/>
        </w:rPr>
        <w:t>SWIFT</w:t>
      </w:r>
      <w:proofErr w:type="spellEnd"/>
      <w:r>
        <w:rPr>
          <w:bCs/>
        </w:rPr>
        <w:t>-U  ili na obrascu naloga za plaćanje u polje "opcija troška" naznači opciju "</w:t>
      </w:r>
      <w:proofErr w:type="spellStart"/>
      <w:r>
        <w:rPr>
          <w:bCs/>
        </w:rPr>
        <w:t>OUR</w:t>
      </w:r>
      <w:proofErr w:type="spellEnd"/>
      <w:r>
        <w:rPr>
          <w:bCs/>
        </w:rPr>
        <w:t xml:space="preserve">". </w:t>
      </w:r>
    </w:p>
    <w:p w:rsidRDefault="008975A6" w:rsidP="008975A6" w:rsidR="008975A6">
      <w:pPr>
        <w:ind w:left="708"/>
        <w:jc w:val="right"/>
        <w:rPr>
          <w:bCs/>
        </w:rPr>
      </w:pPr>
    </w:p>
    <w:p w:rsidRDefault="008975A6" w:rsidP="008975A6" w:rsidR="008975A6">
      <w:pPr>
        <w:ind w:left="708"/>
        <w:jc w:val="both"/>
        <w:rPr>
          <w:bCs/>
        </w:rPr>
      </w:pPr>
      <w:r>
        <w:rPr>
          <w:bCs/>
        </w:rPr>
        <w:t xml:space="preserve">Dio utvrđenih troškova stečajnog postupka u iznosu od </w:t>
      </w:r>
      <w:proofErr w:type="spellStart"/>
      <w:r w:rsidR="00F4112F">
        <w:rPr>
          <w:bCs/>
        </w:rPr>
        <w:t>540</w:t>
      </w:r>
      <w:proofErr w:type="spellEnd"/>
      <w:r w:rsidR="00F4112F">
        <w:rPr>
          <w:bCs/>
        </w:rPr>
        <w:t>,</w:t>
      </w:r>
      <w:proofErr w:type="spellStart"/>
      <w:r w:rsidR="00F4112F">
        <w:rPr>
          <w:bCs/>
        </w:rPr>
        <w:t>00</w:t>
      </w:r>
      <w:proofErr w:type="spellEnd"/>
      <w:r>
        <w:rPr>
          <w:bCs/>
        </w:rPr>
        <w:t xml:space="preserve"> kn biti će namiren iz jamčevine koju je kupac kao ponuditelj uplatio za sudjelovanje na javnoj dražbi za predmetne nekretnine. </w:t>
      </w:r>
    </w:p>
    <w:p w:rsidRDefault="008975A6" w:rsidP="008975A6" w:rsidR="008975A6"/>
    <w:p w:rsidRDefault="008975A6" w:rsidP="008975A6" w:rsidR="008975A6">
      <w:pPr>
        <w:ind w:left="708"/>
        <w:jc w:val="both"/>
      </w:pPr>
      <w:r>
        <w:rPr>
          <w:b/>
        </w:rPr>
        <w:t>V</w:t>
      </w:r>
      <w:r>
        <w:t xml:space="preserve"> Financijska agencija dužna je bez odgode izvršiti prijenos novčanih sredstava, cjelokupnog iznosa troškova, odnosno uplaćene jamčevine i preostalog dijela troška u ukupnom iznosu od </w:t>
      </w:r>
      <w:proofErr w:type="spellStart"/>
      <w:r w:rsidR="00F4112F">
        <w:t>2.</w:t>
      </w:r>
      <w:r w:rsidR="00794C8E">
        <w:t>855</w:t>
      </w:r>
      <w:proofErr w:type="spellEnd"/>
      <w:r w:rsidR="00F4112F">
        <w:t>,</w:t>
      </w:r>
      <w:proofErr w:type="spellStart"/>
      <w:r w:rsidR="00F4112F">
        <w:t>33</w:t>
      </w:r>
      <w:proofErr w:type="spellEnd"/>
      <w:r>
        <w:t xml:space="preserve"> kn i to s računa broj </w:t>
      </w:r>
      <w:proofErr w:type="spellStart"/>
      <w:r>
        <w:t>HR3323900011300028779</w:t>
      </w:r>
      <w:proofErr w:type="spellEnd"/>
      <w:r>
        <w:t xml:space="preserve"> iznos od </w:t>
      </w:r>
      <w:proofErr w:type="spellStart"/>
      <w:r w:rsidR="00F4112F">
        <w:t>540</w:t>
      </w:r>
      <w:proofErr w:type="spellEnd"/>
      <w:r w:rsidR="00F4112F">
        <w:t>,</w:t>
      </w:r>
      <w:proofErr w:type="spellStart"/>
      <w:r w:rsidR="00F4112F">
        <w:t>00</w:t>
      </w:r>
      <w:proofErr w:type="spellEnd"/>
      <w:r>
        <w:t xml:space="preserve"> kn, te s računa broj </w:t>
      </w:r>
      <w:proofErr w:type="spellStart"/>
      <w:r>
        <w:t>HR1123900011300028787</w:t>
      </w:r>
      <w:proofErr w:type="spellEnd"/>
      <w:r>
        <w:t xml:space="preserve"> iznos od </w:t>
      </w:r>
      <w:proofErr w:type="spellStart"/>
      <w:r>
        <w:t>2</w:t>
      </w:r>
      <w:r w:rsidR="00F4112F">
        <w:t>.</w:t>
      </w:r>
      <w:r w:rsidR="00794C8E">
        <w:t>315</w:t>
      </w:r>
      <w:proofErr w:type="spellEnd"/>
      <w:r w:rsidR="00794C8E">
        <w:t>,</w:t>
      </w:r>
      <w:proofErr w:type="spellStart"/>
      <w:r w:rsidR="00794C8E">
        <w:t>33</w:t>
      </w:r>
      <w:proofErr w:type="spellEnd"/>
      <w:r>
        <w:t xml:space="preserve"> kn na žiro račun Trgovačkog suda u Osijeku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kod Hrvatske poštanske banke s pozivom na 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>
        <w:t>323</w:t>
      </w:r>
      <w:proofErr w:type="spellEnd"/>
      <w:r>
        <w:t>-</w:t>
      </w:r>
      <w:proofErr w:type="spellStart"/>
      <w:r>
        <w:t>2014</w:t>
      </w:r>
      <w:proofErr w:type="spellEnd"/>
      <w:r>
        <w:t xml:space="preserve"> odmah po uplati preostalog dijela troška od strane kupca.</w:t>
      </w:r>
    </w:p>
    <w:p w:rsidRDefault="008975A6" w:rsidP="008975A6" w:rsidR="008975A6">
      <w:pPr>
        <w:ind w:left="708"/>
        <w:jc w:val="both"/>
      </w:pPr>
    </w:p>
    <w:p w:rsidRDefault="008975A6" w:rsidP="008975A6" w:rsidR="008975A6">
      <w:pPr>
        <w:ind w:left="708"/>
        <w:jc w:val="both"/>
      </w:pPr>
      <w:r>
        <w:rPr>
          <w:b/>
        </w:rPr>
        <w:t>VI</w:t>
      </w:r>
      <w:r>
        <w:t xml:space="preserve"> Kupac je dužan platiti sve poreze, prireze i pristojbe kao i troškove vezane s prodajom i prijenosom vlasništva nekretnina iz točke I izreke ovog rješenja. </w:t>
      </w:r>
    </w:p>
    <w:p w:rsidRDefault="008975A6" w:rsidP="008975A6" w:rsidR="008975A6">
      <w:pPr>
        <w:ind w:left="708"/>
        <w:jc w:val="both"/>
      </w:pPr>
    </w:p>
    <w:p w:rsidRDefault="008975A6" w:rsidP="008975A6" w:rsidR="008975A6">
      <w:pPr>
        <w:ind w:left="708"/>
        <w:jc w:val="both"/>
      </w:pPr>
      <w:r>
        <w:rPr>
          <w:b/>
        </w:rPr>
        <w:t>VII</w:t>
      </w:r>
      <w:r>
        <w:t xml:space="preserve"> Nekretnine iz točke I ovog rješenja predat će se kupcu zaključkom o predaji nekretnina nakon što ovo rješenje postane pravomoćno, te nakon što kupac uplati iznos  naveden u točci IV ovog rješenja, i nakon što Financijska agencija na račun suda doznači ukupan iznos iz točke V ovog rješenja (jamčevinu i  razliku troškova uplaćenih od strane kupca).</w:t>
      </w:r>
    </w:p>
    <w:p w:rsidRDefault="008975A6" w:rsidP="008975A6" w:rsidR="008975A6">
      <w:pPr>
        <w:ind w:left="708"/>
        <w:jc w:val="both"/>
      </w:pPr>
    </w:p>
    <w:p w:rsidRDefault="008975A6" w:rsidP="008975A6" w:rsidR="008975A6">
      <w:pPr>
        <w:ind w:left="708"/>
        <w:jc w:val="both"/>
      </w:pPr>
      <w:r>
        <w:rPr>
          <w:b/>
        </w:rPr>
        <w:t xml:space="preserve">VIII </w:t>
      </w:r>
      <w:r>
        <w:t>Određuje se</w:t>
      </w:r>
      <w:r>
        <w:rPr>
          <w:b/>
        </w:rPr>
        <w:t xml:space="preserve"> </w:t>
      </w:r>
      <w:r>
        <w:t>upis prava vlasništva u korist kupca na dosuđenim nekretninama i nakon što kupac plati puni iznos utvrđenih troškova iz točke III ovog rješenja.</w:t>
      </w:r>
    </w:p>
    <w:p w:rsidRDefault="008975A6" w:rsidP="008975A6" w:rsidR="008975A6">
      <w:pPr>
        <w:ind w:left="708"/>
        <w:jc w:val="both"/>
      </w:pPr>
    </w:p>
    <w:p w:rsidRDefault="008975A6" w:rsidP="008975A6" w:rsidR="008975A6">
      <w:pPr>
        <w:ind w:left="708"/>
        <w:jc w:val="both"/>
      </w:pPr>
      <w:r>
        <w:rPr>
          <w:b/>
        </w:rPr>
        <w:t>IX</w:t>
      </w:r>
      <w:r>
        <w:t xml:space="preserve"> Nalaže se Općinskom sudu u Osijeku Zemljišno knjižni odjel Osijek                           izvršiti upis prava vlasništva te brisanje prava i tereta na temelju pravomoćnog rješenja o dosudi i potvrde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8975A6" w:rsidP="008975A6" w:rsidR="008975A6"/>
    <w:p w:rsidRDefault="008975A6" w:rsidP="008975A6" w:rsidR="008975A6">
      <w:pPr>
        <w:ind w:left="708"/>
        <w:jc w:val="both"/>
      </w:pPr>
      <w:r>
        <w:rPr>
          <w:b/>
        </w:rPr>
        <w:t>X</w:t>
      </w:r>
      <w:r>
        <w:t xml:space="preserve"> Nakon pravomoćnosti ovog rješenja izvršit će se prijeboj </w:t>
      </w:r>
      <w:proofErr w:type="spellStart"/>
      <w:r>
        <w:t>kupovnine</w:t>
      </w:r>
      <w:proofErr w:type="spellEnd"/>
      <w:r>
        <w:t xml:space="preserve"> s potraživanjem koje kupac, kao </w:t>
      </w:r>
      <w:proofErr w:type="spellStart"/>
      <w:r>
        <w:t>razlučni</w:t>
      </w:r>
      <w:proofErr w:type="spellEnd"/>
      <w:r>
        <w:t xml:space="preserve"> vjerovnik, ima u stečajnom postupku dužnika – prodavatelja.</w:t>
      </w:r>
    </w:p>
    <w:p w:rsidRDefault="008975A6" w:rsidP="008975A6" w:rsidR="008975A6">
      <w:pPr>
        <w:ind w:left="1065"/>
        <w:jc w:val="both"/>
      </w:pPr>
    </w:p>
    <w:p w:rsidRDefault="008975A6" w:rsidP="008975A6" w:rsidR="008975A6">
      <w:pPr>
        <w:jc w:val="both"/>
        <w:rPr>
          <w:b/>
        </w:rPr>
      </w:pPr>
      <w:r>
        <w:rPr>
          <w:b/>
        </w:rPr>
        <w:tab/>
      </w:r>
      <w:proofErr w:type="spellStart"/>
      <w:r>
        <w:rPr>
          <w:b/>
        </w:rPr>
        <w:t>XI</w:t>
      </w:r>
      <w:proofErr w:type="spellEnd"/>
      <w:r>
        <w:rPr>
          <w:b/>
        </w:rPr>
        <w:t xml:space="preserve"> </w:t>
      </w:r>
      <w:r>
        <w:t>Ovo rješenje će se objaviti na e-oglasnoj ploči suda.</w:t>
      </w:r>
    </w:p>
    <w:p w:rsidRDefault="008975A6" w:rsidP="008975A6" w:rsidR="008975A6">
      <w:pPr>
        <w:ind w:firstLine="3" w:left="1062"/>
        <w:jc w:val="both"/>
      </w:pPr>
    </w:p>
    <w:p w:rsidRDefault="008975A6" w:rsidP="008975A6" w:rsidR="008975A6">
      <w:pPr>
        <w:ind w:left="708"/>
        <w:jc w:val="both"/>
      </w:pPr>
      <w:proofErr w:type="spellStart"/>
      <w:r>
        <w:rPr>
          <w:b/>
        </w:rPr>
        <w:t>XII</w:t>
      </w:r>
      <w:proofErr w:type="spellEnd"/>
      <w:r>
        <w:rPr>
          <w:b/>
        </w:rPr>
        <w:t xml:space="preserve"> </w:t>
      </w:r>
      <w:r>
        <w:t xml:space="preserve">Nalaže se Općinskom  sudu u Osijeku Zemljišno-knjižni odjel Osijek zabilježiti u zemljišnim knjigama dosudu nekretnina navedenih u točki I ovog rješenja. </w:t>
      </w:r>
    </w:p>
    <w:p w:rsidRDefault="008975A6" w:rsidP="008975A6" w:rsidR="008975A6"/>
    <w:p w:rsidRDefault="008975A6" w:rsidP="008975A6" w:rsidR="008975A6"/>
    <w:p w:rsidRDefault="008975A6" w:rsidP="008975A6" w:rsidR="008975A6">
      <w:pPr>
        <w:jc w:val="center"/>
      </w:pPr>
      <w:r>
        <w:t>Obrazloženje</w:t>
      </w:r>
    </w:p>
    <w:p w:rsidRDefault="008975A6" w:rsidP="008975A6" w:rsidR="008975A6">
      <w:pPr>
        <w:jc w:val="center"/>
      </w:pPr>
    </w:p>
    <w:p w:rsidRDefault="008975A6" w:rsidP="008975A6" w:rsidR="008975A6">
      <w:pPr>
        <w:jc w:val="center"/>
      </w:pPr>
    </w:p>
    <w:p w:rsidRDefault="008975A6" w:rsidP="008975A6" w:rsidR="008975A6">
      <w:pPr>
        <w:jc w:val="both"/>
      </w:pPr>
      <w:r>
        <w:tab/>
        <w:t xml:space="preserve">Na provedenoj prvoj elektroničkoj javnoj dražbi od </w:t>
      </w:r>
      <w:proofErr w:type="spellStart"/>
      <w:r>
        <w:t>30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do </w:t>
      </w:r>
      <w:proofErr w:type="spellStart"/>
      <w:r>
        <w:t>20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 za  predmetne  nekretnine,  kao jedini ponuditelj, ponudu je istakao ponuditelj LOZNI </w:t>
      </w:r>
    </w:p>
    <w:p w:rsidRDefault="008975A6" w:rsidP="008975A6" w:rsidR="008975A6">
      <w:pPr>
        <w:jc w:val="center"/>
      </w:pPr>
      <w:r>
        <w:lastRenderedPageBreak/>
        <w:t>3</w:t>
      </w:r>
    </w:p>
    <w:p w:rsidRDefault="008818BC" w:rsidP="008975A6" w:rsidR="008975A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181</w:t>
      </w:r>
      <w:proofErr w:type="spellEnd"/>
    </w:p>
    <w:p w:rsidRDefault="008975A6" w:rsidP="008975A6" w:rsidR="008975A6">
      <w:pPr>
        <w:jc w:val="both"/>
      </w:pPr>
    </w:p>
    <w:p w:rsidRDefault="008975A6" w:rsidP="008975A6" w:rsidR="008975A6">
      <w:pPr>
        <w:jc w:val="both"/>
      </w:pPr>
    </w:p>
    <w:p w:rsidRDefault="008975A6" w:rsidP="008975A6" w:rsidR="008975A6">
      <w:pPr>
        <w:jc w:val="both"/>
      </w:pPr>
      <w:r>
        <w:t xml:space="preserve">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 i</w:t>
      </w:r>
      <w:r>
        <w:rPr>
          <w:bCs/>
        </w:rPr>
        <w:t xml:space="preserve"> izvršio uplatu jamčevine utvrđene zaključkom o određivanju javne dražbe St-</w:t>
      </w:r>
      <w:proofErr w:type="spellStart"/>
      <w:r>
        <w:rPr>
          <w:bCs/>
        </w:rPr>
        <w:t>323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>-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godine.  </w:t>
      </w:r>
    </w:p>
    <w:p w:rsidRDefault="008975A6" w:rsidP="008975A6" w:rsidR="008975A6">
      <w:pPr>
        <w:jc w:val="both"/>
        <w:rPr>
          <w:bCs/>
        </w:rPr>
      </w:pPr>
    </w:p>
    <w:p w:rsidRDefault="008975A6" w:rsidP="008975A6" w:rsidR="008975A6">
      <w:pPr>
        <w:jc w:val="both"/>
        <w:rPr>
          <w:bCs/>
        </w:rPr>
      </w:pPr>
      <w:r>
        <w:rPr>
          <w:bCs/>
        </w:rPr>
        <w:tab/>
        <w:t xml:space="preserve">Podneskom zaprimljenim kod ovog suda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. lipnja 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ponuditelj </w:t>
      </w:r>
      <w:r>
        <w:t xml:space="preserve">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rPr>
          <w:bCs/>
        </w:rPr>
        <w:t xml:space="preserve">, kao prvi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u </w:t>
      </w:r>
      <w:proofErr w:type="spellStart"/>
      <w:r>
        <w:rPr>
          <w:bCs/>
        </w:rPr>
        <w:t>prednosnom</w:t>
      </w:r>
      <w:proofErr w:type="spellEnd"/>
      <w:r>
        <w:rPr>
          <w:bCs/>
        </w:rPr>
        <w:t xml:space="preserve"> redu na nekretninama iz točke I ovog rješenja, sukladno odredbi čl. </w:t>
      </w:r>
      <w:proofErr w:type="spellStart"/>
      <w:r>
        <w:rPr>
          <w:bCs/>
        </w:rPr>
        <w:t>107</w:t>
      </w:r>
      <w:proofErr w:type="spellEnd"/>
      <w:r>
        <w:rPr>
          <w:bCs/>
        </w:rPr>
        <w:t xml:space="preserve">. st. 5. Ovršnog zakona (Narodne novine broj </w:t>
      </w:r>
      <w:proofErr w:type="spellStart"/>
      <w:r>
        <w:rPr>
          <w:bCs/>
        </w:rPr>
        <w:t>112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93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55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73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predložio je da ga se oslobodi od polaganja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budući mu je tražbina veća od </w:t>
      </w:r>
      <w:proofErr w:type="spellStart"/>
      <w:r>
        <w:rPr>
          <w:bCs/>
        </w:rPr>
        <w:t>izdražbovane</w:t>
      </w:r>
      <w:proofErr w:type="spellEnd"/>
      <w:r>
        <w:rPr>
          <w:bCs/>
        </w:rPr>
        <w:t xml:space="preserve"> visine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</w:t>
      </w:r>
    </w:p>
    <w:p w:rsidRDefault="008975A6" w:rsidP="008975A6" w:rsidR="008975A6">
      <w:pPr>
        <w:jc w:val="both"/>
        <w:rPr>
          <w:bCs/>
        </w:rPr>
      </w:pPr>
    </w:p>
    <w:p w:rsidRDefault="008975A6" w:rsidP="008975A6" w:rsidR="008975A6">
      <w:pPr>
        <w:jc w:val="both"/>
        <w:rPr>
          <w:bCs/>
        </w:rPr>
      </w:pPr>
      <w:r>
        <w:rPr>
          <w:bCs/>
        </w:rPr>
        <w:tab/>
        <w:t xml:space="preserve">Stečajna upraviteljica, svojim podneskom od 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. srpnja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., sukladno odredbi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 xml:space="preserve">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dostavila je obračun troškova utvrđenja 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 i troškova unovčenja predmetnih nekretnina, te navela da oni ukupno iznose </w:t>
      </w:r>
      <w:proofErr w:type="spellStart"/>
      <w:r w:rsidR="00794C8E">
        <w:rPr>
          <w:bCs/>
        </w:rPr>
        <w:t>2.855</w:t>
      </w:r>
      <w:proofErr w:type="spellEnd"/>
      <w:r w:rsidR="00794C8E">
        <w:rPr>
          <w:bCs/>
        </w:rPr>
        <w:t>,</w:t>
      </w:r>
      <w:proofErr w:type="spellStart"/>
      <w:r w:rsidR="00794C8E">
        <w:rPr>
          <w:bCs/>
        </w:rPr>
        <w:t>33</w:t>
      </w:r>
      <w:proofErr w:type="spellEnd"/>
      <w:r>
        <w:rPr>
          <w:bCs/>
        </w:rPr>
        <w:t xml:space="preserve">  kn i to kako slijedi:</w:t>
      </w:r>
    </w:p>
    <w:p w:rsidRDefault="008975A6" w:rsidP="008975A6" w:rsidR="008975A6">
      <w:pPr>
        <w:jc w:val="both"/>
        <w:rPr>
          <w:bCs/>
        </w:rPr>
      </w:pPr>
    </w:p>
    <w:p w:rsidRDefault="008975A6" w:rsidP="008975A6" w:rsidR="008975A6">
      <w:pPr>
        <w:pStyle w:val="Odlomakpopisa"/>
        <w:numPr>
          <w:ilvl w:val="0"/>
          <w:numId w:val="16"/>
        </w:numPr>
        <w:jc w:val="both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>. st. 2 Stečajnog zakona:</w:t>
      </w:r>
    </w:p>
    <w:p w:rsidRDefault="008975A6" w:rsidP="008975A6" w:rsidR="008975A6">
      <w:pPr>
        <w:pStyle w:val="Odlomakpopisa"/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troškovi utvrđenja 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prava, u paušalnom iznosu od 5 % od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-  </w:t>
      </w:r>
      <w:proofErr w:type="spellStart"/>
      <w:r w:rsidR="00794C8E">
        <w:rPr>
          <w:bCs/>
        </w:rPr>
        <w:t>207</w:t>
      </w:r>
      <w:proofErr w:type="spellEnd"/>
      <w:r w:rsidR="00794C8E">
        <w:rPr>
          <w:bCs/>
        </w:rPr>
        <w:t>,</w:t>
      </w:r>
      <w:proofErr w:type="spellStart"/>
      <w:r w:rsidR="00794C8E">
        <w:rPr>
          <w:bCs/>
        </w:rPr>
        <w:t>50</w:t>
      </w:r>
      <w:proofErr w:type="spellEnd"/>
      <w:r>
        <w:rPr>
          <w:bCs/>
        </w:rPr>
        <w:t xml:space="preserve"> kn.</w:t>
      </w:r>
    </w:p>
    <w:p w:rsidRDefault="008975A6" w:rsidP="008975A6" w:rsidR="008975A6">
      <w:pPr>
        <w:jc w:val="both"/>
        <w:rPr>
          <w:bCs/>
        </w:rPr>
      </w:pPr>
    </w:p>
    <w:p w:rsidRDefault="008975A6" w:rsidP="008975A6" w:rsidR="008975A6">
      <w:pPr>
        <w:pStyle w:val="Odlomakpopisa"/>
        <w:numPr>
          <w:ilvl w:val="0"/>
          <w:numId w:val="16"/>
        </w:numPr>
        <w:jc w:val="both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>. st. 3. Stečajnog zakona – troškovi unovčenja:</w:t>
      </w:r>
    </w:p>
    <w:p w:rsidRDefault="008975A6" w:rsidP="008975A6" w:rsidR="008975A6">
      <w:pPr>
        <w:pStyle w:val="Odlomakpopisa"/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troškovi procjene nekretnina u iznosu od </w:t>
      </w:r>
      <w:proofErr w:type="spellStart"/>
      <w:r>
        <w:rPr>
          <w:bCs/>
        </w:rPr>
        <w:t>1.477</w:t>
      </w:r>
      <w:proofErr w:type="spellEnd"/>
      <w:r>
        <w:rPr>
          <w:bCs/>
        </w:rPr>
        <w:t>,</w:t>
      </w:r>
      <w:proofErr w:type="spellStart"/>
      <w:r>
        <w:rPr>
          <w:bCs/>
        </w:rPr>
        <w:t>78</w:t>
      </w:r>
      <w:proofErr w:type="spellEnd"/>
      <w:r>
        <w:rPr>
          <w:bCs/>
        </w:rPr>
        <w:t xml:space="preserve"> kn (ukupno </w:t>
      </w:r>
      <w:proofErr w:type="spellStart"/>
      <w:r>
        <w:rPr>
          <w:bCs/>
        </w:rPr>
        <w:t>13.300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za 9 nekretnina)</w:t>
      </w:r>
    </w:p>
    <w:p w:rsidRDefault="008975A6" w:rsidP="008975A6" w:rsidR="008975A6">
      <w:pPr>
        <w:pStyle w:val="Odlomakpopisa"/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troškovi oglašavanja FINE u iznosu od </w:t>
      </w:r>
      <w:proofErr w:type="spellStart"/>
      <w:r>
        <w:rPr>
          <w:bCs/>
        </w:rPr>
        <w:t>755</w:t>
      </w:r>
      <w:proofErr w:type="spellEnd"/>
      <w:r>
        <w:rPr>
          <w:bCs/>
        </w:rPr>
        <w:t>,</w:t>
      </w:r>
      <w:proofErr w:type="spellStart"/>
      <w:r>
        <w:rPr>
          <w:bCs/>
        </w:rPr>
        <w:t>55</w:t>
      </w:r>
      <w:proofErr w:type="spellEnd"/>
      <w:r>
        <w:rPr>
          <w:bCs/>
        </w:rPr>
        <w:t xml:space="preserve"> kn (ukupno </w:t>
      </w:r>
      <w:proofErr w:type="spellStart"/>
      <w:r>
        <w:rPr>
          <w:bCs/>
        </w:rPr>
        <w:t>6.800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za 9 nekretnina)                       </w:t>
      </w:r>
    </w:p>
    <w:p w:rsidRDefault="008975A6" w:rsidP="008975A6" w:rsidR="008975A6">
      <w:pPr>
        <w:pStyle w:val="Odlomakpopisa"/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trošak nagrade stečajnog upravitelja na osnovu unovčene stečajne mase prema Uredbi o kriterijima i načinu obračuna i plaćanja nagrada stečajnim upraviteljima (Narodne novine </w:t>
      </w:r>
      <w:proofErr w:type="spellStart"/>
      <w:r>
        <w:rPr>
          <w:bCs/>
        </w:rPr>
        <w:t>105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 u iznosu od </w:t>
      </w:r>
      <w:proofErr w:type="spellStart"/>
      <w:r w:rsidR="00794C8E">
        <w:rPr>
          <w:bCs/>
        </w:rPr>
        <w:t>414</w:t>
      </w:r>
      <w:proofErr w:type="spellEnd"/>
      <w:r w:rsidR="00794C8E">
        <w:rPr>
          <w:bCs/>
        </w:rPr>
        <w:t>,</w:t>
      </w:r>
      <w:proofErr w:type="spellStart"/>
      <w:r w:rsidR="00794C8E">
        <w:rPr>
          <w:bCs/>
        </w:rPr>
        <w:t>50</w:t>
      </w:r>
      <w:proofErr w:type="spellEnd"/>
      <w:r>
        <w:rPr>
          <w:bCs/>
        </w:rPr>
        <w:t xml:space="preserve"> kn (ukupan trošak).</w:t>
      </w:r>
    </w:p>
    <w:p w:rsidRDefault="008975A6" w:rsidP="008975A6" w:rsidR="008975A6">
      <w:pPr>
        <w:pStyle w:val="Odlomakpopisa"/>
        <w:ind w:left="1080"/>
        <w:jc w:val="both"/>
        <w:rPr>
          <w:bCs/>
        </w:rPr>
      </w:pPr>
    </w:p>
    <w:p w:rsidRDefault="008975A6" w:rsidP="008975A6" w:rsidR="008975A6">
      <w:pPr>
        <w:ind w:firstLine="708"/>
        <w:jc w:val="both"/>
        <w:rPr>
          <w:bCs/>
        </w:rPr>
      </w:pPr>
      <w:r>
        <w:rPr>
          <w:bCs/>
        </w:rPr>
        <w:t xml:space="preserve">Kako su ispunjeni uvjeti iz zaključka o određivanju prodaje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i Zahtjeva za prodaju nekretnina u stečajnom postupku te kako je sud utvrdio da je predmetni ponuditelj kao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na predmetnim nekretninama jedini istakao ponudu na javnoj dražbi,  i da su ispunjene pretpostavke iz čl. </w:t>
      </w:r>
      <w:proofErr w:type="spellStart"/>
      <w:r>
        <w:rPr>
          <w:bCs/>
        </w:rPr>
        <w:t>247</w:t>
      </w:r>
      <w:proofErr w:type="spellEnd"/>
      <w:r>
        <w:rPr>
          <w:bCs/>
        </w:rPr>
        <w:t xml:space="preserve">. st. 7. Stečajnog zakona da mu se dosude predmetne nekretnine, sud je primjenom čl. </w:t>
      </w:r>
      <w:proofErr w:type="spellStart"/>
      <w:r>
        <w:rPr>
          <w:bCs/>
        </w:rPr>
        <w:t>247</w:t>
      </w:r>
      <w:proofErr w:type="spellEnd"/>
      <w:r>
        <w:rPr>
          <w:bCs/>
        </w:rPr>
        <w:t xml:space="preserve"> Stečajnog zakona u vezi s čl. </w:t>
      </w:r>
      <w:proofErr w:type="spellStart"/>
      <w:r>
        <w:rPr>
          <w:bCs/>
        </w:rPr>
        <w:t>107</w:t>
      </w:r>
      <w:proofErr w:type="spellEnd"/>
      <w:r>
        <w:rPr>
          <w:bCs/>
        </w:rPr>
        <w:t>. Ovršnog zakona riješio kao u točci I i II  izreke rješenja.</w:t>
      </w:r>
    </w:p>
    <w:p w:rsidRDefault="008975A6" w:rsidP="008975A6" w:rsidR="008975A6">
      <w:pPr>
        <w:jc w:val="both"/>
      </w:pPr>
    </w:p>
    <w:p w:rsidRDefault="008975A6" w:rsidP="008975A6" w:rsidR="008975A6">
      <w:pPr>
        <w:ind w:firstLine="708"/>
        <w:jc w:val="both"/>
      </w:pPr>
      <w:r>
        <w:t xml:space="preserve">Temeljem odredbe članka </w:t>
      </w:r>
      <w:proofErr w:type="spellStart"/>
      <w:r>
        <w:t>254</w:t>
      </w:r>
      <w:proofErr w:type="spellEnd"/>
      <w:r>
        <w:t xml:space="preserve">. st. 2. i 3. u vezi s čl. </w:t>
      </w:r>
      <w:proofErr w:type="spellStart"/>
      <w:r>
        <w:t>107</w:t>
      </w:r>
      <w:proofErr w:type="spellEnd"/>
      <w:r>
        <w:t xml:space="preserve">. Ovršnog zakona riješeno je kao pod točkom III izreke ovog rješenja, te je kupac – </w:t>
      </w:r>
      <w:proofErr w:type="spellStart"/>
      <w:r>
        <w:t>razlučni</w:t>
      </w:r>
      <w:proofErr w:type="spellEnd"/>
      <w:r>
        <w:t xml:space="preserve"> vjerovnik obvezan na uplatu na ime troškova stečajnog postupka ukupnog iznosa od </w:t>
      </w:r>
      <w:proofErr w:type="spellStart"/>
      <w:r w:rsidR="00794C8E">
        <w:t>2.855</w:t>
      </w:r>
      <w:proofErr w:type="spellEnd"/>
      <w:r w:rsidR="00794C8E">
        <w:t>,</w:t>
      </w:r>
      <w:proofErr w:type="spellStart"/>
      <w:r w:rsidR="00794C8E">
        <w:t>33</w:t>
      </w:r>
      <w:proofErr w:type="spellEnd"/>
      <w:r>
        <w:t xml:space="preserve"> kn. </w:t>
      </w:r>
    </w:p>
    <w:p w:rsidRDefault="008975A6" w:rsidP="008975A6" w:rsidR="008975A6">
      <w:pPr>
        <w:ind w:firstLine="708"/>
        <w:jc w:val="both"/>
      </w:pPr>
    </w:p>
    <w:p w:rsidRDefault="008975A6" w:rsidP="008975A6" w:rsidR="008975A6">
      <w:pPr>
        <w:ind w:firstLine="708"/>
        <w:jc w:val="both"/>
      </w:pPr>
      <w:r>
        <w:t xml:space="preserve">Stečajni postupak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otvoren je dana </w:t>
      </w:r>
      <w:proofErr w:type="spellStart"/>
      <w:r>
        <w:t>25</w:t>
      </w:r>
      <w:proofErr w:type="spellEnd"/>
      <w:r>
        <w:t xml:space="preserve">. ožujka </w:t>
      </w:r>
      <w:proofErr w:type="spellStart"/>
      <w:r>
        <w:t>2015</w:t>
      </w:r>
      <w:proofErr w:type="spellEnd"/>
      <w:r>
        <w:t>. godine. U stečajnom postupku unovčena je stečajna masa u ukupnom iznosu od 1.133.445,</w:t>
      </w:r>
      <w:proofErr w:type="spellStart"/>
      <w:r>
        <w:t>53</w:t>
      </w:r>
      <w:proofErr w:type="spellEnd"/>
      <w:r>
        <w:t xml:space="preserve"> kn a ostala je neunovčena jedna nekretnina za koju je pretpostaviti da će biti unovčena za minimalni iznos od                         </w:t>
      </w:r>
      <w:proofErr w:type="spellStart"/>
      <w:r>
        <w:t>176.000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koliko iznosi početna cijena za treću javnu dražbu. Prilikom izračuna troškova, kao osnovica za izračun istih uzeta je vrijednost stečajne mase u iznosu od 1.309.445,</w:t>
      </w:r>
      <w:proofErr w:type="spellStart"/>
      <w:r>
        <w:t>53</w:t>
      </w:r>
      <w:proofErr w:type="spellEnd"/>
      <w:r>
        <w:t xml:space="preserve"> kn.  Predmetne nekretnine koje su unovčene u iznosu od </w:t>
      </w:r>
      <w:proofErr w:type="spellStart"/>
      <w:r w:rsidR="00794C8E">
        <w:t>4.150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čine </w:t>
      </w:r>
      <w:r w:rsidR="00794C8E">
        <w:t>0,</w:t>
      </w:r>
      <w:proofErr w:type="spellStart"/>
      <w:r w:rsidR="00794C8E">
        <w:t>3169</w:t>
      </w:r>
      <w:proofErr w:type="spellEnd"/>
      <w:r>
        <w:t xml:space="preserve"> % unovčene stečajne mase.</w:t>
      </w:r>
    </w:p>
    <w:p w:rsidRDefault="008975A6" w:rsidP="008975A6" w:rsidR="008975A6">
      <w:pPr>
        <w:ind w:firstLine="708"/>
        <w:jc w:val="center"/>
      </w:pPr>
      <w:r>
        <w:lastRenderedPageBreak/>
        <w:t>4</w:t>
      </w:r>
    </w:p>
    <w:p w:rsidRDefault="008818BC" w:rsidP="008975A6" w:rsidR="008975A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181</w:t>
      </w:r>
      <w:proofErr w:type="spellEnd"/>
    </w:p>
    <w:p w:rsidRDefault="008975A6" w:rsidP="008975A6" w:rsidR="008975A6">
      <w:pPr>
        <w:ind w:firstLine="708"/>
        <w:jc w:val="center"/>
      </w:pPr>
    </w:p>
    <w:p w:rsidRDefault="008975A6" w:rsidP="008975A6" w:rsidR="008975A6">
      <w:pPr>
        <w:ind w:firstLine="708"/>
        <w:jc w:val="center"/>
      </w:pPr>
    </w:p>
    <w:p w:rsidRDefault="008975A6" w:rsidP="008975A6" w:rsidR="008975A6">
      <w:pPr>
        <w:ind w:firstLine="708"/>
        <w:jc w:val="center"/>
      </w:pPr>
    </w:p>
    <w:p w:rsidRDefault="008975A6" w:rsidP="008975A6" w:rsidR="008975A6">
      <w:pPr>
        <w:ind w:firstLine="708"/>
        <w:jc w:val="both"/>
      </w:pPr>
    </w:p>
    <w:p w:rsidRDefault="008975A6" w:rsidP="008975A6" w:rsidR="008975A6">
      <w:pPr>
        <w:ind w:firstLine="708"/>
        <w:jc w:val="both"/>
      </w:pPr>
      <w:r>
        <w:t>Prema vrijednosti stečajne mase u ukupnom iznosu od 1.309.445,</w:t>
      </w:r>
      <w:proofErr w:type="spellStart"/>
      <w:r>
        <w:t>53</w:t>
      </w:r>
      <w:proofErr w:type="spellEnd"/>
      <w:r>
        <w:t xml:space="preserve"> kn stečajnom upravitelju pripada nagrada prema pravilima Uredbe o kriteriju i načinu obračuna i plaćanja nagrada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iznosu od </w:t>
      </w:r>
      <w:proofErr w:type="spellStart"/>
      <w:r>
        <w:t>121.661</w:t>
      </w:r>
      <w:proofErr w:type="spellEnd"/>
      <w:r>
        <w:t>,</w:t>
      </w:r>
      <w:proofErr w:type="spellStart"/>
      <w:r>
        <w:t>18</w:t>
      </w:r>
      <w:proofErr w:type="spellEnd"/>
      <w:r>
        <w:t xml:space="preserve"> kn bruto (</w:t>
      </w:r>
      <w:proofErr w:type="spellStart"/>
      <w:r>
        <w:t>130.785</w:t>
      </w:r>
      <w:proofErr w:type="spellEnd"/>
      <w:r>
        <w:t>,</w:t>
      </w:r>
      <w:proofErr w:type="spellStart"/>
      <w:r>
        <w:t>77</w:t>
      </w:r>
      <w:proofErr w:type="spellEnd"/>
      <w:r>
        <w:t xml:space="preserve"> kn ukupan trošak).</w:t>
      </w:r>
    </w:p>
    <w:p w:rsidRDefault="008975A6" w:rsidP="008975A6" w:rsidR="008975A6">
      <w:pPr>
        <w:ind w:firstLine="708"/>
        <w:jc w:val="both"/>
      </w:pPr>
    </w:p>
    <w:p w:rsidRDefault="008975A6" w:rsidP="008975A6" w:rsidR="008975A6">
      <w:pPr>
        <w:ind w:firstLine="708"/>
        <w:jc w:val="both"/>
      </w:pPr>
      <w:r>
        <w:t xml:space="preserve">Trošak nagrade stečajnog upravitelja u </w:t>
      </w:r>
      <w:r w:rsidR="00794C8E">
        <w:t>0,</w:t>
      </w:r>
      <w:proofErr w:type="spellStart"/>
      <w:r w:rsidR="00794C8E">
        <w:t>3169</w:t>
      </w:r>
      <w:proofErr w:type="spellEnd"/>
      <w:r>
        <w:t xml:space="preserve"> % tereti unovčenje predmetnih nekretnina, koliko kupoprodajna cijena ostvarena prodajom istih nekretnina sudjeluje u ukupnoj stečajnoj masi i iznosi </w:t>
      </w:r>
      <w:proofErr w:type="spellStart"/>
      <w:r w:rsidR="00026856">
        <w:t>414</w:t>
      </w:r>
      <w:proofErr w:type="spellEnd"/>
      <w:r w:rsidR="00026856">
        <w:t>,</w:t>
      </w:r>
      <w:proofErr w:type="spellStart"/>
      <w:r w:rsidR="00026856">
        <w:t>50</w:t>
      </w:r>
      <w:proofErr w:type="spellEnd"/>
      <w:r>
        <w:t xml:space="preserve"> kn. Ostali nastali troškovi unovčenja: trošak procjene i trošak oglašavanja FINE u 1/9 tereti unovčenje predmetnih nekretnina budući je izvršena procjena i  zaključkom o prodaji od </w:t>
      </w:r>
      <w:proofErr w:type="spellStart"/>
      <w:r>
        <w:t>20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određena prodaja za 9 nekretnina u vlasništvu stečajnog dužnika. </w:t>
      </w:r>
    </w:p>
    <w:p w:rsidRDefault="008975A6" w:rsidP="008975A6" w:rsidR="008975A6">
      <w:pPr>
        <w:rPr>
          <w:b/>
        </w:rPr>
      </w:pPr>
    </w:p>
    <w:p w:rsidRDefault="008975A6" w:rsidP="008975A6" w:rsidR="008975A6">
      <w:pPr>
        <w:jc w:val="center"/>
      </w:pPr>
      <w:r>
        <w:t xml:space="preserve">U Osijeku </w:t>
      </w:r>
      <w:proofErr w:type="spellStart"/>
      <w:r>
        <w:t>23</w:t>
      </w:r>
      <w:proofErr w:type="spellEnd"/>
      <w:r>
        <w:t xml:space="preserve">. srpanj </w:t>
      </w:r>
      <w:proofErr w:type="spellStart"/>
      <w:r>
        <w:t>2018</w:t>
      </w:r>
      <w:proofErr w:type="spellEnd"/>
      <w:r>
        <w:t>.</w:t>
      </w:r>
    </w:p>
    <w:p w:rsidRDefault="008975A6" w:rsidP="008975A6" w:rsidR="008975A6">
      <w:pPr>
        <w:jc w:val="center"/>
      </w:pPr>
    </w:p>
    <w:p w:rsidRDefault="008975A6" w:rsidP="008975A6" w:rsidR="008975A6">
      <w:pPr>
        <w:jc w:val="center"/>
      </w:pPr>
    </w:p>
    <w:p w:rsidRDefault="008975A6" w:rsidP="008975A6" w:rsidR="008975A6">
      <w:r>
        <w:t>Zapisničar</w:t>
      </w:r>
    </w:p>
    <w:p w:rsidRDefault="008975A6" w:rsidP="008975A6" w:rsidR="008975A6">
      <w:r>
        <w:t>Maja Kocijan</w:t>
      </w:r>
    </w:p>
    <w:p w:rsidRDefault="008975A6" w:rsidP="008975A6" w:rsidR="008975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8975A6" w:rsidP="008975A6" w:rsidR="008975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975A6" w:rsidP="008975A6" w:rsidR="008975A6"/>
    <w:p w:rsidRDefault="008975A6" w:rsidP="008975A6" w:rsidR="008975A6"/>
    <w:p w:rsidRDefault="008975A6" w:rsidP="008975A6" w:rsidR="008975A6">
      <w:r>
        <w:t>UPUTA O PRAVNOM LIJEKU:</w:t>
      </w:r>
    </w:p>
    <w:p w:rsidRDefault="008975A6" w:rsidP="008975A6" w:rsidR="008975A6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8975A6" w:rsidP="008975A6" w:rsidR="008975A6"/>
    <w:p w:rsidRDefault="008975A6" w:rsidP="008975A6" w:rsidR="008975A6"/>
    <w:p w:rsidRDefault="008975A6" w:rsidP="008975A6" w:rsidR="008975A6">
      <w:r>
        <w:t>DNA:</w:t>
      </w:r>
    </w:p>
    <w:p w:rsidRDefault="008975A6" w:rsidP="008975A6" w:rsidR="008975A6">
      <w:pPr>
        <w:numPr>
          <w:ilvl w:val="0"/>
          <w:numId w:val="18"/>
        </w:numPr>
      </w:pPr>
      <w:r>
        <w:t xml:space="preserve">stečajna upraviteljica Živka </w:t>
      </w:r>
      <w:proofErr w:type="spellStart"/>
      <w:r>
        <w:t>Posavac</w:t>
      </w:r>
      <w:proofErr w:type="spellEnd"/>
    </w:p>
    <w:p w:rsidRDefault="008975A6" w:rsidP="008975A6" w:rsidR="008975A6">
      <w:pPr>
        <w:numPr>
          <w:ilvl w:val="0"/>
          <w:numId w:val="18"/>
        </w:numPr>
        <w:jc w:val="both"/>
      </w:pPr>
      <w:r>
        <w:t xml:space="preserve">kupac,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</w:t>
      </w:r>
      <w:proofErr w:type="spellEnd"/>
      <w:r>
        <w:t xml:space="preserve">. - LOZNI CIJEPOVI </w:t>
      </w:r>
      <w:proofErr w:type="spellStart"/>
      <w:r>
        <w:t>KUTJEVO</w:t>
      </w:r>
      <w:proofErr w:type="spellEnd"/>
      <w:r>
        <w:t xml:space="preserve"> d.o.o. Kutjevo po punomoćniku odvjetniku Željko </w:t>
      </w:r>
      <w:proofErr w:type="spellStart"/>
      <w:r>
        <w:t>Damjanac</w:t>
      </w:r>
      <w:proofErr w:type="spellEnd"/>
      <w:r>
        <w:t xml:space="preserve">, Požega, Sv. </w:t>
      </w:r>
      <w:proofErr w:type="spellStart"/>
      <w:r>
        <w:t>Florijana</w:t>
      </w:r>
      <w:proofErr w:type="spellEnd"/>
      <w:r>
        <w:t xml:space="preserve"> 9</w:t>
      </w:r>
    </w:p>
    <w:p w:rsidRDefault="00026856" w:rsidP="00026856" w:rsidR="00026856">
      <w:pPr>
        <w:numPr>
          <w:ilvl w:val="0"/>
          <w:numId w:val="18"/>
        </w:numPr>
        <w:jc w:val="both"/>
      </w:pPr>
      <w:proofErr w:type="spellStart"/>
      <w:r>
        <w:t>razlučni</w:t>
      </w:r>
      <w:proofErr w:type="spellEnd"/>
      <w:r>
        <w:t xml:space="preserve"> vjerovnik RH MF PU Područna ured Slavonija i Baranja po </w:t>
      </w:r>
      <w:proofErr w:type="spellStart"/>
      <w:r>
        <w:t>ŽDO</w:t>
      </w:r>
      <w:proofErr w:type="spellEnd"/>
      <w:r>
        <w:t xml:space="preserve"> Osijek</w:t>
      </w:r>
    </w:p>
    <w:p w:rsidRDefault="008975A6" w:rsidP="008975A6" w:rsidR="008975A6">
      <w:pPr>
        <w:numPr>
          <w:ilvl w:val="0"/>
          <w:numId w:val="18"/>
        </w:numPr>
      </w:pPr>
      <w:r>
        <w:t xml:space="preserve">Općinski  sud u Osijeku Zemljišno-knjižni odjel Osijek </w:t>
      </w:r>
      <w:r>
        <w:rPr>
          <w:b/>
        </w:rPr>
        <w:t>– po pravomoćnosti</w:t>
      </w:r>
    </w:p>
    <w:p w:rsidRDefault="008975A6" w:rsidP="008975A6" w:rsidR="008975A6">
      <w:pPr>
        <w:numPr>
          <w:ilvl w:val="0"/>
          <w:numId w:val="18"/>
        </w:numPr>
      </w:pPr>
      <w:r>
        <w:t>RH MF Porezna uprava Osijek</w:t>
      </w:r>
    </w:p>
    <w:p w:rsidRDefault="008975A6" w:rsidP="008975A6" w:rsidR="008975A6">
      <w:pPr>
        <w:numPr>
          <w:ilvl w:val="0"/>
          <w:numId w:val="18"/>
        </w:numPr>
      </w:pPr>
      <w:r>
        <w:t>e-oglasna ploča</w:t>
      </w:r>
    </w:p>
    <w:p w:rsidRDefault="008975A6" w:rsidP="008975A6" w:rsidR="008975A6">
      <w:pPr>
        <w:numPr>
          <w:ilvl w:val="0"/>
          <w:numId w:val="18"/>
        </w:numPr>
      </w:pPr>
      <w:r>
        <w:t xml:space="preserve">Financijska agencija radi objave na mrežnim stranicama </w:t>
      </w:r>
      <w:r>
        <w:rPr>
          <w:b/>
        </w:rPr>
        <w:t xml:space="preserve">– po </w:t>
      </w:r>
      <w:proofErr w:type="spellStart"/>
      <w:r>
        <w:rPr>
          <w:b/>
        </w:rPr>
        <w:t>pravomoćosti</w:t>
      </w:r>
      <w:proofErr w:type="spellEnd"/>
    </w:p>
    <w:p w:rsidRDefault="008975A6" w:rsidP="008975A6" w:rsidR="008975A6">
      <w:pPr>
        <w:numPr>
          <w:ilvl w:val="0"/>
          <w:numId w:val="18"/>
        </w:numPr>
      </w:pPr>
      <w:r>
        <w:t xml:space="preserve">kal.  </w:t>
      </w:r>
      <w:proofErr w:type="spellStart"/>
      <w:r>
        <w:t>20</w:t>
      </w:r>
      <w:proofErr w:type="spellEnd"/>
      <w:r>
        <w:t>/8</w:t>
      </w:r>
    </w:p>
    <w:p w:rsidRDefault="00075F66" w:rsidP="008975A6" w:rsidR="00075F66" w:rsidRPr="00EA6832">
      <w:pPr>
        <w:ind w:left="708"/>
        <w:jc w:val="both"/>
      </w:pPr>
    </w:p>
    <w:sectPr w:rsidSect="00676909" w:rsidR="00075F66" w:rsidRPr="00EA6832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4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14"/>
  </w:num>
  <w:num w:numId="9">
    <w:abstractNumId w:val="2"/>
  </w:num>
  <w:num w:numId="10">
    <w:abstractNumId w:val="5"/>
  </w:num>
  <w:num w:numId="11">
    <w:abstractNumId w:val="0"/>
  </w:num>
  <w:num w:numId="12">
    <w:abstractNumId w:val="6"/>
  </w:num>
  <w:num w:numId="13">
    <w:abstractNumId w:val="1"/>
  </w:num>
  <w:num w:numId="14">
    <w:abstractNumId w:val="9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26856"/>
    <w:rsid w:val="00035864"/>
    <w:rsid w:val="00036441"/>
    <w:rsid w:val="0004469B"/>
    <w:rsid w:val="00045B65"/>
    <w:rsid w:val="000477CD"/>
    <w:rsid w:val="00050860"/>
    <w:rsid w:val="000535EA"/>
    <w:rsid w:val="00056C21"/>
    <w:rsid w:val="00064D86"/>
    <w:rsid w:val="000656B6"/>
    <w:rsid w:val="00074A89"/>
    <w:rsid w:val="00075F66"/>
    <w:rsid w:val="00077C9D"/>
    <w:rsid w:val="00091B4B"/>
    <w:rsid w:val="000952E4"/>
    <w:rsid w:val="000B0EBD"/>
    <w:rsid w:val="000B6A7E"/>
    <w:rsid w:val="000C733B"/>
    <w:rsid w:val="000C79BD"/>
    <w:rsid w:val="000D0569"/>
    <w:rsid w:val="000D1D93"/>
    <w:rsid w:val="000E762A"/>
    <w:rsid w:val="000F61EA"/>
    <w:rsid w:val="00102060"/>
    <w:rsid w:val="00125C3A"/>
    <w:rsid w:val="001344A4"/>
    <w:rsid w:val="00140EA9"/>
    <w:rsid w:val="001437B2"/>
    <w:rsid w:val="00173F18"/>
    <w:rsid w:val="00175FEE"/>
    <w:rsid w:val="00177EC7"/>
    <w:rsid w:val="00194C98"/>
    <w:rsid w:val="001973FB"/>
    <w:rsid w:val="001A4683"/>
    <w:rsid w:val="001B49A2"/>
    <w:rsid w:val="001B5F20"/>
    <w:rsid w:val="001B6AF0"/>
    <w:rsid w:val="001C6FD0"/>
    <w:rsid w:val="001C73F4"/>
    <w:rsid w:val="001C7F1E"/>
    <w:rsid w:val="001D28D3"/>
    <w:rsid w:val="001D40E6"/>
    <w:rsid w:val="001E07B5"/>
    <w:rsid w:val="001E375C"/>
    <w:rsid w:val="001E44A1"/>
    <w:rsid w:val="002018F2"/>
    <w:rsid w:val="00204C74"/>
    <w:rsid w:val="002063E3"/>
    <w:rsid w:val="00220ADF"/>
    <w:rsid w:val="002248A3"/>
    <w:rsid w:val="0025000D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27D3"/>
    <w:rsid w:val="0028444E"/>
    <w:rsid w:val="0028507D"/>
    <w:rsid w:val="002A03A6"/>
    <w:rsid w:val="002A11F4"/>
    <w:rsid w:val="002A2AF5"/>
    <w:rsid w:val="002A36D6"/>
    <w:rsid w:val="002B535D"/>
    <w:rsid w:val="002B7AFF"/>
    <w:rsid w:val="002D2610"/>
    <w:rsid w:val="002D7681"/>
    <w:rsid w:val="002E5172"/>
    <w:rsid w:val="002F4AAF"/>
    <w:rsid w:val="002F66FE"/>
    <w:rsid w:val="00302CF0"/>
    <w:rsid w:val="0030525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2D7A"/>
    <w:rsid w:val="0037351D"/>
    <w:rsid w:val="00375C7E"/>
    <w:rsid w:val="00377B6C"/>
    <w:rsid w:val="003822DC"/>
    <w:rsid w:val="00382B1F"/>
    <w:rsid w:val="003832CA"/>
    <w:rsid w:val="003841E4"/>
    <w:rsid w:val="00386B5D"/>
    <w:rsid w:val="003879D1"/>
    <w:rsid w:val="003924AF"/>
    <w:rsid w:val="00397238"/>
    <w:rsid w:val="003A56C0"/>
    <w:rsid w:val="003A610E"/>
    <w:rsid w:val="003B0C94"/>
    <w:rsid w:val="003B1074"/>
    <w:rsid w:val="003C01DF"/>
    <w:rsid w:val="003C5387"/>
    <w:rsid w:val="003C7562"/>
    <w:rsid w:val="003D02B1"/>
    <w:rsid w:val="003D3294"/>
    <w:rsid w:val="003E2624"/>
    <w:rsid w:val="003E3CB4"/>
    <w:rsid w:val="003E7C98"/>
    <w:rsid w:val="003F0249"/>
    <w:rsid w:val="003F469B"/>
    <w:rsid w:val="00411F1E"/>
    <w:rsid w:val="004134D2"/>
    <w:rsid w:val="0041638D"/>
    <w:rsid w:val="00416A20"/>
    <w:rsid w:val="00417A37"/>
    <w:rsid w:val="00421D71"/>
    <w:rsid w:val="00423F56"/>
    <w:rsid w:val="004351D0"/>
    <w:rsid w:val="00436570"/>
    <w:rsid w:val="00447CD5"/>
    <w:rsid w:val="00453CB3"/>
    <w:rsid w:val="004565E1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36EC"/>
    <w:rsid w:val="004A6F2C"/>
    <w:rsid w:val="004B490A"/>
    <w:rsid w:val="004B53D5"/>
    <w:rsid w:val="004C3969"/>
    <w:rsid w:val="004D16C5"/>
    <w:rsid w:val="004D3B90"/>
    <w:rsid w:val="004D5A26"/>
    <w:rsid w:val="004E1973"/>
    <w:rsid w:val="004E1E4B"/>
    <w:rsid w:val="004E3082"/>
    <w:rsid w:val="004E466C"/>
    <w:rsid w:val="004E6341"/>
    <w:rsid w:val="004F18B6"/>
    <w:rsid w:val="004F5FE8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2A79"/>
    <w:rsid w:val="005D38AB"/>
    <w:rsid w:val="005D7EC1"/>
    <w:rsid w:val="005E0CFB"/>
    <w:rsid w:val="005E3576"/>
    <w:rsid w:val="005F7B7A"/>
    <w:rsid w:val="00613D0A"/>
    <w:rsid w:val="006204E2"/>
    <w:rsid w:val="006207DD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6909"/>
    <w:rsid w:val="0069656A"/>
    <w:rsid w:val="00697B97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E34CC"/>
    <w:rsid w:val="006F4D5A"/>
    <w:rsid w:val="007049FF"/>
    <w:rsid w:val="00711561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6D29"/>
    <w:rsid w:val="0077329E"/>
    <w:rsid w:val="007757C0"/>
    <w:rsid w:val="0078009A"/>
    <w:rsid w:val="00791B31"/>
    <w:rsid w:val="00791ED6"/>
    <w:rsid w:val="00794C8E"/>
    <w:rsid w:val="00796AED"/>
    <w:rsid w:val="007A4540"/>
    <w:rsid w:val="007A5699"/>
    <w:rsid w:val="007C4F97"/>
    <w:rsid w:val="007C73C4"/>
    <w:rsid w:val="007C7BB9"/>
    <w:rsid w:val="007D3A38"/>
    <w:rsid w:val="007E6CEA"/>
    <w:rsid w:val="007E7376"/>
    <w:rsid w:val="00817C66"/>
    <w:rsid w:val="008246BF"/>
    <w:rsid w:val="00855681"/>
    <w:rsid w:val="00860129"/>
    <w:rsid w:val="00871F26"/>
    <w:rsid w:val="00875548"/>
    <w:rsid w:val="008774D2"/>
    <w:rsid w:val="00880517"/>
    <w:rsid w:val="00880AA6"/>
    <w:rsid w:val="008818BC"/>
    <w:rsid w:val="00885D88"/>
    <w:rsid w:val="008975A6"/>
    <w:rsid w:val="008A13EF"/>
    <w:rsid w:val="008A2050"/>
    <w:rsid w:val="008A224F"/>
    <w:rsid w:val="008A32E9"/>
    <w:rsid w:val="008A66B9"/>
    <w:rsid w:val="008B00D6"/>
    <w:rsid w:val="008B38AD"/>
    <w:rsid w:val="008C7029"/>
    <w:rsid w:val="00901EF5"/>
    <w:rsid w:val="009060A4"/>
    <w:rsid w:val="00906CA5"/>
    <w:rsid w:val="00912CF5"/>
    <w:rsid w:val="00914713"/>
    <w:rsid w:val="00915DBD"/>
    <w:rsid w:val="009223FA"/>
    <w:rsid w:val="009334C9"/>
    <w:rsid w:val="00933614"/>
    <w:rsid w:val="00937840"/>
    <w:rsid w:val="00945681"/>
    <w:rsid w:val="009525D4"/>
    <w:rsid w:val="00956A4A"/>
    <w:rsid w:val="0096676C"/>
    <w:rsid w:val="00980452"/>
    <w:rsid w:val="00980E4D"/>
    <w:rsid w:val="00982BE4"/>
    <w:rsid w:val="00995C51"/>
    <w:rsid w:val="009A1DEE"/>
    <w:rsid w:val="009A412B"/>
    <w:rsid w:val="009B40D7"/>
    <w:rsid w:val="009B46D8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5D6D"/>
    <w:rsid w:val="009F390F"/>
    <w:rsid w:val="009F7C6E"/>
    <w:rsid w:val="00A04789"/>
    <w:rsid w:val="00A07CA2"/>
    <w:rsid w:val="00A307CD"/>
    <w:rsid w:val="00A3698E"/>
    <w:rsid w:val="00A405B5"/>
    <w:rsid w:val="00A46436"/>
    <w:rsid w:val="00A52FEA"/>
    <w:rsid w:val="00A57AB7"/>
    <w:rsid w:val="00A8702F"/>
    <w:rsid w:val="00A921C9"/>
    <w:rsid w:val="00A93BC2"/>
    <w:rsid w:val="00AA6B6E"/>
    <w:rsid w:val="00AB406B"/>
    <w:rsid w:val="00AB60C9"/>
    <w:rsid w:val="00AB7B53"/>
    <w:rsid w:val="00AC7D6C"/>
    <w:rsid w:val="00AD0FA2"/>
    <w:rsid w:val="00AE1830"/>
    <w:rsid w:val="00AE22BB"/>
    <w:rsid w:val="00AF417C"/>
    <w:rsid w:val="00B24B41"/>
    <w:rsid w:val="00B24E86"/>
    <w:rsid w:val="00B323C2"/>
    <w:rsid w:val="00B3324D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819DA"/>
    <w:rsid w:val="00B82540"/>
    <w:rsid w:val="00B95B20"/>
    <w:rsid w:val="00BB0909"/>
    <w:rsid w:val="00BB58EC"/>
    <w:rsid w:val="00BB62ED"/>
    <w:rsid w:val="00BC6ED9"/>
    <w:rsid w:val="00BE33FF"/>
    <w:rsid w:val="00BE6CAD"/>
    <w:rsid w:val="00BF3F69"/>
    <w:rsid w:val="00C01522"/>
    <w:rsid w:val="00C11CE3"/>
    <w:rsid w:val="00C2016D"/>
    <w:rsid w:val="00C20BA0"/>
    <w:rsid w:val="00C231C7"/>
    <w:rsid w:val="00C2390C"/>
    <w:rsid w:val="00C267E5"/>
    <w:rsid w:val="00C32D29"/>
    <w:rsid w:val="00C50060"/>
    <w:rsid w:val="00C55E76"/>
    <w:rsid w:val="00C613DB"/>
    <w:rsid w:val="00C67AB5"/>
    <w:rsid w:val="00C73D0E"/>
    <w:rsid w:val="00CA01EF"/>
    <w:rsid w:val="00CB1660"/>
    <w:rsid w:val="00CC6783"/>
    <w:rsid w:val="00CE0EE4"/>
    <w:rsid w:val="00CE2259"/>
    <w:rsid w:val="00CF3ECC"/>
    <w:rsid w:val="00CF63EE"/>
    <w:rsid w:val="00D212DB"/>
    <w:rsid w:val="00D23251"/>
    <w:rsid w:val="00D24D2F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B6BCC"/>
    <w:rsid w:val="00DC1616"/>
    <w:rsid w:val="00DC16F3"/>
    <w:rsid w:val="00DD5970"/>
    <w:rsid w:val="00DE356D"/>
    <w:rsid w:val="00DE5F69"/>
    <w:rsid w:val="00DF59D2"/>
    <w:rsid w:val="00E128B5"/>
    <w:rsid w:val="00E14ED4"/>
    <w:rsid w:val="00E23AF8"/>
    <w:rsid w:val="00E36E0F"/>
    <w:rsid w:val="00E60C19"/>
    <w:rsid w:val="00E640EE"/>
    <w:rsid w:val="00E64467"/>
    <w:rsid w:val="00E87939"/>
    <w:rsid w:val="00E96356"/>
    <w:rsid w:val="00EA028A"/>
    <w:rsid w:val="00EA57A3"/>
    <w:rsid w:val="00EA6832"/>
    <w:rsid w:val="00EC0019"/>
    <w:rsid w:val="00EC5CD3"/>
    <w:rsid w:val="00ED3942"/>
    <w:rsid w:val="00ED4C16"/>
    <w:rsid w:val="00EF0F9D"/>
    <w:rsid w:val="00F040DB"/>
    <w:rsid w:val="00F13005"/>
    <w:rsid w:val="00F1584D"/>
    <w:rsid w:val="00F37286"/>
    <w:rsid w:val="00F4112F"/>
    <w:rsid w:val="00F46E60"/>
    <w:rsid w:val="00F57FC7"/>
    <w:rsid w:val="00F6215D"/>
    <w:rsid w:val="00F643DF"/>
    <w:rsid w:val="00F734CA"/>
    <w:rsid w:val="00F73514"/>
    <w:rsid w:val="00F80EB9"/>
    <w:rsid w:val="00F82537"/>
    <w:rsid w:val="00F83779"/>
    <w:rsid w:val="00FB30A7"/>
    <w:rsid w:val="00FC2CAD"/>
    <w:rsid w:val="00FC6D6D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40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A5021-BEDB-492F-B4A6-D95CEAD73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1366</properties:Words>
  <properties:Characters>7327</properties:Characters>
  <properties:Lines>195</properties:Lines>
  <properties:Paragraphs>65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8810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2018-07-23T07:42:00Z</dcterms:created>
  <dc:creator>Korisnik</dc:creator>
  <cp:lastModifiedBy>Maja Kocijan</cp:lastModifiedBy>
  <cp:lastPrinted>2018-07-23T09:27:00Z</cp:lastPrinted>
  <dcterms:modified xmlns:xsi="http://www.w3.org/2001/XMLSchema-instance" xsi:type="dcterms:W3CDTF">2018-07-23T10:08:00Z</dcterms:modified>
  <cp:revision>6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Lozni Crijepovi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