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585F52" w14:paraId="b5827aa" w14:textId="b5827aa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03250" cy="804545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585F5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E33A3" w:rsidR="009E33A3">
        <w:rPr>
          <w:sz w:val="24"/>
          <w:szCs w:val="24"/>
        </w:rPr>
        <w:t>Trgovački sud u Zagrebu</w:t>
      </w:r>
    </w:p>
    <w:p w:rsidRPr="009E33A3" w:rsidR="009E33A3" w:rsidP="009E33A3" w:rsidRDefault="00585F5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E33A3" w:rsidR="009E33A3">
        <w:rPr>
          <w:sz w:val="24"/>
          <w:szCs w:val="24"/>
        </w:rPr>
        <w:t xml:space="preserve">Zagreb, </w:t>
      </w:r>
      <w:proofErr w:type="spellStart"/>
      <w:r w:rsidRPr="009E33A3" w:rsidR="009E33A3">
        <w:rPr>
          <w:sz w:val="24"/>
          <w:szCs w:val="24"/>
        </w:rPr>
        <w:t>Amruševa</w:t>
      </w:r>
      <w:proofErr w:type="spellEnd"/>
      <w:r w:rsidRPr="009E33A3" w:rsidR="009E33A3">
        <w:rPr>
          <w:sz w:val="24"/>
          <w:szCs w:val="24"/>
        </w:rPr>
        <w:t xml:space="preserve">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585F52">
        <w:rPr>
          <w:sz w:val="24"/>
          <w:szCs w:val="24"/>
          <w:lang w:val="pt-BR"/>
        </w:rPr>
        <w:t>-195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</w:t>
      </w:r>
      <w:proofErr w:type="spellStart"/>
      <w:r w:rsidRPr="00832234">
        <w:rPr>
          <w:sz w:val="24"/>
          <w:szCs w:val="24"/>
        </w:rPr>
        <w:t>Zubaku</w:t>
      </w:r>
      <w:proofErr w:type="spellEnd"/>
      <w:r w:rsidRPr="00832234">
        <w:rPr>
          <w:sz w:val="24"/>
          <w:szCs w:val="24"/>
        </w:rPr>
        <w:t xml:space="preserve">, u stečajnom postupku nad dužnikom </w:t>
      </w:r>
      <w:r w:rsidRPr="00673A19" w:rsid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BE46CC">
        <w:rPr>
          <w:sz w:val="24"/>
          <w:szCs w:val="24"/>
        </w:rPr>
        <w:t>19. kolovoza</w:t>
      </w:r>
      <w:r w:rsidR="00673A19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AA6E28" w:rsidP="0011660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E41C26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</w:t>
      </w:r>
      <w:r w:rsidRPr="0041681E" w:rsidR="0041681E">
        <w:rPr>
          <w:sz w:val="24"/>
          <w:szCs w:val="24"/>
        </w:rPr>
        <w:t xml:space="preserve"> </w:t>
      </w:r>
      <w:proofErr w:type="spellStart"/>
      <w:r w:rsidR="00EE43B7">
        <w:rPr>
          <w:sz w:val="24"/>
          <w:szCs w:val="24"/>
        </w:rPr>
        <w:t>Arsenius</w:t>
      </w:r>
      <w:proofErr w:type="spellEnd"/>
      <w:r w:rsidR="00EE43B7">
        <w:rPr>
          <w:sz w:val="24"/>
          <w:szCs w:val="24"/>
        </w:rPr>
        <w:t xml:space="preserve"> d.o.o., Zagreb, </w:t>
      </w:r>
      <w:proofErr w:type="spellStart"/>
      <w:r w:rsidR="00EE43B7">
        <w:rPr>
          <w:sz w:val="24"/>
          <w:szCs w:val="24"/>
        </w:rPr>
        <w:t>Jaruščica</w:t>
      </w:r>
      <w:proofErr w:type="spellEnd"/>
      <w:r w:rsidR="00EE43B7">
        <w:rPr>
          <w:sz w:val="24"/>
          <w:szCs w:val="24"/>
        </w:rPr>
        <w:t xml:space="preserve"> 11, OIB: 74301282336, broj: </w:t>
      </w:r>
      <w:r w:rsidR="00B7194D">
        <w:rPr>
          <w:sz w:val="24"/>
          <w:szCs w:val="24"/>
        </w:rPr>
        <w:t>HR2923600001102487686.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B1261E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502C24" w:rsidR="00502C24">
        <w:rPr>
          <w:bCs/>
          <w:sz w:val="24"/>
          <w:szCs w:val="24"/>
          <w:lang w:val="pt-BR"/>
        </w:rPr>
        <w:t>F.K.T. INŽINJERING d.o.o. u stečaju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proofErr w:type="spellStart"/>
      <w:r w:rsidRPr="00F5247C" w:rsidR="00F5247C">
        <w:rPr>
          <w:sz w:val="24"/>
          <w:szCs w:val="24"/>
        </w:rPr>
        <w:t>Arsenius</w:t>
      </w:r>
      <w:proofErr w:type="spellEnd"/>
      <w:r w:rsidRPr="00F5247C" w:rsidR="00F5247C">
        <w:rPr>
          <w:sz w:val="24"/>
          <w:szCs w:val="24"/>
        </w:rPr>
        <w:t xml:space="preserve"> d.o.o., Zagreb</w:t>
      </w:r>
      <w:r w:rsidR="00B1261E">
        <w:rPr>
          <w:sz w:val="24"/>
          <w:szCs w:val="24"/>
        </w:rPr>
        <w:t>, koji nije dao najvišu ponudu na spomenutoj dražbi. Slijedom navedenog,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Pr="00E64464" w:rsid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Pr="00310F6A" w:rsidR="00310F6A">
        <w:rPr>
          <w:sz w:val="24"/>
          <w:szCs w:val="24"/>
        </w:rPr>
        <w:t xml:space="preserve"> </w:t>
      </w:r>
      <w:r w:rsidRPr="009A2ECC" w:rsidR="009A2ECC">
        <w:rPr>
          <w:sz w:val="24"/>
          <w:szCs w:val="24"/>
        </w:rPr>
        <w:t>na račun naveden u izvještaju FINE za vraćanje jamčevine</w:t>
      </w:r>
      <w:r w:rsidR="00E353CD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86402C" w:rsidR="0086402C">
        <w:rPr>
          <w:sz w:val="24"/>
          <w:szCs w:val="24"/>
        </w:rPr>
        <w:t xml:space="preserve">19. kolovoza </w:t>
      </w:r>
      <w:r w:rsidRPr="009454EC" w:rsidR="009454EC">
        <w:rPr>
          <w:sz w:val="24"/>
          <w:szCs w:val="24"/>
        </w:rPr>
        <w:t>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38715A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2A3429" w:rsidR="00720596" w:rsidP="00D65985" w:rsidRDefault="00720596">
      <w:pPr>
        <w:rPr>
          <w:sz w:val="24"/>
          <w:szCs w:val="24"/>
        </w:rPr>
      </w:pPr>
    </w:p>
    <w:p w:rsidRPr="00400817" w:rsidR="0038715A" w:rsidP="00400817" w:rsidRDefault="0038715A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Pr="00400817" w:rsidR="0038715A" w:rsidP="00400817" w:rsidRDefault="0038715A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E33A3" w:rsidP="0038715A" w:rsidRDefault="009E33A3">
      <w:pPr>
        <w:pStyle w:val="Odlomakpopisa"/>
        <w:jc w:val="both"/>
        <w:rPr>
          <w:sz w:val="24"/>
          <w:szCs w:val="24"/>
        </w:rPr>
      </w:pPr>
    </w:p>
    <w:p w:rsidRPr="009E33A3" w:rsidR="0038715A" w:rsidP="0038715A" w:rsidRDefault="0038715A">
      <w:pPr>
        <w:pStyle w:val="Odlomakpopisa"/>
        <w:jc w:val="both"/>
        <w:rPr>
          <w:sz w:val="24"/>
          <w:szCs w:val="24"/>
        </w:rPr>
      </w:pPr>
    </w:p>
    <w:sectPr w:rsidRPr="009E33A3" w:rsidR="0038715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spelling="clean" w:grammar="clean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2248AC"/>
    <w:rsid w:val="002534F0"/>
    <w:rsid w:val="0027285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8715A"/>
    <w:rsid w:val="00391CB2"/>
    <w:rsid w:val="00396C64"/>
    <w:rsid w:val="003A73AE"/>
    <w:rsid w:val="003D4067"/>
    <w:rsid w:val="003D56DA"/>
    <w:rsid w:val="003E69E4"/>
    <w:rsid w:val="003F0353"/>
    <w:rsid w:val="00406C99"/>
    <w:rsid w:val="004117EE"/>
    <w:rsid w:val="0041681E"/>
    <w:rsid w:val="00434E43"/>
    <w:rsid w:val="0045349E"/>
    <w:rsid w:val="00457301"/>
    <w:rsid w:val="00463006"/>
    <w:rsid w:val="00502C24"/>
    <w:rsid w:val="00520782"/>
    <w:rsid w:val="0053379A"/>
    <w:rsid w:val="00557785"/>
    <w:rsid w:val="00571DD6"/>
    <w:rsid w:val="00577C20"/>
    <w:rsid w:val="00585F52"/>
    <w:rsid w:val="00587AB3"/>
    <w:rsid w:val="005E2DCC"/>
    <w:rsid w:val="005F0110"/>
    <w:rsid w:val="005F4A18"/>
    <w:rsid w:val="006015DE"/>
    <w:rsid w:val="006123B2"/>
    <w:rsid w:val="00613C2B"/>
    <w:rsid w:val="00625639"/>
    <w:rsid w:val="00655BF2"/>
    <w:rsid w:val="00664767"/>
    <w:rsid w:val="00673A19"/>
    <w:rsid w:val="00684604"/>
    <w:rsid w:val="00684F98"/>
    <w:rsid w:val="0069569B"/>
    <w:rsid w:val="006C149F"/>
    <w:rsid w:val="00704D47"/>
    <w:rsid w:val="00707F55"/>
    <w:rsid w:val="00720596"/>
    <w:rsid w:val="007944A7"/>
    <w:rsid w:val="007B1CD9"/>
    <w:rsid w:val="007B2F69"/>
    <w:rsid w:val="007C08F1"/>
    <w:rsid w:val="007C340E"/>
    <w:rsid w:val="007C516D"/>
    <w:rsid w:val="007E0496"/>
    <w:rsid w:val="00801E56"/>
    <w:rsid w:val="008152A2"/>
    <w:rsid w:val="00831A30"/>
    <w:rsid w:val="00832234"/>
    <w:rsid w:val="00860938"/>
    <w:rsid w:val="0086402C"/>
    <w:rsid w:val="008832ED"/>
    <w:rsid w:val="00883B8D"/>
    <w:rsid w:val="00890658"/>
    <w:rsid w:val="008A286D"/>
    <w:rsid w:val="008B41CA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A2ECC"/>
    <w:rsid w:val="009B5364"/>
    <w:rsid w:val="009E087B"/>
    <w:rsid w:val="009E1877"/>
    <w:rsid w:val="009E33A3"/>
    <w:rsid w:val="00A076B8"/>
    <w:rsid w:val="00A17E1D"/>
    <w:rsid w:val="00A333A5"/>
    <w:rsid w:val="00A34E95"/>
    <w:rsid w:val="00A43931"/>
    <w:rsid w:val="00A43DCF"/>
    <w:rsid w:val="00A60A75"/>
    <w:rsid w:val="00A60A77"/>
    <w:rsid w:val="00A8753B"/>
    <w:rsid w:val="00A942A8"/>
    <w:rsid w:val="00AA6E28"/>
    <w:rsid w:val="00AD7D71"/>
    <w:rsid w:val="00AE6F93"/>
    <w:rsid w:val="00B00B0F"/>
    <w:rsid w:val="00B04D1A"/>
    <w:rsid w:val="00B1261E"/>
    <w:rsid w:val="00B27A74"/>
    <w:rsid w:val="00B4513B"/>
    <w:rsid w:val="00B7194D"/>
    <w:rsid w:val="00B75C25"/>
    <w:rsid w:val="00B7625C"/>
    <w:rsid w:val="00B96AAA"/>
    <w:rsid w:val="00BC0213"/>
    <w:rsid w:val="00BC6197"/>
    <w:rsid w:val="00BE46CC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41C26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EE43B7"/>
    <w:rsid w:val="00F02397"/>
    <w:rsid w:val="00F44540"/>
    <w:rsid w:val="00F5247C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871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715A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715A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715A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715A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15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15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15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15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Boris Marohnić</item>
      <item>Metro living d.o.o.</item>
      <item>Mihael Sokol punomoćnik sudionika u postupku F.K.T. INŽINJERING d.o.o.</item>
    </izvorni_sadrzaj>
    <derivirana_varijabla naziv="DomainObject.Predmet.OstaliListFormated_1">
      <item>Boris Marohnić</item>
      <item>Metro living d.o.o.</item>
      <item>Mihael Sokol punomoćnik sudionika u postupku F.K.T. INŽINJERING d.o.o.</item>
    </derivirana_varijabla>
  </DomainObject.Predmet.OstaliListFormated>
  <DomainObject.Predmet.OstaliListFormatedOIB>
    <izvorni_sadrzaj>
      <item>Boris Marohnić, OIB 30112603207</item>
      <item>Metro living d.o.o.</item>
      <item>Mihael Sokol, OIB 05567153254 punomoćnik sudionika u postupku F.K.T. INŽINJERING d.o.o.</item>
    </izvorni_sadrzaj>
    <derivirana_varijabla naziv="DomainObject.Predmet.OstaliListFormatedOIB_1">
      <item>Boris Marohnić, OIB 30112603207</item>
      <item>Metro living d.o.o.</item>
      <item>Mihael Sokol, OIB 05567153254 punomoćnik sudionika u postupku F.K.T. INŽINJERING d.o.o.</item>
    </derivirana_varijabla>
  </DomainObject.Predmet.OstaliListFormatedOIB>
  <DomainObject.Predmet.OstaliListFormatedWithAdress>
    <izvorni_sadrzaj>
      <item>Boris Marohnić, Janeza Trdine 1, 51000 Rijeka</item>
      <item>Metro living d.o.o., Sobolski put 16, 10000 Zagreb</item>
      <item>Mihael Sokol, Jarušćica 5, 10000 Zagreb punomoćnik sudionika u postupku F.K.T. INŽINJERING d.o.o.</item>
    </izvorni_sadrzaj>
    <derivirana_varijabla naziv="DomainObject.Predmet.OstaliListFormatedWithAdress_1">
      <item>Boris Marohnić, Janeza Trdine 1, 51000 Rijeka</item>
      <item>Metro living d.o.o., Sobolski put 16, 10000 Zagreb</item>
      <item>Mihael Sokol, Jarušćica 5, 10000 Zagreb punomoćnik sudionika u postupku F.K.T. INŽINJERING d.o.o.</item>
    </derivirana_varijabla>
  </DomainObject.Predmet.OstaliListFormatedWithAdress>
  <DomainObject.Predmet.OstaliListFormatedWithAdressOIB>
    <izvorni_sadrzaj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izvorni_sadrzaj>
    <derivirana_varijabla naziv="DomainObject.Predmet.OstaliListFormatedWithAdressOIB_1"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derivirana_varijabla>
  </DomainObject.Predmet.OstaliListFormatedWithAdressOIB>
  <DomainObject.Predmet.OstaliListNazivFormated>
    <izvorni_sadrzaj>
      <item>Boris Marohnić</item>
      <item>Metro living d.o.o.</item>
      <item>Mihael Sokol</item>
    </izvorni_sadrzaj>
    <derivirana_varijabla naziv="DomainObject.Predmet.OstaliListNazivFormated_1">
      <item>Boris Marohnić</item>
      <item>Metro living d.o.o.</item>
      <item>Mihael Sokol</item>
    </derivirana_varijabla>
  </DomainObject.Predmet.OstaliListNazivFormated>
  <DomainObject.Predmet.OstaliListNazivFormatedOIB>
    <izvorni_sadrzaj>
      <item>Boris Marohnić, OIB 30112603207</item>
      <item>Metro living d.o.o.</item>
      <item>Mihael Sokol, OIB 05567153254</item>
    </izvorni_sadrzaj>
    <derivirana_varijabla naziv="DomainObject.Predmet.OstaliListNazivFormatedOIB_1">
      <item>Boris Marohnić, OIB 30112603207</item>
      <item>Metro living d.o.o.</item>
      <item>Mihael Sokol, OIB 05567153254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Boris Marohnić</item>
      <item>Metro living d.o.o.</item>
      <item>Mihael Sokol</item>
    </izvorni_sadrzaj>
    <derivirana_varijabla naziv="DomainObject.Predmet.SudioniciListNaziv_1">
      <item>F.K.T. INŽINJERING d.o.o.</item>
      <item>FINA Regionalni centar Zagreb</item>
      <item>MIHAEL SOKOL</item>
      <item>Boris Marohnić</item>
      <item>Metro living d.o.o.</item>
      <item>Mihael Sokol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30112603207</item>
      <item>, OIB null</item>
      <item>, OIB 05567153254</item>
    </izvorni_sadrzaj>
    <derivirana_varijabla naziv="DomainObject.Predmet.SudioniciListNazivOIB_1">
      <item>, OIB 64936768836</item>
      <item>, OIB 85821130368</item>
      <item>, OIB 05567153254</item>
      <item>, OIB 30112603207</item>
      <item>, OIB null</item>
      <item>, OIB 05567153254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St-5156/2015-193</izvorni_sadrzaj>
    <derivirana_varijabla naziv="DomainObject.PredzadnjaOdlukaIzPredmeta.Oznaka_1">St-5156/2015-193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190</properties:Words>
  <properties:Characters>969</properties:Characters>
  <properties:Lines>38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2019-08-19T10:36:00Z</dcterms:created>
  <dc:creator>nmarkovic</dc:creator>
  <cp:lastModifiedBy>Dijana Hadžić</cp:lastModifiedBy>
  <cp:lastPrinted>2019-08-19T13:06:00Z</cp:lastPrinted>
  <dcterms:modified xmlns:xsi="http://www.w3.org/2001/XMLSchema-instance" xsi:type="dcterms:W3CDTF">2019-08-19T13:06:00Z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(104. zaključak - vraćanje jamčevine Arsenius.docx)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