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0268" w14:paraId="59c0268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A92EA1" w:rsidR="00517DA4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7DA4" w:rsidP="008E2607" w:rsidR="00517DA4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517DA4" w:rsidP="00A77BA4" w:rsidR="00517DA4"/>
    <w:p w:rsidRDefault="00A92EA1" w:rsidP="00517DA4" w:rsidR="00A77BA4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color w:val="000000"/>
        </w:rPr>
        <w:t>SIBIK d.o.o.  za proizvodnju i trgovinu drvom, u stečaju, Gorjani, Kula 49, OIB  56521105170, MBS 030086715</w:t>
      </w:r>
      <w:r>
        <w:t xml:space="preserve">,  </w:t>
      </w:r>
      <w:r w:rsidR="00A77BA4">
        <w:t xml:space="preserve">dana 28. veljače 2018. </w:t>
      </w:r>
    </w:p>
    <w:p w:rsidRDefault="0005029C" w:rsidP="00472F09" w:rsidR="0005029C">
      <w:pPr>
        <w:pStyle w:val="Tijeloteksta"/>
      </w:pPr>
    </w:p>
    <w:p w:rsidRDefault="00517DA4" w:rsidP="00472F09" w:rsidR="00517DA4">
      <w:pPr>
        <w:pStyle w:val="Tijeloteksta"/>
      </w:pPr>
    </w:p>
    <w:p w:rsidRDefault="001051FD" w:rsidP="00A92EA1" w:rsidR="00517DA4">
      <w:pPr>
        <w:jc w:val="center"/>
      </w:pPr>
      <w:r>
        <w:t>z a k l j u č i o     j e</w:t>
      </w:r>
    </w:p>
    <w:p w:rsidRDefault="00517DA4" w:rsidP="00922070" w:rsidR="00517DA4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92EA1" w:rsidP="00A92EA1" w:rsidR="00A92EA1">
      <w:pPr>
        <w:pStyle w:val="Tijeloteksta"/>
        <w:rPr>
          <w:bCs/>
        </w:rPr>
      </w:pPr>
    </w:p>
    <w:p w:rsidRDefault="00A92EA1" w:rsidP="00A92EA1" w:rsidR="00A92EA1">
      <w:pPr>
        <w:pStyle w:val="Odlomakpopisa"/>
        <w:numPr>
          <w:ilvl w:val="0"/>
          <w:numId w:val="21"/>
        </w:numPr>
        <w:jc w:val="both"/>
      </w:pPr>
      <w:r>
        <w:t>Upisanih u zk.ul. 351 k.o. Gorjani  k.č.br. 2581 u naravi proizvodni pogon za preradu drveta u Gorjanima, Kremenjača sa 318 čhv i 1144 m2.</w:t>
      </w:r>
    </w:p>
    <w:p w:rsidRDefault="00A92EA1" w:rsidP="00A92EA1" w:rsidR="00A92EA1">
      <w:pPr>
        <w:ind w:left="1065"/>
        <w:jc w:val="both"/>
      </w:pPr>
      <w:r>
        <w:t>Na navedenim nekretninama upisano je razlučno pravo u korist razlučnog vjerovnika Partner banka d.d. Zagreb.</w:t>
      </w:r>
    </w:p>
    <w:p w:rsidRDefault="00A92EA1" w:rsidP="00A92EA1" w:rsidR="00A92EA1">
      <w:pPr>
        <w:ind w:left="705"/>
        <w:jc w:val="both"/>
      </w:pPr>
    </w:p>
    <w:p w:rsidRDefault="00A92EA1" w:rsidP="00A92EA1" w:rsidR="00A92EA1" w:rsidRPr="00A92EA1">
      <w:pPr>
        <w:pStyle w:val="Odlomakpopisa"/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Upisanih u zk.ul. 2372 k.o. Gorjani k.č.br. 2580 u naravi oranica Kremenjača sa 519 čhv i 1867 m2.</w:t>
      </w:r>
    </w:p>
    <w:p w:rsidRDefault="00A92EA1" w:rsidP="00A92EA1" w:rsidR="00A92EA1">
      <w:pPr>
        <w:pStyle w:val="Odlomakpopisa"/>
        <w:ind w:left="1065"/>
        <w:jc w:val="both"/>
      </w:pPr>
      <w:r>
        <w:t>Na navedenim nekretninama upisano je razlučno pravo u korist razlučnog vjerovnika Partner banka d.d. Zagreb.</w:t>
      </w:r>
    </w:p>
    <w:p w:rsidRDefault="00A77BA4" w:rsidP="00A92EA1" w:rsidR="00A77BA4" w:rsidRPr="00A77BA4">
      <w:pPr>
        <w:jc w:val="both"/>
        <w:rPr>
          <w:color w:val="000000"/>
        </w:rPr>
      </w:pP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A569B1">
        <w:t>2</w:t>
      </w:r>
      <w:r w:rsidR="00A92EA1">
        <w:t>2</w:t>
      </w:r>
      <w:r w:rsidR="00A569B1">
        <w:t xml:space="preserve">. ožujak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A569B1">
        <w:t>10</w:t>
      </w:r>
      <w:r w:rsidR="006671B7">
        <w:t>,</w:t>
      </w:r>
      <w:r w:rsidR="00517DA4">
        <w:t>00</w:t>
      </w:r>
      <w:r w:rsidR="0070675D">
        <w:t xml:space="preserve"> </w:t>
      </w:r>
      <w:r w:rsidR="00912890"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A92EA1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  <w:r w:rsidR="00B47A86"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A92EA1" w:rsidR="00A60048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A569B1">
        <w:t xml:space="preserve">8. veljača </w:t>
      </w:r>
      <w:r w:rsidR="00A60048">
        <w:t xml:space="preserve"> 2018.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517DA4" w:rsidP="001E716B" w:rsidR="00517DA4"/>
    <w:p w:rsidRDefault="00374827" w:rsidP="00A92EA1" w:rsidR="00A92EA1">
      <w:r>
        <w:t>DNA:</w:t>
      </w:r>
    </w:p>
    <w:p w:rsidRDefault="00A92EA1" w:rsidP="00A92EA1" w:rsidR="00A92EA1">
      <w:pPr>
        <w:pStyle w:val="Tijeloteksta"/>
        <w:numPr>
          <w:ilvl w:val="0"/>
          <w:numId w:val="11"/>
        </w:numPr>
        <w:jc w:val="left"/>
      </w:pPr>
      <w:r>
        <w:t>stečajna upraviteljica Marijana Božić</w:t>
      </w:r>
    </w:p>
    <w:p w:rsidRDefault="00A92EA1" w:rsidP="00A92EA1" w:rsidR="00A92EA1">
      <w:pPr>
        <w:pStyle w:val="Tijeloteksta"/>
        <w:numPr>
          <w:ilvl w:val="0"/>
          <w:numId w:val="11"/>
        </w:numPr>
        <w:jc w:val="left"/>
      </w:pPr>
      <w:r>
        <w:t>razlučni vjerovnik Partner banka d.d. Zagreb, Podružnica Osijek, Trg A. Starčevića 3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A92EA1" w:rsidP="00517DA4" w:rsidR="00374827">
      <w:pPr>
        <w:pStyle w:val="Tijeloteksta"/>
        <w:numPr>
          <w:ilvl w:val="0"/>
          <w:numId w:val="11"/>
        </w:numPr>
        <w:jc w:val="left"/>
      </w:pPr>
      <w:r>
        <w:t>roč. 22</w:t>
      </w:r>
      <w:r w:rsidR="00517DA4">
        <w:t>/3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A92EA1">
      <w:t>3 St-264/16-4</w:t>
    </w:r>
    <w:r w:rsidR="00517DA4">
      <w:t>0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29D3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SIBIK d.o.o. za proizvodnju i trgovinu drvom</izvorni_sadrzaj>
    <derivirana_varijabla naziv="DomainObject.Predmet.ProtustrankaFormated_1">  SIBIK d.o.o. za proizvodnju i trgovinu drvom</derivirana_varijabla>
  </DomainObject.Predmet.ProtustrankaFormated>
  <DomainObject.Predmet.ProtustrankaFormatedOIB>
    <izvorni_sadrzaj>  SIBIK d.o.o. za proizvodnju i trgovinu drvom, OIB 56521105170</izvorni_sadrzaj>
    <derivirana_varijabla naziv="DomainObject.Predmet.ProtustrankaFormatedOIB_1">  SIBIK d.o.o. za proizvodnju i trgovinu drvom, OIB 56521105170</derivirana_varijabla>
  </DomainObject.Predmet.ProtustrankaFormatedOIB>
  <DomainObject.Predmet.ProtustrankaFormatedWithAdress>
    <izvorni_sadrzaj> SIBIK d.o.o. za proizvodnju i trgovinu drvom, Kula 49, 31422 Gorjani</izvorni_sadrzaj>
    <derivirana_varijabla naziv="DomainObject.Predmet.ProtustrankaFormatedWithAdress_1"> SIBIK d.o.o. za proizvodnju i trgovinu drvom, Kula 49, 31422 Gorjani</derivirana_varijabla>
  </DomainObject.Predmet.ProtustrankaFormatedWithAdress>
  <DomainObject.Predmet.ProtustrankaFormatedWithAdressOIB>
    <izvorni_sadrzaj> SIBIK d.o.o. za proizvodnju i trgovinu drvom, OIB 56521105170, Kula 49, 31422 Gorjani</izvorni_sadrzaj>
    <derivirana_varijabla naziv="DomainObject.Predmet.ProtustrankaFormatedWithAdressOIB_1"> SIBIK d.o.o. za proizvodnju i trgovinu drvom, OIB 56521105170, Kula 49, 31422 Gorjani</derivirana_varijabla>
  </DomainObject.Predmet.ProtustrankaFormatedWithAdressOIB>
  <DomainObject.Predmet.ProtustrankaWithAdress>
    <izvorni_sadrzaj>SIBIK d.o.o. za proizvodnju i trgovinu drvom Kula 49, 31422 Gorjani</izvorni_sadrzaj>
    <derivirana_varijabla naziv="DomainObject.Predmet.ProtustrankaWithAdress_1">SIBIK d.o.o. za proizvodnju i trgovinu drvom Kula 49, 31422 Gorjani</derivirana_varijabla>
  </DomainObject.Predmet.ProtustrankaWithAdress>
  <DomainObject.Predmet.ProtustrankaWithAdressOIB>
    <izvorni_sadrzaj>SIBIK d.o.o. za proizvodnju i trgovinu drvom, OIB 56521105170, Kula 49, 31422 Gorjani</izvorni_sadrzaj>
    <derivirana_varijabla naziv="DomainObject.Predmet.ProtustrankaWithAdressOIB_1">SIBIK d.o.o. za proizvodnju i trgovinu drvom, OIB 56521105170, Kula 49, 31422 Gorjani</derivirana_varijabla>
  </DomainObject.Predmet.ProtustrankaWithAdressOIB>
  <DomainObject.Predmet.ProtustrankaNazivFormated>
    <izvorni_sadrzaj>SIBIK d.o.o. za proizvodnju i trgovinu drvom</izvorni_sadrzaj>
    <derivirana_varijabla naziv="DomainObject.Predmet.ProtustrankaNazivFormated_1">SIBIK d.o.o. za proizvodnju i trgovinu drvom</derivirana_varijabla>
  </DomainObject.Predmet.ProtustrankaNazivFormated>
  <DomainObject.Predmet.ProtustrankaNazivFormatedOIB>
    <izvorni_sadrzaj>SIBIK d.o.o. za proizvodnju i trgovinu drvom, OIB 56521105170</izvorni_sadrzaj>
    <derivirana_varijabla naziv="DomainObject.Predmet.ProtustrankaNazivFormatedOIB_1">SIBIK d.o.o. za proizvodnju i trgovinu drvom, OIB 56521105170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BANKA d.d. ZAGREB</izvorni_sadrzaj>
    <derivirana_varijabla naziv="DomainObject.Predmet.StrankaFormated_1">  PARTNER BANKA d.d. ZAGREB</derivirana_varijabla>
  </DomainObject.Predmet.StrankaFormated>
  <DomainObject.Predmet.StrankaFormatedOIB>
    <izvorni_sadrzaj>  PARTNER BANKA d.d. ZAGREB, OIB 71221608291</izvorni_sadrzaj>
    <derivirana_varijabla naziv="DomainObject.Predmet.StrankaFormatedOIB_1">  PARTNER BANKA d.d. ZAGREB, OIB 71221608291</derivirana_varijabla>
  </DomainObject.Predmet.StrankaFormatedOIB>
  <DomainObject.Predmet.StrankaFormatedWithAdress>
    <izvorni_sadrzaj> PARTNER BANKA d.d. ZAGREB, Vončinina 2, 10000 Zagreb</izvorni_sadrzaj>
    <derivirana_varijabla naziv="DomainObject.Predmet.StrankaFormatedWithAdress_1"> PARTNER BANKA d.d. ZAGREB, Vončinina 2, 10000 Zagreb</derivirana_varijabla>
  </DomainObject.Predmet.StrankaFormatedWithAdress>
  <DomainObject.Predmet.StrankaFormatedWithAdressOIB>
    <izvorni_sadrzaj> PARTNER BANKA d.d. ZAGREB, OIB 71221608291, Vončinina 2, 10000 Zagreb</izvorni_sadrzaj>
    <derivirana_varijabla naziv="DomainObject.Predmet.StrankaFormatedWithAdressOIB_1"> PARTNER BANKA d.d. ZAGREB, OIB 71221608291, Vončinina 2, 10000 Zagreb</derivirana_varijabla>
  </DomainObject.Predmet.StrankaFormatedWithAdressOIB>
  <DomainObject.Predmet.StrankaWithAdress>
    <izvorni_sadrzaj>PARTNER BANKA d.d. ZAGREB Vončinina 2,10000 Zagreb</izvorni_sadrzaj>
    <derivirana_varijabla naziv="DomainObject.Predmet.StrankaWithAdress_1">PARTNER BANKA d.d. ZAGREB Vončinina 2,10000 Zagreb</derivirana_varijabla>
  </DomainObject.Predmet.StrankaWithAdress>
  <DomainObject.Predmet.StrankaWithAdressOIB>
    <izvorni_sadrzaj>PARTNER BANKA d.d. ZAGREB, OIB 71221608291, Vončinina 2,10000 Zagreb</izvorni_sadrzaj>
    <derivirana_varijabla naziv="DomainObject.Predmet.StrankaWithAdressOIB_1">PARTNER BANKA d.d. ZAGREB, OIB 71221608291, Vončinina 2,10000 Zagreb</derivirana_varijabla>
  </DomainObject.Predmet.StrankaWithAdressOIB>
  <DomainObject.Predmet.StrankaNazivFormated>
    <izvorni_sadrzaj>PARTNER BANKA d.d. ZAGREB</izvorni_sadrzaj>
    <derivirana_varijabla naziv="DomainObject.Predmet.StrankaNazivFormated_1">PARTNER BANKA d.d. ZAGREB</derivirana_varijabla>
  </DomainObject.Predmet.StrankaNazivFormated>
  <DomainObject.Predmet.StrankaNazivFormatedOIB>
    <izvorni_sadrzaj>PARTNER BANKA d.d. ZAGREB, OIB 71221608291</izvorni_sadrzaj>
    <derivirana_varijabla naziv="DomainObject.Predmet.StrankaNazivFormatedOIB_1">PARTNER BANKA d.d. ZAGREB, OIB 71221608291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PARTNER BANKA d.d. ZAGREB</item>
    </izvorni_sadrzaj>
    <derivirana_varijabla naziv="DomainObject.Predmet.StrankaListFormated_1">
      <item>PARTNER BANKA d.d. ZAGREB</item>
    </derivirana_varijabla>
  </DomainObject.Predmet.StrankaListFormated>
  <DomainObject.Predmet.StrankaListFormatedOIB>
    <izvorni_sadrzaj>
      <item>PARTNER BANKA d.d. ZAGREB, OIB 71221608291</item>
    </izvorni_sadrzaj>
    <derivirana_varijabla naziv="DomainObject.Predmet.StrankaListFormatedOIB_1">
      <item>PARTNER BANKA d.d. ZAGREB, OIB 71221608291</item>
    </derivirana_varijabla>
  </DomainObject.Predmet.StrankaListFormatedOIB>
  <DomainObject.Predmet.StrankaListFormatedWithAdress>
    <izvorni_sadrzaj>
      <item>PARTNER BANKA d.d. ZAGREB, Vončinina 2, 10000 Zagreb</item>
    </izvorni_sadrzaj>
    <derivirana_varijabla naziv="DomainObject.Predmet.StrankaListFormatedWithAdress_1">
      <item>PARTNER BANKA d.d. ZAGREB, Vončinina 2, 10000 Zagreb</item>
    </derivirana_varijabla>
  </DomainObject.Predmet.StrankaListFormatedWithAdress>
  <DomainObject.Predmet.StrankaListFormatedWithAdressOIB>
    <izvorni_sadrzaj>
      <item>PARTNER BANKA d.d. ZAGREB, OIB 71221608291, Vončinina 2, 10000 Zagreb</item>
    </izvorni_sadrzaj>
    <derivirana_varijabla naziv="DomainObject.Predmet.StrankaListFormatedWithAdressOIB_1">
      <item>PARTNER BANKA d.d. ZAGREB, OIB 71221608291, Vončinina 2, 10000 Zagreb</item>
    </derivirana_varijabla>
  </DomainObject.Predmet.StrankaListFormatedWithAdressOIB>
  <DomainObject.Predmet.StrankaListNazivFormated>
    <izvorni_sadrzaj>
      <item>PARTNER BANKA d.d. ZAGREB</item>
    </izvorni_sadrzaj>
    <derivirana_varijabla naziv="DomainObject.Predmet.StrankaListNazivFormated_1">
      <item>PARTNER BANKA d.d. ZAGREB</item>
    </derivirana_varijabla>
  </DomainObject.Predmet.StrankaListNazivFormated>
  <DomainObject.Predmet.StrankaListNazivFormatedOIB>
    <izvorni_sadrzaj>
      <item>PARTNER BANKA d.d. ZAGREB, OIB 71221608291</item>
    </izvorni_sadrzaj>
    <derivirana_varijabla naziv="DomainObject.Predmet.StrankaListNazivFormatedOIB_1">
      <item>PARTNER BANKA d.d. ZAGREB, OIB 71221608291</item>
    </derivirana_varijabla>
  </DomainObject.Predmet.StrankaListNazivFormatedOIB>
  <DomainObject.Predmet.ProtuStrankaListFormated>
    <izvorni_sadrzaj>
      <item>SIBIK d.o.o. za proizvodnju i trgovinu drvom</item>
    </izvorni_sadrzaj>
    <derivirana_varijabla naziv="DomainObject.Predmet.ProtuStrankaListFormated_1">
      <item>SIBIK d.o.o. za proizvodnju i trgovinu drvom</item>
    </derivirana_varijabla>
  </DomainObject.Predmet.ProtuStrankaListFormated>
  <DomainObject.Predmet.ProtuStrankaListFormatedOIB>
    <izvorni_sadrzaj>
      <item>SIBIK d.o.o. za proizvodnju i trgovinu drvom, OIB 56521105170</item>
    </izvorni_sadrzaj>
    <derivirana_varijabla naziv="DomainObject.Predmet.ProtuStrankaListFormatedOIB_1">
      <item>SIBIK d.o.o. za proizvodnju i trgovinu drvom, OIB 56521105170</item>
    </derivirana_varijabla>
  </DomainObject.Predmet.ProtuStrankaListFormatedOIB>
  <DomainObject.Predmet.ProtuStrankaListFormatedWithAdress>
    <izvorni_sadrzaj>
      <item>SIBIK d.o.o. za proizvodnju i trgovinu drvom, Kula 49, 31422 Gorjani</item>
    </izvorni_sadrzaj>
    <derivirana_varijabla naziv="DomainObject.Predmet.ProtuStrankaListFormatedWithAdress_1">
      <item>SIBIK d.o.o. za proizvodnju i trgovinu drvom, Kula 49, 31422 Gorjani</item>
    </derivirana_varijabla>
  </DomainObject.Predmet.ProtuStrankaListFormatedWithAdress>
  <DomainObject.Predmet.ProtuStrankaListFormatedWithAdressOIB>
    <izvorni_sadrzaj>
      <item>SIBIK d.o.o. za proizvodnju i trgovinu drvom, OIB 56521105170, Kula 49, 31422 Gorjani</item>
    </izvorni_sadrzaj>
    <derivirana_varijabla naziv="DomainObject.Predmet.ProtuStrankaListFormatedWithAdressOIB_1">
      <item>SIBIK d.o.o. za proizvodnju i trgovinu drvom, OIB 56521105170, Kula 49, 31422 Gorjani</item>
    </derivirana_varijabla>
  </DomainObject.Predmet.ProtuStrankaListFormatedWithAdressOIB>
  <DomainObject.Predmet.ProtuStrankaListNazivFormated>
    <izvorni_sadrzaj>
      <item>SIBIK d.o.o. za proizvodnju i trgovinu drvom</item>
    </izvorni_sadrzaj>
    <derivirana_varijabla naziv="DomainObject.Predmet.ProtuStrankaListNazivFormated_1">
      <item>SIBIK d.o.o. za proizvodnju i trgovinu drvom</item>
    </derivirana_varijabla>
  </DomainObject.Predmet.ProtuStrankaListNazivFormated>
  <DomainObject.Predmet.ProtuStrankaListNazivFormatedOIB>
    <izvorni_sadrzaj>
      <item>SIBIK d.o.o. za proizvodnju i trgovinu drvom, OIB 56521105170</item>
    </izvorni_sadrzaj>
    <derivirana_varijabla naziv="DomainObject.Predmet.ProtuStrankaListNazivFormatedOIB_1">
      <item>SIBIK d.o.o. za proizvodnju i trgovinu drvom, OIB 56521105170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BANKA d.d. ZAGREB</izvorni_sadrzaj>
    <derivirana_varijabla naziv="DomainObject.Predmet.StrankaIDrugi_1">PARTNER BANKA d.d. ZAGREB</derivirana_varijabla>
  </DomainObject.Predmet.StrankaIDrugi>
  <DomainObject.Predmet.ProtustrankaIDrugi>
    <izvorni_sadrzaj>SIBIK d.o.o. za proizvodnju i trgovinu drvom</izvorni_sadrzaj>
    <derivirana_varijabla naziv="DomainObject.Predmet.ProtustrankaIDrugi_1">SIBIK d.o.o. za proizvodnju i trgovinu drvom</derivirana_varijabla>
  </DomainObject.Predmet.ProtustrankaIDrugi>
  <DomainObject.Predmet.StrankaIDrugiAdressOIB>
    <izvorni_sadrzaj>PARTNER BANKA d.d. ZAGREB, OIB 71221608291, Vončinina 2, 10000 Zagreb</izvorni_sadrzaj>
    <derivirana_varijabla naziv="DomainObject.Predmet.StrankaIDrugiAdressOIB_1">PARTNER BANKA d.d. ZAGREB, OIB 71221608291, Vončinina 2, 10000 Zagreb</derivirana_varijabla>
  </DomainObject.Predmet.StrankaIDrugiAdressOIB>
  <DomainObject.Predmet.ProtustrankaIDrugiAdressOIB>
    <izvorni_sadrzaj>SIBIK d.o.o. za proizvodnju i trgovinu drvom, OIB 56521105170, Kula 49, 31422 Gorjani</izvorni_sadrzaj>
    <derivirana_varijabla naziv="DomainObject.Predmet.ProtustrankaIDrugiAdressOIB_1">SIBIK d.o.o. za proizvodnju i trgovinu drvom, OIB 56521105170, Kula 49,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SIBIK d.o.o. za proizvodnju i trgovinu drvom</item>
      <item>PARTNER BANKA d.d. ZAGREB</item>
    </izvorni_sadrzaj>
    <derivirana_varijabla naziv="DomainObject.Predmet.SudioniciListNaziv_1">
      <item>SIBIK d.o.o. za proizvodnju i trgovinu drvom</item>
      <item>PARTNER BANKA d.d. ZAGREB</item>
    </derivirana_varijabla>
  </DomainObject.Predmet.SudioniciListNaziv>
  <DomainObject.Predmet.SudioniciListAdressOIB>
    <izvorni_sadrzaj>
      <item>SIBIK d.o.o. za proizvodnju i trgovinu drvom, OIB 56521105170, Kula 49,31422 Gorjani</item>
      <item>PARTNER BANKA d.d. ZAGREB, OIB 71221608291, Vončinina 2,10000 Zagreb</item>
    </izvorni_sadrzaj>
    <derivirana_varijabla naziv="DomainObject.Predmet.SudioniciListAdressOIB_1">
      <item>SIBIK d.o.o. za proizvodnju i trgovinu drvom, OIB 56521105170, Kula 49,31422 Gorjani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56521105170</item>
      <item>, OIB 71221608291</item>
    </izvorni_sadrzaj>
    <derivirana_varijabla naziv="DomainObject.Predmet.SudioniciListNazivOIB_1">
      <item>, OIB 56521105170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FA689-9229-451A-9EE5-6F7B4E7D4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1226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2018-02-28T08:19:00Z</dcterms:created>
  <dc:creator>hermanj</dc:creator>
  <cp:lastModifiedBy>Maja Kocijan</cp:lastModifiedBy>
  <cp:lastPrinted>2018-02-28T08:21:00Z</cp:lastPrinted>
  <dcterms:modified xmlns:xsi="http://www.w3.org/2001/XMLSchema-instance" xsi:type="dcterms:W3CDTF">2018-02-28T08:32:00Z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