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159ac" w14:paraId="ca159ac" w:rsidRDefault="00745CCA" w:rsidP="008228E1" w:rsidR="008228E1">
      <w:pPr>
        <w:jc w:val="right"/>
        <w15:collapsed w:val="false"/>
      </w:pPr>
      <w:r>
        <w:t xml:space="preserve">Poslovni broj: </w:t>
      </w:r>
      <w:r w:rsidR="008228E1">
        <w:t>6 St-</w:t>
      </w:r>
      <w:r w:rsidR="00C014FA">
        <w:t>31/00-684</w:t>
      </w:r>
    </w:p>
    <w:p w:rsidRDefault="00745CCA" w:rsidP="00745CCA" w:rsidR="00745CCA">
      <w:pPr>
        <w:jc w:val="both"/>
      </w:pP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5CCA" w:rsidP="00745CCA" w:rsidR="00745CCA">
      <w:pPr>
        <w:jc w:val="both"/>
      </w:pPr>
    </w:p>
    <w:p w:rsidRDefault="00745CCA" w:rsidP="00745CCA" w:rsidR="00745CCA">
      <w:pPr>
        <w:ind w:hanging="720" w:left="360"/>
        <w:jc w:val="both"/>
      </w:pPr>
      <w:r>
        <w:t xml:space="preserve">  Republika Hrvatska</w:t>
      </w:r>
    </w:p>
    <w:p w:rsidRDefault="00745CCA" w:rsidP="00745CCA" w:rsidR="00745CCA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745CCA" w:rsidP="00745CCA" w:rsidR="00745CCA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891F45" w:rsidP="00F70F4D" w:rsidR="00891F45">
      <w:pPr>
        <w:ind w:hanging="720" w:left="360"/>
        <w:rPr>
          <w:sz w:val="22"/>
          <w:szCs w:val="22"/>
        </w:rPr>
      </w:pPr>
    </w:p>
    <w:p w:rsidRDefault="00C014FA" w:rsidP="00F70F4D" w:rsidR="00C014FA">
      <w:pPr>
        <w:ind w:hanging="720" w:left="360"/>
        <w:rPr>
          <w:sz w:val="22"/>
          <w:szCs w:val="22"/>
        </w:rPr>
      </w:pPr>
    </w:p>
    <w:p w:rsidRDefault="00C014FA" w:rsidP="00F70F4D" w:rsidR="00C014FA">
      <w:pPr>
        <w:ind w:hanging="720" w:left="360"/>
        <w:rPr>
          <w:sz w:val="22"/>
          <w:szCs w:val="22"/>
        </w:rPr>
      </w:pPr>
    </w:p>
    <w:p w:rsidRDefault="00C014FA" w:rsidP="00F70F4D" w:rsidR="00C014FA">
      <w:pPr>
        <w:ind w:hanging="720" w:left="360"/>
        <w:rPr>
          <w:sz w:val="22"/>
          <w:szCs w:val="22"/>
        </w:rPr>
      </w:pPr>
    </w:p>
    <w:p w:rsidRDefault="00891F45" w:rsidP="00F70F4D" w:rsidR="00891F45">
      <w:pPr>
        <w:ind w:hanging="720" w:left="360"/>
        <w:rPr>
          <w:sz w:val="22"/>
          <w:szCs w:val="22"/>
        </w:rPr>
      </w:pPr>
    </w:p>
    <w:p w:rsidRDefault="00891F45" w:rsidP="00F70F4D" w:rsidR="00891F45" w:rsidRPr="00F70F4D">
      <w:pPr>
        <w:ind w:hanging="720" w:left="360"/>
        <w:rPr>
          <w:sz w:val="22"/>
          <w:szCs w:val="22"/>
        </w:rPr>
      </w:pPr>
    </w:p>
    <w:p w:rsidRDefault="003E020D" w:rsidP="003E020D" w:rsidR="00A07532">
      <w:pPr>
        <w:jc w:val="center"/>
      </w:pPr>
      <w:r>
        <w:t>R</w:t>
      </w:r>
      <w:r w:rsidR="00745CCA">
        <w:t xml:space="preserve"> </w:t>
      </w:r>
      <w:r>
        <w:t>E</w:t>
      </w:r>
      <w:r w:rsidR="00745CCA">
        <w:t xml:space="preserve"> </w:t>
      </w:r>
      <w:r>
        <w:t>P</w:t>
      </w:r>
      <w:r w:rsidR="00745CCA">
        <w:t xml:space="preserve"> </w:t>
      </w:r>
      <w:r>
        <w:t>U</w:t>
      </w:r>
      <w:r w:rsidR="00745CCA">
        <w:t xml:space="preserve"> </w:t>
      </w:r>
      <w:r>
        <w:t>B</w:t>
      </w:r>
      <w:r w:rsidR="00745CCA">
        <w:t xml:space="preserve"> </w:t>
      </w:r>
      <w:r>
        <w:t>L</w:t>
      </w:r>
      <w:r w:rsidR="00745CCA">
        <w:t xml:space="preserve"> </w:t>
      </w:r>
      <w:r>
        <w:t>I</w:t>
      </w:r>
      <w:r w:rsidR="00745CCA">
        <w:t xml:space="preserve"> </w:t>
      </w:r>
      <w:r>
        <w:t>K</w:t>
      </w:r>
      <w:r w:rsidR="00745CCA">
        <w:t xml:space="preserve"> </w:t>
      </w:r>
      <w:r>
        <w:t>A</w:t>
      </w:r>
      <w:r w:rsidR="00745CCA">
        <w:t xml:space="preserve"> </w:t>
      </w:r>
      <w:r>
        <w:t xml:space="preserve"> H</w:t>
      </w:r>
      <w:r w:rsidR="00745CCA">
        <w:t xml:space="preserve"> </w:t>
      </w:r>
      <w:r>
        <w:t>R</w:t>
      </w:r>
      <w:r w:rsidR="00745CCA">
        <w:t xml:space="preserve"> </w:t>
      </w:r>
      <w:r>
        <w:t>V</w:t>
      </w:r>
      <w:r w:rsidR="00745CCA">
        <w:t xml:space="preserve"> </w:t>
      </w:r>
      <w:r>
        <w:t>A</w:t>
      </w:r>
      <w:r w:rsidR="00745CCA">
        <w:t xml:space="preserve"> </w:t>
      </w:r>
      <w:r>
        <w:t>T</w:t>
      </w:r>
      <w:r w:rsidR="00745CCA">
        <w:t xml:space="preserve"> </w:t>
      </w:r>
      <w:r>
        <w:t>S</w:t>
      </w:r>
      <w:r w:rsidR="00745CCA">
        <w:t xml:space="preserve"> </w:t>
      </w:r>
      <w:r>
        <w:t>K</w:t>
      </w:r>
      <w:r w:rsidR="00745CCA">
        <w:t xml:space="preserve"> </w:t>
      </w:r>
      <w:r>
        <w:t>A</w:t>
      </w:r>
    </w:p>
    <w:p w:rsidRDefault="003E020D" w:rsidP="003E020D" w:rsidR="003E020D">
      <w:pPr>
        <w:jc w:val="center"/>
      </w:pPr>
    </w:p>
    <w:p w:rsidRDefault="00A07532" w:rsidP="003E020D" w:rsidR="00A07532">
      <w:pPr>
        <w:jc w:val="center"/>
      </w:pPr>
      <w:r>
        <w:t>Z A K L J U Č A K</w:t>
      </w:r>
    </w:p>
    <w:p w:rsidRDefault="00A07532" w:rsidP="00A07532" w:rsidR="00A07532"/>
    <w:p w:rsidRDefault="00891F45" w:rsidP="00A07532" w:rsidR="00891F45"/>
    <w:p w:rsidRDefault="00891F45" w:rsidP="00A07532" w:rsidR="00891F45"/>
    <w:p w:rsidRDefault="00A07532" w:rsidP="003E020D" w:rsidR="004713CE">
      <w:pPr>
        <w:pStyle w:val="Tijeloteksta"/>
        <w:ind w:firstLine="708"/>
      </w:pPr>
      <w:r>
        <w:t>Trgovački sud u Osijeku, po stečajno</w:t>
      </w:r>
      <w:r w:rsidR="002410C3">
        <w:t>j sutkinji</w:t>
      </w:r>
      <w:r>
        <w:t xml:space="preserve"> </w:t>
      </w:r>
      <w:r w:rsidR="003E020D">
        <w:t>Nadi Roso</w:t>
      </w:r>
      <w:r>
        <w:t xml:space="preserve">, u stečajnom </w:t>
      </w:r>
      <w:r w:rsidR="003E020D">
        <w:t xml:space="preserve">predmetu </w:t>
      </w:r>
      <w:r w:rsidR="002E09C0">
        <w:t>stečajnog dužnika</w:t>
      </w:r>
      <w:r w:rsidR="002E09C0" w:rsidRPr="002E09C0">
        <w:rPr>
          <w:b/>
        </w:rPr>
        <w:t xml:space="preserve">: </w:t>
      </w:r>
      <w:r w:rsidR="00C014FA">
        <w:t xml:space="preserve">stečajna masa iza  </w:t>
      </w:r>
      <w:r w:rsidR="00C014FA">
        <w:rPr>
          <w:b/>
        </w:rPr>
        <w:t>OSJEČKA TVORNICA KOŽA d.d. „u stečaju“ Osijek, OIB: 20067256944, MBS: 030188826</w:t>
      </w:r>
      <w:r w:rsidR="00A8142F">
        <w:t xml:space="preserve">, </w:t>
      </w:r>
      <w:r w:rsidR="003E020D">
        <w:t xml:space="preserve">dana  </w:t>
      </w:r>
      <w:r w:rsidR="00C014FA">
        <w:t>29. siječnja 2019. g.,</w:t>
      </w:r>
    </w:p>
    <w:p w:rsidRDefault="003E020D" w:rsidP="00C47B22" w:rsidR="002410C3">
      <w:pPr>
        <w:pStyle w:val="Tijeloteksta"/>
        <w:ind w:firstLine="708"/>
      </w:pPr>
      <w:r>
        <w:t xml:space="preserve">        </w:t>
      </w:r>
    </w:p>
    <w:p w:rsidRDefault="00891F45" w:rsidP="00C47B22" w:rsidR="00891F45" w:rsidRPr="00C47B22">
      <w:pPr>
        <w:pStyle w:val="Tijeloteksta"/>
        <w:ind w:firstLine="708"/>
      </w:pPr>
    </w:p>
    <w:p w:rsidRDefault="00A07532" w:rsidP="004713CE" w:rsidR="00A07532">
      <w:pPr>
        <w:jc w:val="center"/>
      </w:pPr>
      <w:r>
        <w:t>z a k l j u č i o  j e</w:t>
      </w:r>
    </w:p>
    <w:p w:rsidRDefault="00891F45" w:rsidP="00A07532" w:rsidR="00891F45"/>
    <w:p w:rsidRDefault="00415EE7" w:rsidP="00C014FA" w:rsidR="001670DE">
      <w:pPr>
        <w:pStyle w:val="Odlomakpopisa"/>
        <w:numPr>
          <w:ilvl w:val="0"/>
          <w:numId w:val="2"/>
        </w:numPr>
        <w:ind w:firstLine="705" w:left="0"/>
        <w:jc w:val="both"/>
      </w:pPr>
      <w:r>
        <w:t>P</w:t>
      </w:r>
      <w:r w:rsidR="007265F3">
        <w:t>oziva</w:t>
      </w:r>
      <w:r w:rsidR="002E09C0">
        <w:t xml:space="preserve"> </w:t>
      </w:r>
      <w:r>
        <w:t xml:space="preserve">se </w:t>
      </w:r>
      <w:r w:rsidR="002E09C0">
        <w:t>stečajn</w:t>
      </w:r>
      <w:r w:rsidR="00783065">
        <w:t>a</w:t>
      </w:r>
      <w:r w:rsidR="007265F3">
        <w:t xml:space="preserve"> upravitelj</w:t>
      </w:r>
      <w:r w:rsidR="00783065">
        <w:t xml:space="preserve">ica </w:t>
      </w:r>
      <w:r w:rsidR="00745CCA">
        <w:rPr>
          <w:b/>
        </w:rPr>
        <w:t xml:space="preserve">Edita </w:t>
      </w:r>
      <w:proofErr w:type="spellStart"/>
      <w:r w:rsidR="00745CCA">
        <w:rPr>
          <w:b/>
        </w:rPr>
        <w:t>Đurkin</w:t>
      </w:r>
      <w:proofErr w:type="spellEnd"/>
      <w:r w:rsidR="00745CCA">
        <w:rPr>
          <w:b/>
        </w:rPr>
        <w:t xml:space="preserve"> iz Osijeka</w:t>
      </w:r>
      <w:r w:rsidR="0039686A">
        <w:rPr>
          <w:b/>
        </w:rPr>
        <w:t xml:space="preserve"> </w:t>
      </w:r>
      <w:r w:rsidR="00313A48">
        <w:t xml:space="preserve">da u roku od </w:t>
      </w:r>
      <w:r w:rsidR="00C014FA">
        <w:t>8</w:t>
      </w:r>
      <w:r w:rsidR="002410C3">
        <w:t xml:space="preserve"> </w:t>
      </w:r>
      <w:r w:rsidR="00313A48">
        <w:t xml:space="preserve"> dana </w:t>
      </w:r>
      <w:r w:rsidR="002410C3">
        <w:t xml:space="preserve">od primitka </w:t>
      </w:r>
      <w:r w:rsidR="008E37AC">
        <w:t>zaključka</w:t>
      </w:r>
      <w:r w:rsidR="009171CD">
        <w:t xml:space="preserve">, </w:t>
      </w:r>
      <w:r w:rsidR="00C014FA">
        <w:t xml:space="preserve">pisanim putem očituje u odnosu na </w:t>
      </w:r>
      <w:r w:rsidR="001670DE">
        <w:t>slijedeće:</w:t>
      </w:r>
    </w:p>
    <w:p w:rsidRDefault="00C014FA" w:rsidP="005B0235" w:rsidR="00B378B1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prijedlog diobe </w:t>
      </w:r>
      <w:proofErr w:type="spellStart"/>
      <w:r>
        <w:t>kupovnine</w:t>
      </w:r>
      <w:proofErr w:type="spellEnd"/>
      <w:r>
        <w:t xml:space="preserve"> podneskom od 7. siječnja 2019. g. i to točku 2. troškovi unovčenja – nagrada stečajnoj upraviteljici za unovčenu nekretninu po Uredbi bruto = 155.586,50 kn na način da navede </w:t>
      </w:r>
      <w:proofErr w:type="spellStart"/>
      <w:r>
        <w:t>osnov</w:t>
      </w:r>
      <w:proofErr w:type="spellEnd"/>
      <w:r>
        <w:t xml:space="preserve"> izračuna za utvrđivanje nagrade stečajnoj upraviteljici</w:t>
      </w:r>
    </w:p>
    <w:p w:rsidRDefault="001670DE" w:rsidP="005B0235" w:rsidR="001670DE">
      <w:pPr>
        <w:pStyle w:val="Odlomakpopisa"/>
        <w:numPr>
          <w:ilvl w:val="0"/>
          <w:numId w:val="7"/>
        </w:numPr>
        <w:ind w:firstLine="709" w:left="0"/>
        <w:jc w:val="both"/>
      </w:pPr>
      <w:r>
        <w:t>na zahtjev stečajne upraviteljice podneskom od 3.11.2017. g. da se razlika iznosa od 213.218,20 kn dostavi na račun stečajne mase iza Osječke tvornice koža d.d. u stečaju a koja razlika čini uplaćenu jamčevinu društva Urbani inženjering d.o.o. u iznosu od 207.593,20 kn i sredstva na ime uplaćene zakupnine u iznosu od 5.625,00 kn a što je sud Zaključkom od 6.11.2017. g. i naložio računovodstvu ovoga suda, da stečajna upraviteljica se očituje da li je od navedenih novčanih sredstava pokriven dio nastalih troškova prodaje te ukoliko je</w:t>
      </w:r>
      <w:r w:rsidR="005B0235">
        <w:t xml:space="preserve"> da se navede u kojem iznosu i kojih budući isto nije razvidno iz očitovanja stečajne upraviteljice od 7. siječnja 2019. g.</w:t>
      </w:r>
    </w:p>
    <w:p w:rsidRDefault="00313A48" w:rsidP="00891F45" w:rsidR="00313A48">
      <w:pPr>
        <w:jc w:val="both"/>
      </w:pPr>
    </w:p>
    <w:p w:rsidRDefault="004713CE" w:rsidP="004713CE" w:rsidR="00A07532">
      <w:pPr>
        <w:jc w:val="center"/>
      </w:pPr>
      <w:r>
        <w:t xml:space="preserve">U Osijeku </w:t>
      </w:r>
      <w:r w:rsidR="005B0235">
        <w:t>29. siječnja 2019. g.</w:t>
      </w:r>
    </w:p>
    <w:p w:rsidRDefault="002865A6" w:rsidP="004713CE" w:rsidR="002865A6">
      <w:pPr>
        <w:jc w:val="center"/>
      </w:pPr>
    </w:p>
    <w:p w:rsidRDefault="00A07532" w:rsidP="00A07532" w:rsidR="00A07532"/>
    <w:p w:rsidRDefault="00A07532" w:rsidP="00A07532" w:rsidR="00A07532">
      <w:r>
        <w:t>ZAPISNIČAR</w:t>
      </w:r>
      <w:r w:rsidR="004713CE">
        <w:t xml:space="preserve">                                                       </w:t>
      </w:r>
      <w:r w:rsidR="009F221E">
        <w:t xml:space="preserve">                            </w:t>
      </w:r>
      <w:r w:rsidR="004713CE">
        <w:t xml:space="preserve">   </w:t>
      </w:r>
      <w:r>
        <w:t xml:space="preserve"> STEČAJN</w:t>
      </w:r>
      <w:r w:rsidR="009F221E">
        <w:t>A SUTKINJA</w:t>
      </w:r>
    </w:p>
    <w:p w:rsidRDefault="004713CE" w:rsidP="00A07532" w:rsidR="00A07532"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Nada Roso</w:t>
      </w:r>
    </w:p>
    <w:p w:rsidRDefault="00A07532" w:rsidP="00A07532" w:rsidR="00A07532">
      <w:r>
        <w:t xml:space="preserve">NAPUTAK O PRAVNOM LIJEKU: </w:t>
      </w:r>
    </w:p>
    <w:p w:rsidRDefault="00A07532" w:rsidP="00A07532" w:rsidR="002410C3">
      <w:r>
        <w:t xml:space="preserve">Protiv zaključka nije dopuštena žalba (čl. 11. st. 9. Stečajnog zakona). </w:t>
      </w:r>
    </w:p>
    <w:p w:rsidRDefault="00C47B22" w:rsidP="00A07532" w:rsidR="00C47B22"/>
    <w:p w:rsidRDefault="00745CCA" w:rsidP="00A07532" w:rsidR="00745CCA"/>
    <w:p w:rsidRDefault="00745CCA" w:rsidP="00A07532" w:rsidR="00745CCA"/>
    <w:p w:rsidRDefault="00A07532" w:rsidP="009F221E" w:rsidR="00A07532" w:rsidRPr="009F221E">
      <w:pPr>
        <w:tabs>
          <w:tab w:pos="7620" w:val="left"/>
        </w:tabs>
      </w:pPr>
      <w:r>
        <w:t xml:space="preserve">DNA: </w:t>
      </w:r>
      <w:r w:rsidR="009F221E" w:rsidRPr="009F221E">
        <w:tab/>
      </w:r>
    </w:p>
    <w:p w:rsidRDefault="002E09C0" w:rsidP="009171CD" w:rsidR="0039686A">
      <w:pPr>
        <w:pStyle w:val="Odlomakpopisa"/>
        <w:numPr>
          <w:ilvl w:val="0"/>
          <w:numId w:val="1"/>
        </w:numPr>
      </w:pPr>
      <w:r w:rsidRPr="009F221E">
        <w:t xml:space="preserve">st. uprav. </w:t>
      </w:r>
      <w:r w:rsidR="00745CCA">
        <w:t xml:space="preserve">Edita </w:t>
      </w:r>
      <w:proofErr w:type="spellStart"/>
      <w:r w:rsidR="00745CCA">
        <w:t>Đurkin</w:t>
      </w:r>
      <w:proofErr w:type="spellEnd"/>
    </w:p>
    <w:p w:rsidRDefault="005B0235" w:rsidP="009171CD" w:rsidR="005B0235" w:rsidRPr="0039686A">
      <w:pPr>
        <w:pStyle w:val="Odlomakpopisa"/>
        <w:numPr>
          <w:ilvl w:val="0"/>
          <w:numId w:val="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745CCA" w:rsidP="009171CD" w:rsidR="004713CE">
      <w:pPr>
        <w:pStyle w:val="Odlomakpopisa"/>
        <w:numPr>
          <w:ilvl w:val="0"/>
          <w:numId w:val="1"/>
        </w:numPr>
      </w:pPr>
      <w:r>
        <w:t>k-</w:t>
      </w:r>
      <w:r w:rsidR="005B0235">
        <w:t>2.3.</w:t>
      </w:r>
    </w:p>
    <w:p w:rsidRDefault="004713CE" w:rsidP="00BA0612" w:rsidR="004713CE"/>
    <w:p w:rsidRDefault="004713CE" w:rsidP="00BA0612" w:rsidR="004713CE"/>
    <w:p w:rsidRDefault="004713CE" w:rsidP="00BA0612" w:rsidR="004713CE"/>
    <w:p w:rsidRDefault="004713CE" w:rsidP="00BA0612" w:rsidR="004713CE"/>
    <w:p w:rsidRDefault="00313A48" w:rsidP="00BA0612" w:rsidR="00313A48"/>
    <w:p w:rsidRDefault="004713CE" w:rsidP="00BA0612" w:rsidR="004713CE"/>
    <w:p w:rsidRDefault="004713CE" w:rsidP="00BA0612" w:rsidR="004713CE"/>
    <w:p w:rsidRDefault="009F221E" w:rsidP="00BA0612" w:rsidR="009F221E"/>
    <w:p w:rsidRDefault="009F221E" w:rsidP="00BA0612" w:rsidR="009F221E"/>
    <w:p w:rsidRDefault="009F221E" w:rsidP="00BA0612" w:rsidR="009F221E"/>
    <w:p w:rsidRDefault="009F221E" w:rsidP="00BA0612" w:rsidR="009F221E"/>
    <w:p w:rsidRDefault="009F221E" w:rsidP="00BA0612" w:rsidR="009F221E"/>
    <w:p w:rsidRDefault="009F221E" w:rsidP="00BA0612" w:rsidR="009F221E"/>
    <w:p w:rsidRDefault="004713CE" w:rsidP="00BA0612" w:rsidR="004713CE"/>
    <w:p w:rsidRDefault="00BA0612" w:rsidP="00BA0612" w:rsidR="00BA0612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F70F4D" w:rsidP="00BA0612" w:rsidR="00F70F4D"/>
    <w:p w:rsidRDefault="00BA0612" w:rsidP="00BA0612" w:rsidR="00BA0612">
      <w:bookmarkStart w:name="_GoBack" w:id="0"/>
      <w:bookmarkEnd w:id="0"/>
    </w:p>
    <w:p w:rsidRDefault="00BA0612" w:rsidP="00BA0612" w:rsidR="00BA0612"/>
    <w:p w:rsidRDefault="00BA0612" w:rsidP="00F70F4D" w:rsidR="00BA0612">
      <w:pPr>
        <w:ind w:firstLine="708"/>
      </w:pPr>
    </w:p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174E3"/>
    <w:multiLevelType w:val="hybridMultilevel"/>
    <w:tmpl w:val="9BB85822"/>
    <w:lvl w:tplc="757203DE" w:ilvl="0">
      <w:start w:val="1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464452D1"/>
    <w:multiLevelType w:val="hybridMultilevel"/>
    <w:tmpl w:val="13F277DA"/>
    <w:lvl w:tplc="7842DCEE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5360615B"/>
    <w:multiLevelType w:val="hybridMultilevel"/>
    <w:tmpl w:val="5C1E70DC"/>
    <w:lvl w:tplc="D6866170" w:ilvl="0">
      <w:start w:val="6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5B342023"/>
    <w:multiLevelType w:val="hybridMultilevel"/>
    <w:tmpl w:val="FB9651AC"/>
    <w:lvl w:tplc="81DA189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A380317"/>
    <w:multiLevelType w:val="hybridMultilevel"/>
    <w:tmpl w:val="B9B282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AA7CE4"/>
    <w:multiLevelType w:val="hybridMultilevel"/>
    <w:tmpl w:val="38D6BE32"/>
    <w:lvl w:tplc="CCC88F2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612"/>
    <w:rsid w:val="00005846"/>
    <w:rsid w:val="00052488"/>
    <w:rsid w:val="000B127F"/>
    <w:rsid w:val="001670DE"/>
    <w:rsid w:val="00193CDF"/>
    <w:rsid w:val="002410C3"/>
    <w:rsid w:val="002760FA"/>
    <w:rsid w:val="002865A6"/>
    <w:rsid w:val="002E09C0"/>
    <w:rsid w:val="00313A48"/>
    <w:rsid w:val="00342CA8"/>
    <w:rsid w:val="0037011D"/>
    <w:rsid w:val="0039686A"/>
    <w:rsid w:val="003E020D"/>
    <w:rsid w:val="0041216C"/>
    <w:rsid w:val="00415EE7"/>
    <w:rsid w:val="004571B5"/>
    <w:rsid w:val="004713CE"/>
    <w:rsid w:val="0048207F"/>
    <w:rsid w:val="00513D19"/>
    <w:rsid w:val="00533068"/>
    <w:rsid w:val="005B0235"/>
    <w:rsid w:val="005B1B29"/>
    <w:rsid w:val="00605A56"/>
    <w:rsid w:val="00621DFD"/>
    <w:rsid w:val="0066445B"/>
    <w:rsid w:val="0068007C"/>
    <w:rsid w:val="006D2F4E"/>
    <w:rsid w:val="007265F3"/>
    <w:rsid w:val="00745CCA"/>
    <w:rsid w:val="0075386E"/>
    <w:rsid w:val="00756F2C"/>
    <w:rsid w:val="00783065"/>
    <w:rsid w:val="007C78B9"/>
    <w:rsid w:val="007F60F2"/>
    <w:rsid w:val="008214D8"/>
    <w:rsid w:val="008228E1"/>
    <w:rsid w:val="00891F45"/>
    <w:rsid w:val="00892557"/>
    <w:rsid w:val="008A371A"/>
    <w:rsid w:val="008E37AC"/>
    <w:rsid w:val="009171CD"/>
    <w:rsid w:val="00924F04"/>
    <w:rsid w:val="009F221E"/>
    <w:rsid w:val="00A07532"/>
    <w:rsid w:val="00A8142F"/>
    <w:rsid w:val="00B378B1"/>
    <w:rsid w:val="00BA0612"/>
    <w:rsid w:val="00C014FA"/>
    <w:rsid w:val="00C06C57"/>
    <w:rsid w:val="00C47B22"/>
    <w:rsid w:val="00CA38CE"/>
    <w:rsid w:val="00CC0AE2"/>
    <w:rsid w:val="00D4496A"/>
    <w:rsid w:val="00DB052E"/>
    <w:rsid w:val="00DC1E42"/>
    <w:rsid w:val="00DE3C0B"/>
    <w:rsid w:val="00E62EE2"/>
    <w:rsid w:val="00ED6446"/>
    <w:rsid w:val="00F168F0"/>
    <w:rsid w:val="00F47744"/>
    <w:rsid w:val="00F70F4D"/>
    <w:rsid w:val="00FB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ijeloteksta" w:type="paragraph">
    <w:name w:val="Body Text"/>
    <w:basedOn w:val="Normal"/>
    <w:link w:val="TijelotekstaChar"/>
    <w:rsid w:val="003E02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3E020D"/>
    <w:rPr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713C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81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142F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5A5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05A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5A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5A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5A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ijeloteksta" w:type="paragraph">
    <w:name w:val="Body Text"/>
    <w:basedOn w:val="Normal"/>
    <w:link w:val="TijelotekstaChar"/>
    <w:rsid w:val="003E02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3E020D"/>
    <w:rPr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713C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81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142F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5A5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05A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5A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5A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5A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2909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154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98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2000.</izvorni_sadrzaj>
    <derivirana_varijabla naziv="DomainObject.Predmet.DatumOsnivanja_1">5. svibnja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2017.</izvorni_sadrzaj>
    <derivirana_varijabla naziv="DomainObject.Predmet.DatumRjesavanja_1">13.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St-31/2000</izvorni_sadrzaj>
    <derivirana_varijabla naziv="DomainObject.Predmet.OznakaBroj_1">St-31/2000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rješenjem
Tt-17/3210</izvorni_sadrzaj>
    <derivirana_varijabla naziv="DomainObject.Predmet.PrimjedbaSuca_1">subjekt brisan rješenjem
Tt-17/3210</derivirana_varijabla>
  </DomainObject.Predmet.PrimjedbaSuca>
  <DomainObject.Predmet.ProtustrankaFormated>
    <izvorni_sadrzaj>  Osječka tvornica koža d.d. Osijek</izvorni_sadrzaj>
    <derivirana_varijabla naziv="DomainObject.Predmet.ProtustrankaFormated_1">  Osječka tvornica koža d.d. Osijek</derivirana_varijabla>
  </DomainObject.Predmet.ProtustrankaFormated>
  <DomainObject.Predmet.ProtustrankaFormatedOIB>
    <izvorni_sadrzaj>  Osječka tvornica koža d.d. Osijek, OIB 11879561491</izvorni_sadrzaj>
    <derivirana_varijabla naziv="DomainObject.Predmet.ProtustrankaFormatedOIB_1">  Osječka tvornica koža d.d. Osijek, OIB 11879561491</derivirana_varijabla>
  </DomainObject.Predmet.ProtustrankaFormatedOIB>
  <DomainObject.Predmet.ProtustrankaFormatedWithAdress>
    <izvorni_sadrzaj> Osječka tvornica koža d.d. Osijek, Kišpatičeva 2, 31000 Osijek</izvorni_sadrzaj>
    <derivirana_varijabla naziv="DomainObject.Predmet.ProtustrankaFormatedWithAdress_1"> Osječka tvornica koža d.d. Osijek, Kišpatičeva 2, 31000 Osijek</derivirana_varijabla>
  </DomainObject.Predmet.ProtustrankaFormatedWithAdress>
  <DomainObject.Predmet.ProtustrankaFormatedWithAdressOIB>
    <izvorni_sadrzaj> Osječka tvornica koža d.d. Osijek, OIB 11879561491, Kišpatičeva 2, 31000 Osijek</izvorni_sadrzaj>
    <derivirana_varijabla naziv="DomainObject.Predmet.ProtustrankaFormatedWithAdressOIB_1"> Osječka tvornica koža d.d. Osijek, OIB 11879561491, Kišpatičeva 2, 31000 Osijek</derivirana_varijabla>
  </DomainObject.Predmet.ProtustrankaFormatedWithAdressOIB>
  <DomainObject.Predmet.ProtustrankaWithAdress>
    <izvorni_sadrzaj>Osječka tvornica koža d.d. Osijek Kišpatičeva 2, 31000 Osijek</izvorni_sadrzaj>
    <derivirana_varijabla naziv="DomainObject.Predmet.ProtustrankaWithAdress_1">Osječka tvornica koža d.d. Osijek Kišpatičeva 2, 31000 Osijek</derivirana_varijabla>
  </DomainObject.Predmet.ProtustrankaWithAdress>
  <DomainObject.Predmet.ProtustrankaWithAdressOIB>
    <izvorni_sadrzaj>Osječka tvornica koža d.d. Osijek, OIB 11879561491, Kišpatičeva 2, 31000 Osijek</izvorni_sadrzaj>
    <derivirana_varijabla naziv="DomainObject.Predmet.ProtustrankaWithAdressOIB_1">Osječka tvornica koža d.d. Osijek, OIB 11879561491, Kišpatičeva 2, 31000 Osijek</derivirana_varijabla>
  </DomainObject.Predmet.ProtustrankaWithAdressOIB>
  <DomainObject.Predmet.ProtustrankaNazivFormated>
    <izvorni_sadrzaj>Osječka tvornica koža d.d. Osijek</izvorni_sadrzaj>
    <derivirana_varijabla naziv="DomainObject.Predmet.ProtustrankaNazivFormated_1">Osječka tvornica koža d.d. Osijek</derivirana_varijabla>
  </DomainObject.Predmet.ProtustrankaNazivFormated>
  <DomainObject.Predmet.ProtustrankaNazivFormatedOIB>
    <izvorni_sadrzaj>Osječka tvornica koža d.d. Osijek, OIB 11879561491</izvorni_sadrzaj>
    <derivirana_varijabla naziv="DomainObject.Predmet.ProtustrankaNazivFormatedOIB_1">Osječka tvornica koža d.d. Osijek, OIB 11879561491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 Kuvačić; Nenad i Marija Krišto</izvorni_sadrzaj>
    <derivirana_varijabla naziv="DomainObject.Predmet.StrankaFormated_1">  Drago Kuvačić; Nenad i Marija Krišto</derivirana_varijabla>
  </DomainObject.Predmet.StrankaFormated>
  <DomainObject.Predmet.StrankaFormatedOIB>
    <izvorni_sadrzaj>  Drago Kuvačić; Nenad i Marija Krišto</izvorni_sadrzaj>
    <derivirana_varijabla naziv="DomainObject.Predmet.StrankaFormatedOIB_1">  Drago Kuvačić; Nenad i Marija Krišto</derivirana_varijabla>
  </DomainObject.Predmet.StrankaFormatedOIB>
  <DomainObject.Predmet.StrankaFormatedWithAdress>
    <izvorni_sadrzaj> Drago Kuvačić, A-Šenoe 36, 31431 Čepin; Nenad i Marija Krišto</izvorni_sadrzaj>
    <derivirana_varijabla naziv="DomainObject.Predmet.StrankaFormatedWithAdress_1"> Drago Kuvačić, A-Šenoe 36, 31431 Čepin; Nenad i Marija Krišto</derivirana_varijabla>
  </DomainObject.Predmet.StrankaFormatedWithAdress>
  <DomainObject.Predmet.StrankaFormatedWithAdressOIB>
    <izvorni_sadrzaj> Drago Kuvačić, A-Šenoe 36, 31431 Čepin; Nenad i Marija Krišto</izvorni_sadrzaj>
    <derivirana_varijabla naziv="DomainObject.Predmet.StrankaFormatedWithAdressOIB_1"> Drago Kuvačić, A-Šenoe 36, 31431 Čepin; Nenad i Marija Krišto</derivirana_varijabla>
  </DomainObject.Predmet.StrankaFormatedWithAdressOIB>
  <DomainObject.Predmet.StrankaWithAdress>
    <izvorni_sadrzaj>Drago Kuvačić A-Šenoe 36,31431 Čepin,Nenad i Marija Krišto </izvorni_sadrzaj>
    <derivirana_varijabla naziv="DomainObject.Predmet.StrankaWithAdress_1">Drago Kuvačić A-Šenoe 36,31431 Čepin,Nenad i Marija Krišto </derivirana_varijabla>
  </DomainObject.Predmet.StrankaWithAdress>
  <DomainObject.Predmet.StrankaWithAdressOIB>
    <izvorni_sadrzaj>Drago Kuvačić, A-Šenoe 36,31431 Čepin,Nenad i Marija Krišto</izvorni_sadrzaj>
    <derivirana_varijabla naziv="DomainObject.Predmet.StrankaWithAdressOIB_1">Drago Kuvačić, A-Šenoe 36,31431 Čepin,Nenad i Marija Krišto</derivirana_varijabla>
  </DomainObject.Predmet.StrankaWithAdressOIB>
  <DomainObject.Predmet.StrankaNazivFormated>
    <izvorni_sadrzaj>Drago Kuvačić,Nenad i Marija Krišto</izvorni_sadrzaj>
    <derivirana_varijabla naziv="DomainObject.Predmet.StrankaNazivFormated_1">Drago Kuvačić,Nenad i Marija Krišto</derivirana_varijabla>
  </DomainObject.Predmet.StrankaNazivFormated>
  <DomainObject.Predmet.StrankaNazivFormatedOIB>
    <izvorni_sadrzaj>Drago Kuvačić,Nenad i Marija Krišto</izvorni_sadrzaj>
    <derivirana_varijabla naziv="DomainObject.Predmet.StrankaNazivFormatedOIB_1">Drago Kuvačić,Nenad i Marija Krišto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Drago Kuvačić</item>
      <item>Nenad i Marija Krišto</item>
    </izvorni_sadrzaj>
    <derivirana_varijabla naziv="DomainObject.Predmet.StrankaListFormated_1">
      <item>Drago Kuvačić</item>
      <item>Nenad i Marija Krišto</item>
    </derivirana_varijabla>
  </DomainObject.Predmet.StrankaListFormated>
  <DomainObject.Predmet.StrankaListFormatedOIB>
    <izvorni_sadrzaj>
      <item>Drago Kuvačić</item>
      <item>Nenad i Marija Krišto</item>
    </izvorni_sadrzaj>
    <derivirana_varijabla naziv="DomainObject.Predmet.StrankaListFormatedOIB_1">
      <item>Drago Kuvačić</item>
      <item>Nenad i Marija Krišto</item>
    </derivirana_varijabla>
  </DomainObject.Predmet.StrankaListFormatedOIB>
  <DomainObject.Predmet.StrankaListFormatedWithAdress>
    <izvorni_sadrzaj>
      <item>Drago Kuvačić, A-Šenoe 36, 31431 Čepin</item>
      <item>Nenad i Marija Krišto</item>
    </izvorni_sadrzaj>
    <derivirana_varijabla naziv="DomainObject.Predmet.StrankaListFormatedWithAdress_1">
      <item>Drago Kuvačić, A-Šenoe 36, 31431 Čepin</item>
      <item>Nenad i Marija Krišto</item>
    </derivirana_varijabla>
  </DomainObject.Predmet.StrankaListFormatedWithAdress>
  <DomainObject.Predmet.StrankaListFormatedWithAdressOIB>
    <izvorni_sadrzaj>
      <item>Drago Kuvačić, A-Šenoe 36, 31431 Čepin</item>
      <item>Nenad i Marija Krišto</item>
    </izvorni_sadrzaj>
    <derivirana_varijabla naziv="DomainObject.Predmet.StrankaListFormatedWithAdressOIB_1">
      <item>Drago Kuvačić, A-Šenoe 36, 31431 Čepin</item>
      <item>Nenad i Marija Krišto</item>
    </derivirana_varijabla>
  </DomainObject.Predmet.StrankaListFormatedWithAdressOIB>
  <DomainObject.Predmet.StrankaListNazivFormated>
    <izvorni_sadrzaj>
      <item>Drago Kuvačić</item>
      <item>Nenad i Marija Krišto</item>
    </izvorni_sadrzaj>
    <derivirana_varijabla naziv="DomainObject.Predmet.StrankaListNazivFormated_1">
      <item>Drago Kuvačić</item>
      <item>Nenad i Marija Krišto</item>
    </derivirana_varijabla>
  </DomainObject.Predmet.StrankaListNazivFormated>
  <DomainObject.Predmet.StrankaListNazivFormatedOIB>
    <izvorni_sadrzaj>
      <item>Drago Kuvačić</item>
      <item>Nenad i Marija Krišto</item>
    </izvorni_sadrzaj>
    <derivirana_varijabla naziv="DomainObject.Predmet.StrankaListNazivFormatedOIB_1">
      <item>Drago Kuvačić</item>
      <item>Nenad i Marija Krišto</item>
    </derivirana_varijabla>
  </DomainObject.Predmet.StrankaListNazivFormatedOIB>
  <DomainObject.Predmet.ProtuStrankaListFormated>
    <izvorni_sadrzaj>
      <item>Osječka tvornica koža d.d. Osijek</item>
    </izvorni_sadrzaj>
    <derivirana_varijabla naziv="DomainObject.Predmet.ProtuStrankaListFormated_1">
      <item>Osječka tvornica koža d.d. Osijek</item>
    </derivirana_varijabla>
  </DomainObject.Predmet.ProtuStrankaListFormated>
  <DomainObject.Predmet.ProtuStrankaListFormatedOIB>
    <izvorni_sadrzaj>
      <item>Osječka tvornica koža d.d. Osijek, OIB 11879561491</item>
    </izvorni_sadrzaj>
    <derivirana_varijabla naziv="DomainObject.Predmet.ProtuStrankaListFormatedOIB_1">
      <item>Osječka tvornica koža d.d. Osijek, OIB 11879561491</item>
    </derivirana_varijabla>
  </DomainObject.Predmet.ProtuStrankaListFormatedOIB>
  <DomainObject.Predmet.ProtuStrankaListFormatedWithAdress>
    <izvorni_sadrzaj>
      <item>Osječka tvornica koža d.d. Osijek, Kišpatičeva 2, 31000 Osijek</item>
    </izvorni_sadrzaj>
    <derivirana_varijabla naziv="DomainObject.Predmet.ProtuStrankaListFormatedWithAdress_1">
      <item>Osječka tvornica koža d.d. Osijek, Kišpatičeva 2, 31000 Osijek</item>
    </derivirana_varijabla>
  </DomainObject.Predmet.ProtuStrankaListFormatedWithAdress>
  <DomainObject.Predmet.ProtuStrankaListFormatedWithAdressOIB>
    <izvorni_sadrzaj>
      <item>Osječka tvornica koža d.d. Osijek, OIB 11879561491, Kišpatičeva 2, 31000 Osijek</item>
    </izvorni_sadrzaj>
    <derivirana_varijabla naziv="DomainObject.Predmet.ProtuStrankaListFormatedWithAdressOIB_1">
      <item>Osječka tvornica koža d.d. Osijek, OIB 11879561491, Kišpatičeva 2, 31000 Osijek</item>
    </derivirana_varijabla>
  </DomainObject.Predmet.ProtuStrankaListFormatedWithAdressOIB>
  <DomainObject.Predmet.ProtuStrankaListNazivFormated>
    <izvorni_sadrzaj>
      <item>Osječka tvornica koža d.d. Osijek</item>
    </izvorni_sadrzaj>
    <derivirana_varijabla naziv="DomainObject.Predmet.ProtuStrankaListNazivFormated_1">
      <item>Osječka tvornica koža d.d. Osijek</item>
    </derivirana_varijabla>
  </DomainObject.Predmet.ProtuStrankaListNazivFormated>
  <DomainObject.Predmet.ProtuStrankaListNazivFormatedOIB>
    <izvorni_sadrzaj>
      <item>Osječka tvornica koža d.d. Osijek, OIB 11879561491</item>
    </izvorni_sadrzaj>
    <derivirana_varijabla naziv="DomainObject.Predmet.ProtuStrankaListNazivFormatedOIB_1">
      <item>Osječka tvornica koža d.d. Osijek, OIB 11879561491</item>
    </derivirana_varijabla>
  </DomainObject.Predmet.ProtuStrankaListNazivFormatedOIB>
  <DomainObject.Predmet.OstaliList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>
  <DomainObject.Predmet.OstaliList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OIB>
  <DomainObject.Predmet.OstaliListFormatedWithAdress>
    <izvorni_sadrzaj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_1"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>
  <DomainObject.Predmet.OstaliListFormatedWithAdressOIB>
    <izvorni_sadrzaj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OIB_1"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OIB>
  <DomainObject.Predmet.OstaliListNaziv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>
  <DomainObject.Predmet.OstaliListNaziv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Drago Kuvačić i dr.</izvorni_sadrzaj>
    <derivirana_varijabla naziv="DomainObject.Predmet.StrankaIDrugi_1">Drago Kuvačić i dr.</derivirana_varijabla>
  </DomainObject.Predmet.StrankaIDrugi>
  <DomainObject.Predmet.ProtustrankaIDrugi>
    <izvorni_sadrzaj>Osječka tvornica koža d.d. Osijek</izvorni_sadrzaj>
    <derivirana_varijabla naziv="DomainObject.Predmet.ProtustrankaIDrugi_1">Osječka tvornica koža d.d. Osijek</derivirana_varijabla>
  </DomainObject.Predmet.ProtustrankaIDrugi>
  <DomainObject.Predmet.StrankaIDrugiAdressOIB>
    <izvorni_sadrzaj>Drago Kuvačić, A-Šenoe 36, 31431 Čepin i dr.</izvorni_sadrzaj>
    <derivirana_varijabla naziv="DomainObject.Predmet.StrankaIDrugiAdressOIB_1">Drago Kuvačić, A-Šenoe 36, 31431 Čepin i dr.</derivirana_varijabla>
  </DomainObject.Predmet.StrankaIDrugiAdressOIB>
  <DomainObject.Predmet.ProtustrankaIDrugiAdressOIB>
    <izvorni_sadrzaj>Osječka tvornica koža d.d. Osijek, OIB 11879561491, Kišpatičeva 2, 31000 Osijek</izvorni_sadrzaj>
    <derivirana_varijabla naziv="DomainObject.Predmet.ProtustrankaIDrugiAdressOIB_1">Osječka tvornica koža d.d. Osijek, OIB 11879561491, Kišpatičeva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2017.</izvorni_sadrzaj>
    <derivirana_varijabla naziv="DomainObject.Predmet.OdlukaRjesenje.DatumDonosenjaOdluke_1">13. travnja 2017.</derivirana_varijabla>
  </DomainObject.Predmet.OdlukaRjesenje.DatumDonosenjaOdluke>
  <DomainObject.Predmet.OdlukaRjesenje.DatumPravomocnosti>
    <izvorni_sadrzaj>3. svibnja 2017.</izvorni_sadrzaj>
    <derivirana_varijabla naziv="DomainObject.Predmet.OdlukaRjesenje.DatumPravomocnosti_1">3. svibnja 2017.</derivirana_varijabla>
  </DomainObject.Predmet.OdlukaRjesenje.DatumPravomocnosti>
  <DomainObject.Predmet.OdlukaRjesenje.Oznaka>
    <izvorni_sadrzaj>St-31/2000-247</izvorni_sadrzaj>
    <derivirana_varijabla naziv="DomainObject.Predmet.OdlukaRjesenje.Oznaka_1">St-31/2000-247</derivirana_varijabla>
  </DomainObject.Predmet.OdlukaRjesenje.Oznaka>
  <DomainObject.Predmet.SudioniciListNaziv>
    <izvorni_sadrzaj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SudioniciListNaziv_1"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SudioniciListNaziv>
  <DomainObject.Predmet.SudioniciListAdressOIB>
    <izvorni_sadrzaj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izvorni_sadrzaj>
    <derivirana_varijabla naziv="DomainObject.Predmet.SudioniciListAdressOIB_1"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St-31/2000-671</izvorni_sadrzaj>
    <derivirana_varijabla naziv="DomainObject.PredzadnjaOdlukaIzPredmeta.Oznaka_1">St-31/2000-671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294</properties:Words>
  <properties:Characters>1418</properties:Characters>
  <properties:Lines>111</properties:Lines>
  <properties:Paragraphs>20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2018-12-04T08:48:00Z</dcterms:created>
  <dc:creator>wsadmin</dc:creator>
  <cp:lastModifiedBy>Danijela Sekulić</cp:lastModifiedBy>
  <cp:lastPrinted>2019-01-29T10:26:00Z</cp:lastPrinted>
  <dcterms:modified xmlns:xsi="http://www.w3.org/2001/XMLSchema-instance" xsi:type="dcterms:W3CDTF">2019-01-29T10:28:00Z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(DALJNJE RADNJE ĐURKIN.docx)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