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3f79" w14:paraId="b473f79" w:rsidRDefault="00532B71" w:rsidP="0086691F" w:rsidR="00532B71" w:rsidRPr="00AD1A7C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0B55FD" w:rsidP="000B55FD" w:rsidR="000B55FD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0B55FD" w:rsidP="000B55FD" w:rsidR="000B55FD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55FD" w:rsidP="000B55FD" w:rsidR="000B55FD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55FD" w:rsidP="000B55FD" w:rsidR="000B55F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5FD" w:rsidP="000B55FD" w:rsidR="000B55FD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5FD" w:rsidP="000B55FD" w:rsidR="000B55FD" w:rsidRPr="00AD1A7C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AD1A7C" w:rsidP="00997BA9" w:rsidR="00532B71" w:rsidRPr="00AD1A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1A7C">
        <w:rPr>
          <w:rFonts w:hAnsi="Times New Roman" w:ascii="Times New Roman"/>
          <w:sz w:val="22"/>
          <w:szCs w:val="22"/>
        </w:rPr>
        <w:t>NARONA ENERGIJA d.o.o., 20350 Metković, Put Narone 49</w:t>
      </w:r>
      <w:r w:rsidR="00FB18ED" w:rsidRPr="00AD1A7C">
        <w:rPr>
          <w:rFonts w:hAnsi="Times New Roman" w:ascii="Times New Roman"/>
          <w:sz w:val="22"/>
          <w:szCs w:val="22"/>
        </w:rPr>
        <w:t xml:space="preserve">, OIB: </w:t>
      </w:r>
      <w:r w:rsidRPr="00AD1A7C">
        <w:rPr>
          <w:rFonts w:hAnsi="Times New Roman" w:ascii="Times New Roman"/>
          <w:sz w:val="22"/>
          <w:szCs w:val="22"/>
        </w:rPr>
        <w:t>06773975790</w:t>
      </w:r>
      <w:r w:rsidR="002B65BB" w:rsidRPr="00AD1A7C">
        <w:rPr>
          <w:rFonts w:hAnsi="Times New Roman" w:ascii="Times New Roman"/>
          <w:sz w:val="22"/>
          <w:szCs w:val="22"/>
        </w:rPr>
        <w:t xml:space="preserve">, </w:t>
      </w:r>
      <w:r w:rsidR="00EE69E5" w:rsidRPr="00AD1A7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AD1A7C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AD1A7C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AD1A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D1A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D1A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1A7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D1A7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AD1A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D1A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F392C" w:rsidR="007F392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7F392C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7F392C">
        <w:rPr>
          <w:rFonts w:hAnsi="Times New Roman" w:ascii="Times New Roman"/>
          <w:sz w:val="22"/>
          <w:szCs w:val="22"/>
        </w:rPr>
        <w:t xml:space="preserve"> </w:t>
      </w:r>
      <w:r w:rsidR="00561777" w:rsidRPr="007F392C">
        <w:rPr>
          <w:rFonts w:hAnsi="Times New Roman" w:ascii="Times New Roman"/>
          <w:sz w:val="22"/>
          <w:szCs w:val="22"/>
        </w:rPr>
        <w:t xml:space="preserve">NARONA ENERGIJA d.o.o., 20350 Metković, Put Narone 49, OIB: </w:t>
      </w:r>
      <w:r w:rsidR="000775E3" w:rsidRPr="007F392C">
        <w:rPr>
          <w:rFonts w:hAnsi="Times New Roman" w:ascii="Times New Roman"/>
          <w:sz w:val="22"/>
          <w:szCs w:val="22"/>
        </w:rPr>
        <w:t>06773975790</w:t>
      </w:r>
      <w:r w:rsidR="00A358AD" w:rsidRPr="007F392C">
        <w:rPr>
          <w:rFonts w:hAnsi="Times New Roman" w:ascii="Times New Roman"/>
          <w:sz w:val="22"/>
          <w:szCs w:val="22"/>
        </w:rPr>
        <w:t xml:space="preserve">, </w:t>
      </w:r>
      <w:r w:rsidR="007F392C" w:rsidRPr="008531E2">
        <w:rPr>
          <w:rFonts w:hAnsi="Times New Roman" w:ascii="Times New Roman"/>
          <w:sz w:val="22"/>
          <w:szCs w:val="22"/>
        </w:rPr>
        <w:t>dana</w:t>
      </w:r>
      <w:r w:rsidR="007F392C">
        <w:rPr>
          <w:rFonts w:hAnsi="Times New Roman" w:ascii="Times New Roman"/>
          <w:sz w:val="22"/>
          <w:szCs w:val="22"/>
        </w:rPr>
        <w:t xml:space="preserve"> 29</w:t>
      </w:r>
      <w:r w:rsidR="007F392C" w:rsidRPr="008531E2">
        <w:rPr>
          <w:rFonts w:hAnsi="Times New Roman" w:ascii="Times New Roman"/>
          <w:sz w:val="22"/>
          <w:szCs w:val="22"/>
        </w:rPr>
        <w:t>.</w:t>
      </w:r>
      <w:r w:rsidR="007F392C">
        <w:rPr>
          <w:rFonts w:hAnsi="Times New Roman" w:ascii="Times New Roman"/>
          <w:sz w:val="22"/>
          <w:szCs w:val="22"/>
        </w:rPr>
        <w:t xml:space="preserve"> </w:t>
      </w:r>
      <w:r w:rsidR="007F392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7F392C">
        <w:rPr>
          <w:rFonts w:hAnsi="Times New Roman" w:ascii="Times New Roman"/>
          <w:sz w:val="22"/>
          <w:szCs w:val="22"/>
        </w:rPr>
        <w:t>13,3</w:t>
      </w:r>
      <w:r w:rsidR="007F392C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7F392C" w:rsidR="00B2463B" w:rsidRPr="007F392C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64FC0" w:rsidR="00EE69E5" w:rsidRPr="00C64FC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D1A7C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AD1A7C">
        <w:rPr>
          <w:rFonts w:hAnsi="Times New Roman" w:ascii="Times New Roman"/>
          <w:sz w:val="22"/>
          <w:szCs w:val="22"/>
        </w:rPr>
        <w:t xml:space="preserve"> </w:t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453EEE" w:rsidRPr="00AD1A7C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 w:rsidRPr="00F91F4A">
        <w:rPr>
          <w:rFonts w:hAnsi="Times New Roman" w:ascii="Times New Roman"/>
          <w:sz w:val="22"/>
          <w:szCs w:val="22"/>
        </w:rPr>
        <w:softHyphen/>
      </w:r>
      <w:r w:rsidR="00C64FC0">
        <w:rPr>
          <w:rFonts w:hAnsi="Times New Roman" w:ascii="Times New Roman"/>
          <w:sz w:val="22"/>
          <w:szCs w:val="22"/>
        </w:rPr>
        <w:t>NADA MIKULANDRA, Bilice, Stubalj 238, OIB: 01343352417.</w:t>
      </w:r>
    </w:p>
    <w:p w:rsidRDefault="00EE69E5" w:rsidP="00EE69E5" w:rsidR="00EE69E5" w:rsidRPr="00AD1A7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AD1A7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AD1A7C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AD1A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61777" w:rsidRPr="00AD1A7C">
        <w:rPr>
          <w:rFonts w:hAnsi="Times New Roman" w:ascii="Times New Roman"/>
          <w:sz w:val="22"/>
          <w:szCs w:val="22"/>
        </w:rPr>
        <w:t xml:space="preserve">NARONA ENERGIJA d.o.o., 20350 Metković, Put Narone 49, OIB: </w:t>
      </w:r>
      <w:r w:rsidR="000775E3" w:rsidRPr="00AD1A7C">
        <w:rPr>
          <w:rFonts w:hAnsi="Times New Roman" w:ascii="Times New Roman"/>
          <w:sz w:val="22"/>
          <w:szCs w:val="22"/>
        </w:rPr>
        <w:t>06773975790</w:t>
      </w:r>
      <w:r w:rsidR="00561777">
        <w:rPr>
          <w:rFonts w:hAnsi="Times New Roman" w:ascii="Times New Roman"/>
          <w:sz w:val="22"/>
          <w:szCs w:val="22"/>
        </w:rPr>
        <w:t>.</w:t>
      </w:r>
    </w:p>
    <w:p w:rsidRDefault="00322EFB" w:rsidP="00322EFB" w:rsidR="00322EFB" w:rsidRPr="00AD1A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EE69E5" w:rsidR="00EE69E5" w:rsidRPr="00AD1A7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AD1A7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AD1A7C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AD1A7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D1A7C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AD1A7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D1A7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AD1A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AD1A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AD1A7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1A7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AD1A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AD1A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1A7C">
        <w:rPr>
          <w:rFonts w:hAnsi="Times New Roman" w:ascii="Times New Roman"/>
          <w:sz w:val="22"/>
          <w:szCs w:val="22"/>
          <w:lang w:val="hr-HR"/>
        </w:rPr>
        <w:tab/>
      </w:r>
      <w:r w:rsidR="000511F3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0511F3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0511F3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0511F3" w:rsidP="000511F3" w:rsidR="000511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0511F3" w:rsidP="000511F3" w:rsidR="000511F3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511F3" w:rsidP="000511F3" w:rsidR="000511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511F3" w:rsidP="000511F3" w:rsidR="000511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511F3" w:rsidP="000511F3" w:rsidR="000511F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511F3" w:rsidP="000511F3" w:rsidR="000511F3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511F3" w:rsidP="000511F3" w:rsidR="000511F3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12A75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0511F3" w:rsidP="000511F3" w:rsidR="000511F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511F3" w:rsidP="000511F3" w:rsidR="000511F3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0511F3" w:rsidP="000511F3" w:rsidR="000511F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0511F3" w:rsidP="000511F3" w:rsidR="000511F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511F3" w:rsidP="000511F3" w:rsidR="000511F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0511F3" w:rsidP="000511F3" w:rsidR="000511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511F3" w:rsidP="000511F3" w:rsidR="000511F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0511F3" w:rsidP="000866E3" w:rsidR="000511F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D2EB8" w:rsidP="000511F3" w:rsidR="000511F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0866E3">
        <w:rPr>
          <w:rFonts w:hAnsi="Times New Roman" w:ascii="Times New Roman"/>
          <w:sz w:val="22"/>
          <w:szCs w:val="22"/>
          <w:lang w:val="hr-HR"/>
        </w:rPr>
        <w:t>.) Erste &amp; Steiermarkische bank</w:t>
      </w:r>
      <w:r w:rsidR="000511F3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BD2EB8" w:rsidP="000511F3" w:rsidR="00BD2EB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Sberbank d.d.,</w:t>
      </w:r>
    </w:p>
    <w:p w:rsidRDefault="00BD2EB8" w:rsidP="000511F3" w:rsidR="00BD2EB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9.) Podravska banka d.d.,</w:t>
      </w:r>
    </w:p>
    <w:p w:rsidRDefault="000511F3" w:rsidP="000511F3" w:rsidR="000511F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0511F3" w:rsidP="000511F3" w:rsidR="000511F3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0511F3" w:rsidR="00182088" w:rsidRPr="00AD1A7C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AD1A7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AD1A7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1B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F68ED">
      <w:rPr>
        <w:rFonts w:hAnsi="Times New Roman" w:ascii="Times New Roman"/>
        <w:b/>
        <w:sz w:val="22"/>
        <w:szCs w:val="22"/>
        <w:lang w:val="hr-HR"/>
      </w:rPr>
      <w:t>541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F68ED">
      <w:rPr>
        <w:rFonts w:hAnsi="Times New Roman" w:ascii="Times New Roman"/>
        <w:b/>
        <w:sz w:val="22"/>
        <w:szCs w:val="22"/>
        <w:lang w:val="hr-HR"/>
      </w:rPr>
      <w:t>541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11F3"/>
    <w:rsid w:val="0005333E"/>
    <w:rsid w:val="00063FCE"/>
    <w:rsid w:val="000654F6"/>
    <w:rsid w:val="00074FAA"/>
    <w:rsid w:val="000775E3"/>
    <w:rsid w:val="000833A0"/>
    <w:rsid w:val="000866E3"/>
    <w:rsid w:val="00087530"/>
    <w:rsid w:val="000979F6"/>
    <w:rsid w:val="000B55FD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74761"/>
    <w:rsid w:val="00281CBA"/>
    <w:rsid w:val="002B65BB"/>
    <w:rsid w:val="002E46D4"/>
    <w:rsid w:val="002F3D54"/>
    <w:rsid w:val="00312A75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0CEC"/>
    <w:rsid w:val="004335B8"/>
    <w:rsid w:val="00453EEE"/>
    <w:rsid w:val="00454A18"/>
    <w:rsid w:val="0049556E"/>
    <w:rsid w:val="004A3B72"/>
    <w:rsid w:val="004B7141"/>
    <w:rsid w:val="004C2A20"/>
    <w:rsid w:val="004E50F8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61777"/>
    <w:rsid w:val="0058183D"/>
    <w:rsid w:val="005940E9"/>
    <w:rsid w:val="005B3D80"/>
    <w:rsid w:val="005E3275"/>
    <w:rsid w:val="00611640"/>
    <w:rsid w:val="006356C5"/>
    <w:rsid w:val="006451E1"/>
    <w:rsid w:val="00680E20"/>
    <w:rsid w:val="00695977"/>
    <w:rsid w:val="006B6A13"/>
    <w:rsid w:val="007045BC"/>
    <w:rsid w:val="00711BDE"/>
    <w:rsid w:val="007134C9"/>
    <w:rsid w:val="00722851"/>
    <w:rsid w:val="00730EAB"/>
    <w:rsid w:val="007406A5"/>
    <w:rsid w:val="00763EC1"/>
    <w:rsid w:val="00774127"/>
    <w:rsid w:val="007A29F9"/>
    <w:rsid w:val="007A7D9B"/>
    <w:rsid w:val="007B0FC3"/>
    <w:rsid w:val="007C6CF9"/>
    <w:rsid w:val="007D0303"/>
    <w:rsid w:val="007E125F"/>
    <w:rsid w:val="007E3879"/>
    <w:rsid w:val="007F20F1"/>
    <w:rsid w:val="007F392C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883"/>
    <w:rsid w:val="008E1D89"/>
    <w:rsid w:val="008F63BD"/>
    <w:rsid w:val="00904D89"/>
    <w:rsid w:val="009157E8"/>
    <w:rsid w:val="009546B6"/>
    <w:rsid w:val="00974F0D"/>
    <w:rsid w:val="00997BA9"/>
    <w:rsid w:val="009A6253"/>
    <w:rsid w:val="009A6B89"/>
    <w:rsid w:val="009B7F84"/>
    <w:rsid w:val="009C4AAE"/>
    <w:rsid w:val="009C704F"/>
    <w:rsid w:val="009F5765"/>
    <w:rsid w:val="00A22C68"/>
    <w:rsid w:val="00A23F8F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D1A7C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92258"/>
    <w:rsid w:val="00BC201E"/>
    <w:rsid w:val="00BD2EB8"/>
    <w:rsid w:val="00BF13CF"/>
    <w:rsid w:val="00BF68ED"/>
    <w:rsid w:val="00BF6DA1"/>
    <w:rsid w:val="00BF71CF"/>
    <w:rsid w:val="00C134DB"/>
    <w:rsid w:val="00C402C4"/>
    <w:rsid w:val="00C5636E"/>
    <w:rsid w:val="00C57CAF"/>
    <w:rsid w:val="00C64FC0"/>
    <w:rsid w:val="00CA634C"/>
    <w:rsid w:val="00CB6775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377CE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B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BD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B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B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B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BD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BD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BD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ENERGIJA društvo s ograničenom odgovornošću za proizvodnju, trgovinu i usluge</izvorni_sadrzaj>
    <derivirana_varijabla naziv="DomainObject.Predmet.ProtustrankaFormated_1">  NARONA ENERGIJA društvo s ograničenom odgovornošću za proizvodnju, trgovinu i usluge</derivirana_varijabla>
  </DomainObject.Predmet.ProtustrankaFormated>
  <DomainObject.Predmet.ProtustrankaFormatedOIB>
    <izvorni_sadrzaj>  NARONA ENERGIJA društvo s ograničenom odgovornošću za proizvodnju, trgovinu i usluge, OIB 06773975790</izvorni_sadrzaj>
    <derivirana_varijabla naziv="DomainObject.Predmet.ProtustrankaFormatedOIB_1">  NARONA ENERGIJA društvo s ograničenom odgovornošću za proizvodnju, trgovinu i usluge, OIB 06773975790</derivirana_varijabla>
  </DomainObject.Predmet.ProtustrankaFormatedOIB>
  <DomainObject.Predmet.ProtustrankaFormatedWithAdress>
    <izvorni_sadrzaj> NARONA ENERGIJA društvo s ograničenom odgovornošću za proizvodnju, trgovinu i usluge, Put Narone 49, 20350 Metković</izvorni_sadrzaj>
    <derivirana_varijabla naziv="DomainObject.Predmet.ProtustrankaFormatedWithAdress_1"> NARONA ENERGIJA društvo s ograničenom odgovornošću za proizvodnju, trgovinu i usluge, Put Narone 49, 20350 Metković</derivirana_varijabla>
  </DomainObject.Predmet.ProtustrankaFormatedWithAdress>
  <DomainObject.Predmet.ProtustrankaFormatedWithAdressOIB>
    <izvorni_sadrzaj> NARONA ENERGIJA društvo s ograničenom odgovornošću za proizvodnju, trgovinu i usluge, OIB 06773975790, Put Narone 49, 20350 Metković</izvorni_sadrzaj>
    <derivirana_varijabla naziv="DomainObject.Predmet.ProtustrankaFormatedWithAdressOIB_1"> NARONA ENERGIJA društvo s ograničenom odgovornošću za proizvodnju, trgovinu i usluge, OIB 06773975790, Put Narone 49, 20350 Metković</derivirana_varijabla>
  </DomainObject.Predmet.ProtustrankaFormatedWithAdressOIB>
  <DomainObject.Predmet.ProtustrankaWithAdress>
    <izvorni_sadrzaj>NARONA ENERGIJA društvo s ograničenom odgovornošću za proizvodnju, trgovinu i usluge Put Narone 49, 20350 Metković</izvorni_sadrzaj>
    <derivirana_varijabla naziv="DomainObject.Predmet.ProtustrankaWithAdress_1">NARONA ENERGIJA društvo s ograničenom odgovornošću za proizvodnju, trgovinu i usluge Put Narone 49, 20350 Metković</derivirana_varijabla>
  </DomainObject.Predmet.ProtustrankaWithAdress>
  <DomainObject.Predmet.ProtustrankaWithAdressOIB>
    <izvorni_sadrzaj>NARONA ENERGIJA društvo s ograničenom odgovornošću za proizvodnju, trgovinu i usluge, OIB 06773975790, Put Narone 49, 20350 Metković</izvorni_sadrzaj>
    <derivirana_varijabla naziv="DomainObject.Predmet.ProtustrankaWithAdressOIB_1">NARONA ENERGIJA društvo s ograničenom odgovornošću za proizvodnju, trgovinu i usluge, OIB 06773975790, Put Narone 49, 20350 Metković</derivirana_varijabla>
  </DomainObject.Predmet.ProtustrankaWithAdressOIB>
  <DomainObject.Predmet.ProtustrankaNazivFormated>
    <izvorni_sadrzaj>NARONA ENERGIJA društvo s ograničenom odgovornošću za proizvodnju, trgovinu i usluge</izvorni_sadrzaj>
    <derivirana_varijabla naziv="DomainObject.Predmet.ProtustrankaNazivFormated_1">NARONA ENERGIJA društvo s ograničenom odgovornošću za proizvodnju, trgovinu i usluge</derivirana_varijabla>
  </DomainObject.Predmet.ProtustrankaNazivFormated>
  <DomainObject.Predmet.ProtustrankaNazivFormatedOIB>
    <izvorni_sadrzaj>NARONA ENERGIJA društvo s ograničenom odgovornošću za proizvodnju, trgovinu i usluge, OIB 06773975790</izvorni_sadrzaj>
    <derivirana_varijabla naziv="DomainObject.Predmet.ProtustrankaNazivFormatedOIB_1">NARONA ENERGIJA društvo s ograničenom odgovornošću za proizvodnju, trgovinu i usluge, OIB 06773975790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64908.15</izvorni_sadrzaj>
    <derivirana_varijabla naziv="DomainObject.Predmet.TrenutnaVrijednost_1">64908.15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NARONA ENERGIJA društvo s ograničenom odgovornošću za proizvodnju, trgovinu i usluge</item>
    </izvorni_sadrzaj>
    <derivirana_varijabla naziv="DomainObject.Predmet.ProtuStrankaListFormated_1">
      <item>NARONA ENERGIJA društvo s ograničenom odgovornošću za proizvodnju, trgovinu i usluge</item>
    </derivirana_varijabla>
  </DomainObject.Predmet.ProtuStrankaListFormated>
  <DomainObject.Predmet.ProtuStrankaListFormatedOIB>
    <izvorni_sadrzaj>
      <item>NARONA ENERGIJA društvo s ograničenom odgovornošću za proizvodnju, trgovinu i usluge, OIB 06773975790</item>
    </izvorni_sadrzaj>
    <derivirana_varijabla naziv="DomainObject.Predmet.ProtuStrankaListFormatedOIB_1">
      <item>NARONA ENERGIJA društvo s ograničenom odgovornošću za proizvodnju, trgovinu i usluge, OIB 06773975790</item>
    </derivirana_varijabla>
  </DomainObject.Predmet.ProtuStrankaListFormatedOIB>
  <DomainObject.Predmet.ProtuStrankaListFormatedWithAdress>
    <izvorni_sadrzaj>
      <item>NARONA ENERGIJA društvo s ograničenom odgovornošću za proizvodnju, trgovinu i usluge, Put Narone 49, 20350 Metković</item>
    </izvorni_sadrzaj>
    <derivirana_varijabla naziv="DomainObject.Predmet.ProtuStrankaListFormatedWithAdress_1">
      <item>NARONA ENERGIJA društvo s ograničenom odgovornošću za proizvodnju, trgovinu i usluge, Put Narone 49, 20350 Metković</item>
    </derivirana_varijabla>
  </DomainObject.Predmet.ProtuStrankaListFormatedWithAdress>
  <DomainObject.Predmet.ProtuStrankaListFormatedWithAdressOIB>
    <izvorni_sadrzaj>
      <item>NARONA ENERGIJA društvo s ograničenom odgovornošću za proizvodnju, trgovinu i usluge, OIB 06773975790, Put Narone 49, 20350 Metković</item>
    </izvorni_sadrzaj>
    <derivirana_varijabla naziv="DomainObject.Predmet.ProtuStrankaListFormatedWithAdressOIB_1">
      <item>NARONA ENERGIJA društvo s ograničenom odgovornošću za proizvodnju, trgovinu i usluge, OIB 06773975790, Put Narone 49, 20350 Metković</item>
    </derivirana_varijabla>
  </DomainObject.Predmet.ProtuStrankaListFormatedWithAdressOIB>
  <DomainObject.Predmet.ProtuStrankaListNazivFormated>
    <izvorni_sadrzaj>
      <item>NARONA ENERGIJA društvo s ograničenom odgovornošću za proizvodnju, trgovinu i usluge</item>
    </izvorni_sadrzaj>
    <derivirana_varijabla naziv="DomainObject.Predmet.ProtuStrankaListNazivFormated_1">
      <item>NARONA ENERGIJA društvo s ograničenom odgovornošću za proizvodnju, trgovinu i usluge</item>
    </derivirana_varijabla>
  </DomainObject.Predmet.ProtuStrankaListNazivFormated>
  <DomainObject.Predmet.ProtuStrankaListNazivFormatedOIB>
    <izvorni_sadrzaj>
      <item>NARONA ENERGIJA društvo s ograničenom odgovornošću za proizvodnju, trgovinu i usluge, OIB 06773975790</item>
    </izvorni_sadrzaj>
    <derivirana_varijabla naziv="DomainObject.Predmet.ProtuStrankaListNazivFormatedOIB_1">
      <item>NARONA ENERGIJA društvo s ograničenom odgovornošću za proizvodnju, trgovinu i usluge, OIB 06773975790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NARONA ENERGIJA društvo s ograničenom odgovornošću za proizvodnju, trgovinu i usluge</izvorni_sadrzaj>
    <derivirana_varijabla naziv="DomainObject.Predmet.ProtustrankaIDrugi_1">NARONA ENERGIJA društvo s ograničenom odgovornošću za proizvodnju, trgovinu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NARONA ENERGIJA društvo s ograničenom odgovornošću za proizvodnju, trgovinu i usluge, OIB 06773975790, Put Narone 49, 20350 Metković</izvorni_sadrzaj>
    <derivirana_varijabla naziv="DomainObject.Predmet.ProtustrankaIDrugiAdressOIB_1">NARONA ENERGIJA društvo s ograničenom odgovornošću za proizvodnju, trgovinu i usluge, OIB 06773975790, Put Narone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NARONA ENERGIJA društvo s ograničenom odgovornošću za proizvodnju, trgovinu i usluge</item>
      <item>FINA,RC SPLIT,Podružnica Dubrovnik</item>
    </izvorni_sadrzaj>
    <derivirana_varijabla naziv="DomainObject.Predmet.SudioniciListNaziv_1">
      <item>NARONA ENERGIJA društvo s ograničenom odgovornošću za proizvodnju, trgovinu i usluge</item>
      <item>FINA,RC SPLIT,Podružnica Dubrovnik</item>
    </derivirana_varijabla>
  </DomainObject.Predmet.SudioniciListNaziv>
  <DomainObject.Predmet.SudioniciListAdressOIB>
    <izvorni_sadrzaj>
      <item>NARONA ENERGIJA društvo s ograničenom odgovornošću za proizvodnju, trgovinu i usluge, OIB 06773975790, Put Narone 49,20350 Metković</item>
      <item>FINA,RC SPLIT,Podružnica Dubrovnik, OIB 85821130368</item>
    </izvorni_sadrzaj>
    <derivirana_varijabla naziv="DomainObject.Predmet.SudioniciListAdressOIB_1">
      <item>NARONA ENERGIJA društvo s ograničenom odgovornošću za proizvodnju, trgovinu i usluge, OIB 06773975790, Put Narone 49,20350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06773975790</item>
      <item>, OIB 85821130368</item>
    </izvorni_sadrzaj>
    <derivirana_varijabla naziv="DomainObject.Predmet.SudioniciListNazivOIB_1">
      <item>, OIB 06773975790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55AE4-3D6D-41FA-8952-4A2FA22A7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2670</properties:Characters>
  <properties:Lines>85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2015-12-23T11:58:00Z</dcterms:created>
  <dc:creator>Sudsko vijeæe</dc:creator>
  <cp:lastModifiedBy>Sandra Lazo Oblizalo</cp:lastModifiedBy>
  <cp:lastPrinted>2015-12-29T12:19:00Z</cp:lastPrinted>
  <dcterms:modified xmlns:xsi="http://www.w3.org/2001/XMLSchema-instance" xsi:type="dcterms:W3CDTF">2015-12-29T12:29:00Z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