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06cf8" w14:paraId="0406cf8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DA66D4">
        <w:t>3040</w:t>
      </w:r>
      <w:r w:rsidR="005112E5">
        <w:t>/</w:t>
      </w:r>
      <w:r w:rsidR="00C6341C">
        <w:t>2018</w:t>
      </w:r>
      <w:r w:rsidR="001F6933">
        <w:t>,</w:t>
      </w:r>
      <w:r>
        <w:t xml:space="preserve"> temeljem odredbe članka </w:t>
      </w:r>
      <w:r w:rsidR="000A79DA">
        <w:t>430</w:t>
      </w:r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0A79DA">
        <w:t>17</w:t>
      </w:r>
      <w:r w:rsidR="005112E5">
        <w:t xml:space="preserve">. </w:t>
      </w:r>
      <w:r w:rsidR="000A79DA">
        <w:t>travnja</w:t>
      </w:r>
      <w:r w:rsidR="00F60614">
        <w:t xml:space="preserve"> </w:t>
      </w:r>
      <w:r w:rsidR="00BC6476">
        <w:t>2019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7C789D" w:rsidRPr="007C789D">
        <w:t xml:space="preserve"> </w:t>
      </w:r>
      <w:r w:rsidR="00DA66D4" w:rsidRPr="00026DF3">
        <w:t>MOTOKROSS KLUB "KIA - BOŽIĆ"</w:t>
      </w:r>
      <w:r w:rsidR="00DA66D4">
        <w:t xml:space="preserve">, Zagreb, </w:t>
      </w:r>
      <w:proofErr w:type="spellStart"/>
      <w:r w:rsidR="00DA66D4" w:rsidRPr="00026DF3">
        <w:t>Horvaćanska</w:t>
      </w:r>
      <w:proofErr w:type="spellEnd"/>
      <w:r w:rsidR="00DA66D4" w:rsidRPr="00026DF3">
        <w:t xml:space="preserve"> cesta 31C</w:t>
      </w:r>
      <w:r w:rsidR="00DA66D4">
        <w:t xml:space="preserve">, OIB: </w:t>
      </w:r>
      <w:r w:rsidR="00DA66D4" w:rsidRPr="00026DF3">
        <w:t>15702105748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DA66D4">
        <w:t>27.854,34</w:t>
      </w:r>
      <w:r w:rsidR="005B0782">
        <w:t xml:space="preserve"> kn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0A79DA">
        <w:t>17</w:t>
      </w:r>
      <w:r w:rsidR="005112E5">
        <w:t xml:space="preserve">. </w:t>
      </w:r>
      <w:r w:rsidR="000A79DA">
        <w:t>travnja</w:t>
      </w:r>
      <w:r w:rsidR="00590AEF">
        <w:t xml:space="preserve"> </w:t>
      </w:r>
      <w:r w:rsidR="00BC6476">
        <w:t>2019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 xml:space="preserve">Aleksandra </w:t>
      </w:r>
      <w:r w:rsidR="00BC6476">
        <w:t>Gumzej</w:t>
      </w:r>
    </w:p>
    <w:p w:rsidRDefault="00572798" w:rsidP="00F60614" w:rsidR="00572798"/>
    <w:p w:rsidRDefault="00200BC5" w:rsidP="00200BC5" w:rsidR="00200BC5">
      <w:r>
        <w:t>DNA</w:t>
      </w:r>
    </w:p>
    <w:p w:rsidRDefault="00200BC5" w:rsidP="00200BC5" w:rsidR="00200BC5">
      <w:proofErr w:type="spellStart"/>
      <w:r>
        <w:t>zz</w:t>
      </w:r>
      <w:proofErr w:type="spellEnd"/>
      <w:r>
        <w:t xml:space="preserve">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 w:rsidR="00BC6476">
      <w:tab/>
      <w:t>25. St</w:t>
    </w:r>
    <w:r>
      <w:t>-</w:t>
    </w:r>
    <w:r w:rsidR="00DA66D4">
      <w:t>3040</w:t>
    </w:r>
    <w:r w:rsidR="005112E5">
      <w:t>/</w:t>
    </w:r>
    <w:r w:rsidR="00BC6476">
      <w:t>2018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A79DA"/>
    <w:rsid w:val="000C239B"/>
    <w:rsid w:val="00114EAD"/>
    <w:rsid w:val="0012468D"/>
    <w:rsid w:val="00185571"/>
    <w:rsid w:val="00186492"/>
    <w:rsid w:val="001D0C53"/>
    <w:rsid w:val="001D3860"/>
    <w:rsid w:val="001E50FB"/>
    <w:rsid w:val="001F6933"/>
    <w:rsid w:val="001F7C7F"/>
    <w:rsid w:val="00200BC5"/>
    <w:rsid w:val="00230A63"/>
    <w:rsid w:val="0024170D"/>
    <w:rsid w:val="00263D6D"/>
    <w:rsid w:val="00264D19"/>
    <w:rsid w:val="00272846"/>
    <w:rsid w:val="00297E94"/>
    <w:rsid w:val="002A0CAA"/>
    <w:rsid w:val="00325398"/>
    <w:rsid w:val="003538DF"/>
    <w:rsid w:val="0038246E"/>
    <w:rsid w:val="003D35F9"/>
    <w:rsid w:val="003E3A15"/>
    <w:rsid w:val="003E5D1C"/>
    <w:rsid w:val="003F786A"/>
    <w:rsid w:val="00413610"/>
    <w:rsid w:val="00413F4C"/>
    <w:rsid w:val="00483EEB"/>
    <w:rsid w:val="00496578"/>
    <w:rsid w:val="004B337A"/>
    <w:rsid w:val="004F3962"/>
    <w:rsid w:val="005112E5"/>
    <w:rsid w:val="0053446F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7F6A"/>
    <w:rsid w:val="00657B8E"/>
    <w:rsid w:val="006C120B"/>
    <w:rsid w:val="00786AE3"/>
    <w:rsid w:val="007A6607"/>
    <w:rsid w:val="007B13A4"/>
    <w:rsid w:val="007B5AFD"/>
    <w:rsid w:val="007C7891"/>
    <w:rsid w:val="007C789D"/>
    <w:rsid w:val="007D5A5D"/>
    <w:rsid w:val="007E717E"/>
    <w:rsid w:val="008155EE"/>
    <w:rsid w:val="00860308"/>
    <w:rsid w:val="008613BD"/>
    <w:rsid w:val="00863025"/>
    <w:rsid w:val="00871F01"/>
    <w:rsid w:val="008749D8"/>
    <w:rsid w:val="008A376B"/>
    <w:rsid w:val="008D19B9"/>
    <w:rsid w:val="008E28F7"/>
    <w:rsid w:val="00920CA0"/>
    <w:rsid w:val="009419D8"/>
    <w:rsid w:val="00966EED"/>
    <w:rsid w:val="009F3FBC"/>
    <w:rsid w:val="00A71431"/>
    <w:rsid w:val="00AC4528"/>
    <w:rsid w:val="00AD027A"/>
    <w:rsid w:val="00B53A01"/>
    <w:rsid w:val="00B77D67"/>
    <w:rsid w:val="00B82F18"/>
    <w:rsid w:val="00BC6476"/>
    <w:rsid w:val="00BD2F8B"/>
    <w:rsid w:val="00C50013"/>
    <w:rsid w:val="00C6341C"/>
    <w:rsid w:val="00C836B9"/>
    <w:rsid w:val="00C958E9"/>
    <w:rsid w:val="00CE7362"/>
    <w:rsid w:val="00D01B78"/>
    <w:rsid w:val="00D03BD6"/>
    <w:rsid w:val="00D16CA0"/>
    <w:rsid w:val="00D253EC"/>
    <w:rsid w:val="00D32135"/>
    <w:rsid w:val="00D66226"/>
    <w:rsid w:val="00DA66D4"/>
    <w:rsid w:val="00EC3302"/>
    <w:rsid w:val="00ED2B04"/>
    <w:rsid w:val="00ED6AA8"/>
    <w:rsid w:val="00EF1BCD"/>
    <w:rsid w:val="00F034D3"/>
    <w:rsid w:val="00F60614"/>
    <w:rsid w:val="00F861D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F7C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7C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7C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7C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7C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F7C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7C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7C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7C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7C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travnja 2019.</izvorni_sadrzaj>
    <derivirana_varijabla naziv="DomainObject.DatumDonosenjaOdluke_1">17.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3040</izvorni_sadrzaj>
    <derivirana_varijabla naziv="DomainObject.Predmet.Broj_1">3040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St-3040/2018</izvorni_sadrzaj>
    <derivirana_varijabla naziv="DomainObject.Predmet.OznakaBroj_1">St-3040/2018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MOTOKROSS KLUB "KIA - BOŽIĆ"</izvorni_sadrzaj>
    <derivirana_varijabla naziv="DomainObject.Predmet.ProtustrankaFormated_1">  MOTOKROSS KLUB "KIA - BOŽIĆ"</derivirana_varijabla>
  </DomainObject.Predmet.ProtustrankaFormated>
  <DomainObject.Predmet.ProtustrankaFormatedOIB>
    <izvorni_sadrzaj>  MOTOKROSS KLUB "KIA - BOŽIĆ", OIB 15702105748</izvorni_sadrzaj>
    <derivirana_varijabla naziv="DomainObject.Predmet.ProtustrankaFormatedOIB_1">  MOTOKROSS KLUB "KIA - BOŽIĆ", OIB 15702105748</derivirana_varijabla>
  </DomainObject.Predmet.ProtustrankaFormatedOIB>
  <DomainObject.Predmet.ProtustrankaFormatedWithAdress>
    <izvorni_sadrzaj> MOTOKROSS KLUB "KIA - BOŽIĆ", HORVAĆANSKA CESTA 31C, 10000 Zagreb</izvorni_sadrzaj>
    <derivirana_varijabla naziv="DomainObject.Predmet.ProtustrankaFormatedWithAdress_1"> MOTOKROSS KLUB "KIA - BOŽIĆ", HORVAĆANSKA CESTA 31C, 10000 Zagreb</derivirana_varijabla>
  </DomainObject.Predmet.ProtustrankaFormatedWithAdress>
  <DomainObject.Predmet.ProtustrankaFormatedWithAdressOIB>
    <izvorni_sadrzaj> MOTOKROSS KLUB "KIA - BOŽIĆ", OIB 15702105748, HORVAĆANSKA CESTA 31C, 10000 Zagreb</izvorni_sadrzaj>
    <derivirana_varijabla naziv="DomainObject.Predmet.ProtustrankaFormatedWithAdressOIB_1"> MOTOKROSS KLUB "KIA - BOŽIĆ", OIB 15702105748, HORVAĆANSKA CESTA 31C, 10000 Zagreb</derivirana_varijabla>
  </DomainObject.Predmet.ProtustrankaFormatedWithAdressOIB>
  <DomainObject.Predmet.ProtustrankaWithAdress>
    <izvorni_sadrzaj>MOTOKROSS KLUB "KIA - BOŽIĆ" HORVAĆANSKA CESTA 31C, 10000 Zagreb</izvorni_sadrzaj>
    <derivirana_varijabla naziv="DomainObject.Predmet.ProtustrankaWithAdress_1">MOTOKROSS KLUB "KIA - BOŽIĆ" HORVAĆANSKA CESTA 31C, 10000 Zagreb</derivirana_varijabla>
  </DomainObject.Predmet.ProtustrankaWithAdress>
  <DomainObject.Predmet.ProtustrankaWithAdressOIB>
    <izvorni_sadrzaj>MOTOKROSS KLUB "KIA - BOŽIĆ", OIB 15702105748, HORVAĆANSKA CESTA 31C, 10000 Zagreb</izvorni_sadrzaj>
    <derivirana_varijabla naziv="DomainObject.Predmet.ProtustrankaWithAdressOIB_1">MOTOKROSS KLUB "KIA - BOŽIĆ", OIB 15702105748, HORVAĆANSKA CESTA 31C, 10000 Zagreb</derivirana_varijabla>
  </DomainObject.Predmet.ProtustrankaWithAdressOIB>
  <DomainObject.Predmet.ProtustrankaNazivFormated>
    <izvorni_sadrzaj>MOTOKROSS KLUB "KIA - BOŽIĆ"</izvorni_sadrzaj>
    <derivirana_varijabla naziv="DomainObject.Predmet.ProtustrankaNazivFormated_1">MOTOKROSS KLUB "KIA - BOŽIĆ"</derivirana_varijabla>
  </DomainObject.Predmet.ProtustrankaNazivFormated>
  <DomainObject.Predmet.ProtustrankaNazivFormatedOIB>
    <izvorni_sadrzaj>MOTOKROSS KLUB "KIA - BOŽIĆ", OIB 15702105748</izvorni_sadrzaj>
    <derivirana_varijabla naziv="DomainObject.Predmet.ProtustrankaNazivFormatedOIB_1">MOTOKROSS KLUB "KIA - BOŽIĆ", OIB 15702105748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37</izvorni_sadrzaj>
    <derivirana_varijabla naziv="DomainObject.Predmet.Referada.Prostorija.Naziv_1">Soba DZ II 37</derivirana_varijabla>
  </DomainObject.Predmet.Referada.Prostorija.Naziv>
  <DomainObject.Predmet.Referada.Prostorija.Oznaka>
    <izvorni_sadrzaj>DZ II 37</izvorni_sadrzaj>
    <derivirana_varijabla naziv="DomainObject.Predmet.Referada.Prostorija.Oznaka_1">DZ II 37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Lucija Radulović</izvorni_sadrzaj>
    <derivirana_varijabla naziv="DomainObject.Predmet.Zapisnicar_1">Lucija Radulović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MOTOKROSS KLUB "KIA - BOŽIĆ"</item>
    </izvorni_sadrzaj>
    <derivirana_varijabla naziv="DomainObject.Predmet.ProtuStrankaListFormated_1">
      <item>MOTOKROSS KLUB "KIA - BOŽIĆ"</item>
    </derivirana_varijabla>
  </DomainObject.Predmet.ProtuStrankaListFormated>
  <DomainObject.Predmet.ProtuStrankaListFormatedOIB>
    <izvorni_sadrzaj>
      <item>MOTOKROSS KLUB "KIA - BOŽIĆ", OIB 15702105748</item>
    </izvorni_sadrzaj>
    <derivirana_varijabla naziv="DomainObject.Predmet.ProtuStrankaListFormatedOIB_1">
      <item>MOTOKROSS KLUB "KIA - BOŽIĆ", OIB 15702105748</item>
    </derivirana_varijabla>
  </DomainObject.Predmet.ProtuStrankaListFormatedOIB>
  <DomainObject.Predmet.ProtuStrankaListFormatedWithAdress>
    <izvorni_sadrzaj>
      <item>MOTOKROSS KLUB "KIA - BOŽIĆ", HORVAĆANSKA CESTA 31C, 10000 Zagreb</item>
    </izvorni_sadrzaj>
    <derivirana_varijabla naziv="DomainObject.Predmet.ProtuStrankaListFormatedWithAdress_1">
      <item>MOTOKROSS KLUB "KIA - BOŽIĆ", HORVAĆANSKA CESTA 31C, 10000 Zagreb</item>
    </derivirana_varijabla>
  </DomainObject.Predmet.ProtuStrankaListFormatedWithAdress>
  <DomainObject.Predmet.ProtuStrankaListFormatedWithAdressOIB>
    <izvorni_sadrzaj>
      <item>MOTOKROSS KLUB "KIA - BOŽIĆ", OIB 15702105748, HORVAĆANSKA CESTA 31C, 10000 Zagreb</item>
    </izvorni_sadrzaj>
    <derivirana_varijabla naziv="DomainObject.Predmet.ProtuStrankaListFormatedWithAdressOIB_1">
      <item>MOTOKROSS KLUB "KIA - BOŽIĆ", OIB 15702105748, HORVAĆANSKA CESTA 31C, 10000 Zagreb</item>
    </derivirana_varijabla>
  </DomainObject.Predmet.ProtuStrankaListFormatedWithAdressOIB>
  <DomainObject.Predmet.ProtuStrankaListNazivFormated>
    <izvorni_sadrzaj>
      <item>MOTOKROSS KLUB "KIA - BOŽIĆ"</item>
    </izvorni_sadrzaj>
    <derivirana_varijabla naziv="DomainObject.Predmet.ProtuStrankaListNazivFormated_1">
      <item>MOTOKROSS KLUB "KIA - BOŽIĆ"</item>
    </derivirana_varijabla>
  </DomainObject.Predmet.ProtuStrankaListNazivFormated>
  <DomainObject.Predmet.ProtuStrankaListNazivFormatedOIB>
    <izvorni_sadrzaj>
      <item>MOTOKROSS KLUB "KIA - BOŽIĆ", OIB 15702105748</item>
    </izvorni_sadrzaj>
    <derivirana_varijabla naziv="DomainObject.Predmet.ProtuStrankaListNazivFormatedOIB_1">
      <item>MOTOKROSS KLUB "KIA - BOŽIĆ", OIB 15702105748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MOTOKROSS KLUB "KIA - BOŽIĆ"</izvorni_sadrzaj>
    <derivirana_varijabla naziv="DomainObject.Predmet.ProtustrankaIDrugi_1">MOTOKROSS KLUB "KIA - BOŽIĆ"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MOTOKROSS KLUB "KIA - BOŽIĆ", OIB 15702105748, HORVAĆANSKA CESTA 31C, 10000 Zagreb</izvorni_sadrzaj>
    <derivirana_varijabla naziv="DomainObject.Predmet.ProtustrankaIDrugiAdressOIB_1">MOTOKROSS KLUB "KIA - BOŽIĆ", OIB 15702105748, HORVAĆANSKA CESTA 31C,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MOTOKROSS KLUB "KIA - BOŽIĆ"</item>
      <item>FINA Regionalni centar Zagreb</item>
    </izvorni_sadrzaj>
    <derivirana_varijabla naziv="DomainObject.Predmet.SudioniciListNaziv_1">
      <item>MOTOKROSS KLUB "KIA - BOŽIĆ"</item>
      <item>FINA Regionalni centar Zagreb</item>
    </derivirana_varijabla>
  </DomainObject.Predmet.SudioniciListNaziv>
  <DomainObject.Predmet.SudioniciListAdressOIB>
    <izvorni_sadrzaj>
      <item>MOTOKROSS KLUB "KIA - BOŽIĆ", OIB 15702105748, HORVAĆANSKA CESTA 31C,10000 Zagreb</item>
      <item>FINA Regionalni centar Zagreb, OIB 85821130368, Trg svibanjskih žrtava 1995. 1,10000 Zagreb</item>
    </izvorni_sadrzaj>
    <derivirana_varijabla naziv="DomainObject.Predmet.SudioniciListAdressOIB_1">
      <item>MOTOKROSS KLUB "KIA - BOŽIĆ", OIB 15702105748, HORVAĆANSKA CESTA 31C,10000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15702105748</item>
      <item>, OIB 85821130368</item>
    </izvorni_sadrzaj>
    <derivirana_varijabla naziv="DomainObject.Predmet.SudioniciListNazivOIB_1">
      <item>, OIB 15702105748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259</properties:Words>
  <properties:Characters>1405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2019-04-17T05:56:00Z</dcterms:created>
  <dc:creator>ilukac</dc:creator>
  <cp:lastModifiedBy>Lucija Radulović</cp:lastModifiedBy>
  <cp:lastPrinted>2019-04-17T05:56:00Z</cp:lastPrinted>
  <dcterms:modified xmlns:xsi="http://www.w3.org/2001/XMLSchema-instance" xsi:type="dcterms:W3CDTF">2019-04-17T05:57:00Z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 3040 2018 skraćeni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