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24200" w14:paraId="7f24200" w:rsidRDefault="00336602" w:rsidP="003C5FAC" w:rsidR="003C5FAC" w:rsidRPr="00F869EF">
      <w:pPr>
        <w:pStyle w:val="Tijeloteksta"/>
        <w:outlineLvl w:val="0"/>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C5FAC" w:rsidP="003C5FAC" w:rsidR="003C5FAC" w:rsidRPr="00F869EF">
      <w:pPr>
        <w:pStyle w:val="Tijeloteksta"/>
        <w:outlineLvl w:val="0"/>
      </w:pPr>
    </w:p>
    <w:tbl>
      <w:tblPr>
        <w:tblW w:type="auto" w:w="0"/>
        <w:tblInd w:type="dxa" w:w="288"/>
        <w:tblLook w:val="01E0" w:noVBand="0" w:noHBand="0" w:lastColumn="1" w:firstColumn="1" w:lastRow="1" w:firstRow="1"/>
      </w:tblPr>
      <w:tblGrid>
        <w:gridCol w:w="3060"/>
      </w:tblGrid>
      <w:tr w:rsidTr="00442B59" w:rsidR="003C5FAC" w:rsidRPr="003C5FAC">
        <w:tc>
          <w:tcPr>
            <w:tcW w:type="dxa" w:w="3060"/>
          </w:tcPr>
          <w:p w:rsidRDefault="003C5FAC" w:rsidP="00442B59" w:rsidR="003C5FAC" w:rsidRPr="003C5FAC">
            <w:pPr>
              <w:pStyle w:val="Naslov2"/>
              <w:rPr>
                <w:b w:val="false"/>
                <w:bCs/>
                <w:sz w:val="24"/>
              </w:rPr>
            </w:pPr>
            <w:r w:rsidRPr="003C5FAC">
              <w:rPr>
                <w:b w:val="false"/>
                <w:bCs/>
                <w:sz w:val="24"/>
              </w:rPr>
              <w:t>REPUBLIKA HRVATSKA</w:t>
            </w:r>
          </w:p>
          <w:p w:rsidRDefault="003C5FAC" w:rsidP="003C5FAC" w:rsidR="003C5FAC" w:rsidRPr="003C5FAC">
            <w:pPr>
              <w:rPr>
                <w:sz w:val="24"/>
                <w:szCs w:val="24"/>
              </w:rPr>
            </w:pPr>
            <w:r w:rsidRPr="003C5FAC">
              <w:rPr>
                <w:sz w:val="24"/>
                <w:szCs w:val="24"/>
              </w:rPr>
              <w:t xml:space="preserve"> Trgovački sud u Zagrebu</w:t>
            </w:r>
          </w:p>
          <w:p w:rsidRDefault="003C5FAC" w:rsidP="003C5FAC" w:rsidR="003C5FAC" w:rsidRPr="003C5FAC">
            <w:pPr>
              <w:rPr>
                <w:sz w:val="24"/>
                <w:szCs w:val="24"/>
              </w:rPr>
            </w:pPr>
            <w:r w:rsidRPr="003C5FAC">
              <w:rPr>
                <w:sz w:val="24"/>
                <w:szCs w:val="24"/>
              </w:rPr>
              <w:t xml:space="preserve">  Zagreb, Amruševa 2/II</w:t>
            </w:r>
          </w:p>
        </w:tc>
      </w:tr>
    </w:tbl>
    <w:p w:rsidRDefault="001F0F23" w:rsidP="00D61371" w:rsidR="00D61371">
      <w:pPr>
        <w:ind w:firstLine="720" w:left="2160"/>
        <w:jc w:val="right"/>
        <w:rPr>
          <w:sz w:val="24"/>
          <w:szCs w:val="24"/>
        </w:rPr>
      </w:pPr>
      <w:r w:rsidRPr="007103AE">
        <w:rPr>
          <w:sz w:val="24"/>
          <w:szCs w:val="24"/>
          <w:lang w:val="pt-BR"/>
        </w:rPr>
        <w:t xml:space="preserve">                                    </w:t>
      </w:r>
      <w:r w:rsidR="003448C5">
        <w:rPr>
          <w:b/>
          <w:sz w:val="24"/>
        </w:rPr>
        <w:t xml:space="preserve"> </w:t>
      </w:r>
      <w:proofErr w:type="spellStart"/>
      <w:r w:rsidR="00D61371" w:rsidRPr="004C517B">
        <w:rPr>
          <w:sz w:val="24"/>
          <w:szCs w:val="24"/>
        </w:rPr>
        <w:t>40.St</w:t>
      </w:r>
      <w:proofErr w:type="spellEnd"/>
      <w:r w:rsidR="00D61371" w:rsidRPr="004C517B">
        <w:rPr>
          <w:sz w:val="24"/>
          <w:szCs w:val="24"/>
        </w:rPr>
        <w:t>-</w:t>
      </w:r>
      <w:proofErr w:type="spellStart"/>
      <w:r w:rsidR="00D61371">
        <w:rPr>
          <w:sz w:val="24"/>
          <w:szCs w:val="24"/>
        </w:rPr>
        <w:t>207</w:t>
      </w:r>
      <w:proofErr w:type="spellEnd"/>
      <w:r w:rsidR="00D61371">
        <w:rPr>
          <w:sz w:val="24"/>
          <w:szCs w:val="24"/>
        </w:rPr>
        <w:t>/</w:t>
      </w:r>
      <w:proofErr w:type="spellStart"/>
      <w:r w:rsidR="00D61371">
        <w:rPr>
          <w:sz w:val="24"/>
          <w:szCs w:val="24"/>
        </w:rPr>
        <w:t>13</w:t>
      </w:r>
      <w:proofErr w:type="spellEnd"/>
    </w:p>
    <w:p w:rsidRDefault="00D61371" w:rsidP="00D61371" w:rsidR="00D61371">
      <w:pPr>
        <w:jc w:val="center"/>
        <w:rPr>
          <w:sz w:val="24"/>
          <w:szCs w:val="24"/>
        </w:rPr>
      </w:pPr>
    </w:p>
    <w:p w:rsidRDefault="00D61371" w:rsidP="00D61371" w:rsidR="00D61371" w:rsidRPr="005A54F1">
      <w:pPr>
        <w:jc w:val="center"/>
        <w:rPr>
          <w:sz w:val="24"/>
          <w:szCs w:val="24"/>
        </w:rPr>
      </w:pPr>
      <w:r w:rsidRPr="005A54F1">
        <w:rPr>
          <w:sz w:val="24"/>
          <w:szCs w:val="24"/>
        </w:rPr>
        <w:t>R E P U B L I K A  H R V A T S K A</w:t>
      </w:r>
    </w:p>
    <w:p w:rsidRDefault="00D61371" w:rsidP="00D61371" w:rsidR="00D61371" w:rsidRPr="005A54F1">
      <w:pPr>
        <w:jc w:val="center"/>
        <w:rPr>
          <w:sz w:val="24"/>
          <w:szCs w:val="24"/>
        </w:rPr>
      </w:pPr>
      <w:r w:rsidRPr="005A54F1">
        <w:rPr>
          <w:sz w:val="24"/>
          <w:szCs w:val="24"/>
        </w:rPr>
        <w:t>R J E Š E NJ E</w:t>
      </w:r>
    </w:p>
    <w:p w:rsidRDefault="00D61371" w:rsidP="00D61371" w:rsidR="00D61371" w:rsidRPr="005A54F1">
      <w:pPr>
        <w:jc w:val="center"/>
        <w:rPr>
          <w:b/>
          <w:sz w:val="24"/>
          <w:szCs w:val="24"/>
        </w:rPr>
      </w:pPr>
    </w:p>
    <w:p w:rsidRDefault="00D61371" w:rsidP="00D61371" w:rsidR="00D61371">
      <w:pPr>
        <w:jc w:val="both"/>
        <w:rPr>
          <w:sz w:val="24"/>
          <w:szCs w:val="24"/>
        </w:rPr>
      </w:pPr>
      <w:r w:rsidRPr="005A54F1">
        <w:rPr>
          <w:sz w:val="24"/>
          <w:szCs w:val="24"/>
        </w:rPr>
        <w:tab/>
        <w:t>TRGOVAČKI SUD U ZAGREBU</w:t>
      </w:r>
      <w:r w:rsidRPr="005A54F1">
        <w:rPr>
          <w:b/>
          <w:sz w:val="24"/>
          <w:szCs w:val="24"/>
        </w:rPr>
        <w:t>,</w:t>
      </w:r>
      <w:r w:rsidRPr="005A54F1">
        <w:rPr>
          <w:sz w:val="24"/>
          <w:szCs w:val="24"/>
        </w:rPr>
        <w:t xml:space="preserve"> po sucu Anti Galiću kao stečajnom sucu u stečajnom postupku nad </w:t>
      </w:r>
      <w:r w:rsidR="007A4D13">
        <w:rPr>
          <w:sz w:val="24"/>
          <w:szCs w:val="24"/>
        </w:rPr>
        <w:t>dužnikom S</w:t>
      </w:r>
      <w:r w:rsidRPr="005A54F1">
        <w:rPr>
          <w:sz w:val="24"/>
          <w:szCs w:val="24"/>
        </w:rPr>
        <w:t xml:space="preserve">tečajna masa iza MIRAN DAN  d.o.o.  u stečaju Zagreb, Nikole Pavića </w:t>
      </w:r>
      <w:proofErr w:type="spellStart"/>
      <w:r w:rsidRPr="005A54F1">
        <w:rPr>
          <w:sz w:val="24"/>
          <w:szCs w:val="24"/>
        </w:rPr>
        <w:t>26</w:t>
      </w:r>
      <w:proofErr w:type="spellEnd"/>
      <w:r w:rsidRPr="005A54F1">
        <w:rPr>
          <w:sz w:val="24"/>
          <w:szCs w:val="24"/>
        </w:rPr>
        <w:t xml:space="preserve">, ( </w:t>
      </w:r>
      <w:proofErr w:type="spellStart"/>
      <w:r w:rsidRPr="005A54F1">
        <w:rPr>
          <w:sz w:val="24"/>
          <w:szCs w:val="24"/>
        </w:rPr>
        <w:t>OIB</w:t>
      </w:r>
      <w:proofErr w:type="spellEnd"/>
      <w:r w:rsidRPr="005A54F1">
        <w:rPr>
          <w:sz w:val="24"/>
          <w:szCs w:val="24"/>
        </w:rPr>
        <w:t xml:space="preserve"> </w:t>
      </w:r>
      <w:proofErr w:type="spellStart"/>
      <w:r w:rsidRPr="005A54F1">
        <w:rPr>
          <w:sz w:val="24"/>
          <w:szCs w:val="24"/>
        </w:rPr>
        <w:t>24744407386</w:t>
      </w:r>
      <w:proofErr w:type="spellEnd"/>
      <w:r w:rsidRPr="005A54F1">
        <w:rPr>
          <w:sz w:val="24"/>
          <w:szCs w:val="24"/>
        </w:rPr>
        <w:t xml:space="preserve">), dana </w:t>
      </w:r>
      <w:proofErr w:type="spellStart"/>
      <w:r>
        <w:rPr>
          <w:sz w:val="24"/>
          <w:szCs w:val="24"/>
        </w:rPr>
        <w:t>15.lipnja</w:t>
      </w:r>
      <w:proofErr w:type="spellEnd"/>
      <w:r w:rsidR="007A4D13">
        <w:rPr>
          <w:sz w:val="24"/>
          <w:szCs w:val="24"/>
        </w:rPr>
        <w:t xml:space="preserve"> </w:t>
      </w:r>
      <w:proofErr w:type="spellStart"/>
      <w:r w:rsidR="007A4D13">
        <w:rPr>
          <w:sz w:val="24"/>
          <w:szCs w:val="24"/>
        </w:rPr>
        <w:t>2018</w:t>
      </w:r>
      <w:proofErr w:type="spellEnd"/>
      <w:r w:rsidRPr="005A54F1">
        <w:rPr>
          <w:sz w:val="24"/>
          <w:szCs w:val="24"/>
        </w:rPr>
        <w:t>.,</w:t>
      </w:r>
    </w:p>
    <w:p w:rsidRDefault="003448C5" w:rsidP="003448C5" w:rsidR="003448C5" w:rsidRPr="00295E31">
      <w:pPr>
        <w:ind w:firstLine="555"/>
        <w:jc w:val="both"/>
        <w:rPr>
          <w:sz w:val="40"/>
          <w:szCs w:val="40"/>
        </w:rPr>
      </w:pPr>
    </w:p>
    <w:p w:rsidRDefault="003448C5" w:rsidP="003448C5" w:rsidR="003448C5" w:rsidRPr="00DC008D">
      <w:pPr>
        <w:ind w:firstLine="709"/>
        <w:jc w:val="center"/>
        <w:rPr>
          <w:b/>
          <w:sz w:val="24"/>
        </w:rPr>
      </w:pPr>
      <w:r w:rsidRPr="00DC008D">
        <w:rPr>
          <w:b/>
          <w:sz w:val="24"/>
        </w:rPr>
        <w:t xml:space="preserve">z a k </w:t>
      </w:r>
      <w:proofErr w:type="spellStart"/>
      <w:r w:rsidRPr="00DC008D">
        <w:rPr>
          <w:b/>
          <w:sz w:val="24"/>
        </w:rPr>
        <w:t>lj</w:t>
      </w:r>
      <w:proofErr w:type="spellEnd"/>
      <w:r w:rsidRPr="00DC008D">
        <w:rPr>
          <w:b/>
          <w:sz w:val="24"/>
        </w:rPr>
        <w:t xml:space="preserve"> u č i o  j e</w:t>
      </w:r>
    </w:p>
    <w:p w:rsidRDefault="003C5FAC" w:rsidP="003448C5" w:rsidR="00707BCF">
      <w:pPr>
        <w:jc w:val="both"/>
        <w:rPr>
          <w:sz w:val="24"/>
          <w:szCs w:val="24"/>
        </w:rPr>
      </w:pPr>
      <w:r w:rsidRPr="00E278BA">
        <w:rPr>
          <w:sz w:val="40"/>
          <w:szCs w:val="40"/>
        </w:rPr>
        <w:tab/>
      </w:r>
    </w:p>
    <w:p w:rsidRDefault="00914FD0" w:rsidP="007F1DB1" w:rsidR="0046586E" w:rsidRPr="002533E9">
      <w:pPr>
        <w:ind w:firstLine="720"/>
        <w:jc w:val="both"/>
        <w:rPr>
          <w:sz w:val="24"/>
          <w:szCs w:val="24"/>
        </w:rPr>
      </w:pPr>
      <w:r w:rsidRPr="002533E9">
        <w:rPr>
          <w:sz w:val="24"/>
          <w:szCs w:val="24"/>
        </w:rPr>
        <w:t xml:space="preserve">I. </w:t>
      </w:r>
      <w:r w:rsidR="0046586E" w:rsidRPr="002533E9">
        <w:rPr>
          <w:sz w:val="24"/>
          <w:szCs w:val="24"/>
        </w:rPr>
        <w:t>Saziva se skupština vjerovnika u stečajnom postupku nad</w:t>
      </w:r>
      <w:r w:rsidR="007377C7" w:rsidRPr="002533E9">
        <w:rPr>
          <w:sz w:val="24"/>
          <w:szCs w:val="24"/>
        </w:rPr>
        <w:t xml:space="preserve"> </w:t>
      </w:r>
      <w:r w:rsidR="00EF1901">
        <w:rPr>
          <w:sz w:val="24"/>
          <w:szCs w:val="24"/>
        </w:rPr>
        <w:t xml:space="preserve">dužnikom </w:t>
      </w:r>
      <w:r w:rsidR="00DF4AB2">
        <w:rPr>
          <w:sz w:val="24"/>
          <w:szCs w:val="24"/>
        </w:rPr>
        <w:t>S</w:t>
      </w:r>
      <w:r w:rsidR="00DF4AB2" w:rsidRPr="005A54F1">
        <w:rPr>
          <w:sz w:val="24"/>
          <w:szCs w:val="24"/>
        </w:rPr>
        <w:t xml:space="preserve">tečajna masa iza MIRAN DAN d.o.o. u stečaju Zagreb, Nikole Pavića </w:t>
      </w:r>
      <w:proofErr w:type="spellStart"/>
      <w:r w:rsidR="00DF4AB2" w:rsidRPr="005A54F1">
        <w:rPr>
          <w:sz w:val="24"/>
          <w:szCs w:val="24"/>
        </w:rPr>
        <w:t>26</w:t>
      </w:r>
      <w:proofErr w:type="spellEnd"/>
      <w:r w:rsidR="00DF4AB2" w:rsidRPr="005A54F1">
        <w:rPr>
          <w:sz w:val="24"/>
          <w:szCs w:val="24"/>
        </w:rPr>
        <w:t xml:space="preserve">, ( </w:t>
      </w:r>
      <w:proofErr w:type="spellStart"/>
      <w:r w:rsidR="00DF4AB2" w:rsidRPr="005A54F1">
        <w:rPr>
          <w:sz w:val="24"/>
          <w:szCs w:val="24"/>
        </w:rPr>
        <w:t>OIB</w:t>
      </w:r>
      <w:proofErr w:type="spellEnd"/>
      <w:r w:rsidR="00DF4AB2" w:rsidRPr="005A54F1">
        <w:rPr>
          <w:sz w:val="24"/>
          <w:szCs w:val="24"/>
        </w:rPr>
        <w:t xml:space="preserve"> </w:t>
      </w:r>
      <w:proofErr w:type="spellStart"/>
      <w:r w:rsidR="00DF4AB2" w:rsidRPr="005A54F1">
        <w:rPr>
          <w:sz w:val="24"/>
          <w:szCs w:val="24"/>
        </w:rPr>
        <w:t>24744407386</w:t>
      </w:r>
      <w:proofErr w:type="spellEnd"/>
      <w:r w:rsidR="00DF4AB2" w:rsidRPr="005A54F1">
        <w:rPr>
          <w:sz w:val="24"/>
          <w:szCs w:val="24"/>
        </w:rPr>
        <w:t>)</w:t>
      </w:r>
      <w:r w:rsidR="00817D8A" w:rsidRPr="007103AE">
        <w:rPr>
          <w:sz w:val="24"/>
          <w:szCs w:val="24"/>
        </w:rPr>
        <w:t>,</w:t>
      </w:r>
      <w:r w:rsidR="00E01252">
        <w:rPr>
          <w:sz w:val="24"/>
          <w:szCs w:val="24"/>
        </w:rPr>
        <w:t xml:space="preserve"> </w:t>
      </w:r>
      <w:r w:rsidR="00AC0234" w:rsidRPr="002533E9">
        <w:rPr>
          <w:sz w:val="24"/>
          <w:szCs w:val="24"/>
        </w:rPr>
        <w:t xml:space="preserve">za </w:t>
      </w:r>
      <w:r w:rsidR="0046586E" w:rsidRPr="002533E9">
        <w:rPr>
          <w:sz w:val="24"/>
          <w:szCs w:val="24"/>
        </w:rPr>
        <w:t xml:space="preserve"> dan:</w:t>
      </w:r>
    </w:p>
    <w:p w:rsidRDefault="0046586E" w:rsidP="0046586E" w:rsidR="0046586E" w:rsidRPr="002533E9">
      <w:pPr>
        <w:ind w:left="720"/>
        <w:jc w:val="both"/>
        <w:rPr>
          <w:sz w:val="24"/>
          <w:szCs w:val="24"/>
        </w:rPr>
      </w:pPr>
    </w:p>
    <w:p w:rsidRDefault="00250035" w:rsidP="0046586E" w:rsidR="0046586E" w:rsidRPr="00C37D5D">
      <w:pPr>
        <w:ind w:left="720"/>
        <w:jc w:val="both"/>
        <w:rPr>
          <w:sz w:val="24"/>
          <w:szCs w:val="24"/>
        </w:rPr>
      </w:pPr>
      <w:proofErr w:type="spellStart"/>
      <w:r>
        <w:rPr>
          <w:b/>
          <w:sz w:val="24"/>
          <w:szCs w:val="24"/>
        </w:rPr>
        <w:t>1</w:t>
      </w:r>
      <w:r w:rsidR="00DF4AB2">
        <w:rPr>
          <w:b/>
          <w:sz w:val="24"/>
          <w:szCs w:val="24"/>
        </w:rPr>
        <w:t>9.srpnja</w:t>
      </w:r>
      <w:proofErr w:type="spellEnd"/>
      <w:r w:rsidR="00E01252">
        <w:rPr>
          <w:b/>
          <w:sz w:val="24"/>
          <w:szCs w:val="24"/>
        </w:rPr>
        <w:t xml:space="preserve"> </w:t>
      </w:r>
      <w:proofErr w:type="spellStart"/>
      <w:r w:rsidR="00E01252">
        <w:rPr>
          <w:b/>
          <w:sz w:val="24"/>
          <w:szCs w:val="24"/>
        </w:rPr>
        <w:t>201</w:t>
      </w:r>
      <w:r w:rsidR="001F5239">
        <w:rPr>
          <w:b/>
          <w:sz w:val="24"/>
          <w:szCs w:val="24"/>
        </w:rPr>
        <w:t>8</w:t>
      </w:r>
      <w:proofErr w:type="spellEnd"/>
      <w:r w:rsidR="00BA468E" w:rsidRPr="00C37D5D">
        <w:rPr>
          <w:b/>
          <w:sz w:val="24"/>
          <w:szCs w:val="24"/>
        </w:rPr>
        <w:t xml:space="preserve">. u </w:t>
      </w:r>
      <w:proofErr w:type="spellStart"/>
      <w:r w:rsidR="004A786E">
        <w:rPr>
          <w:b/>
          <w:sz w:val="24"/>
          <w:szCs w:val="24"/>
        </w:rPr>
        <w:t>1</w:t>
      </w:r>
      <w:r>
        <w:rPr>
          <w:b/>
          <w:sz w:val="24"/>
          <w:szCs w:val="24"/>
        </w:rPr>
        <w:t>1</w:t>
      </w:r>
      <w:proofErr w:type="spellEnd"/>
      <w:r w:rsidR="004A786E">
        <w:rPr>
          <w:b/>
          <w:sz w:val="24"/>
          <w:szCs w:val="24"/>
        </w:rPr>
        <w:t>,</w:t>
      </w:r>
      <w:proofErr w:type="spellStart"/>
      <w:r w:rsidR="004A786E">
        <w:rPr>
          <w:b/>
          <w:sz w:val="24"/>
          <w:szCs w:val="24"/>
        </w:rPr>
        <w:t>00</w:t>
      </w:r>
      <w:proofErr w:type="spellEnd"/>
      <w:r w:rsidR="00BA468E" w:rsidRPr="00C37D5D">
        <w:rPr>
          <w:b/>
          <w:sz w:val="24"/>
          <w:szCs w:val="24"/>
        </w:rPr>
        <w:t xml:space="preserve"> </w:t>
      </w:r>
      <w:r w:rsidR="0046586E" w:rsidRPr="00C37D5D">
        <w:rPr>
          <w:b/>
          <w:sz w:val="24"/>
          <w:szCs w:val="24"/>
        </w:rPr>
        <w:t>sati</w:t>
      </w:r>
      <w:r w:rsidR="008C614C" w:rsidRPr="00C37D5D">
        <w:rPr>
          <w:b/>
          <w:sz w:val="24"/>
          <w:szCs w:val="24"/>
        </w:rPr>
        <w:t xml:space="preserve"> </w:t>
      </w:r>
      <w:r w:rsidR="008C614C" w:rsidRPr="00C37D5D">
        <w:rPr>
          <w:sz w:val="24"/>
          <w:szCs w:val="24"/>
        </w:rPr>
        <w:t>u zgradi</w:t>
      </w:r>
      <w:r w:rsidR="008C614C" w:rsidRPr="00C37D5D">
        <w:rPr>
          <w:b/>
          <w:sz w:val="24"/>
          <w:szCs w:val="24"/>
        </w:rPr>
        <w:t xml:space="preserve"> </w:t>
      </w:r>
      <w:r w:rsidR="0046586E" w:rsidRPr="00C37D5D">
        <w:rPr>
          <w:sz w:val="24"/>
          <w:szCs w:val="24"/>
        </w:rPr>
        <w:t xml:space="preserve">Trgovačkog suda u Zagrebu, Petrinjska 8, </w:t>
      </w:r>
      <w:r w:rsidR="00BA468E" w:rsidRPr="00C37D5D">
        <w:rPr>
          <w:sz w:val="24"/>
          <w:szCs w:val="24"/>
        </w:rPr>
        <w:t xml:space="preserve">soba </w:t>
      </w:r>
      <w:proofErr w:type="spellStart"/>
      <w:r w:rsidR="00BA468E" w:rsidRPr="00C37D5D">
        <w:rPr>
          <w:sz w:val="24"/>
          <w:szCs w:val="24"/>
        </w:rPr>
        <w:t>96</w:t>
      </w:r>
      <w:proofErr w:type="spellEnd"/>
      <w:r w:rsidR="00BA468E" w:rsidRPr="00C37D5D">
        <w:rPr>
          <w:sz w:val="24"/>
          <w:szCs w:val="24"/>
        </w:rPr>
        <w:t>/II</w:t>
      </w:r>
      <w:r w:rsidR="00AC0234" w:rsidRPr="00C37D5D">
        <w:rPr>
          <w:sz w:val="24"/>
          <w:szCs w:val="24"/>
        </w:rPr>
        <w:t xml:space="preserve"> </w:t>
      </w:r>
      <w:r w:rsidR="008C614C" w:rsidRPr="00C37D5D">
        <w:rPr>
          <w:sz w:val="24"/>
          <w:szCs w:val="24"/>
        </w:rPr>
        <w:t xml:space="preserve"> – stari dio </w:t>
      </w:r>
      <w:r w:rsidR="0046586E" w:rsidRPr="00C37D5D">
        <w:rPr>
          <w:sz w:val="24"/>
          <w:szCs w:val="24"/>
        </w:rPr>
        <w:t>sa slijedećim:</w:t>
      </w:r>
    </w:p>
    <w:p w:rsidRDefault="008C1FD1" w:rsidP="008214DC" w:rsidR="008C1FD1">
      <w:pPr>
        <w:ind w:left="709"/>
        <w:jc w:val="both"/>
        <w:rPr>
          <w:sz w:val="24"/>
          <w:szCs w:val="24"/>
        </w:rPr>
      </w:pPr>
    </w:p>
    <w:p w:rsidRDefault="0046586E" w:rsidP="008214DC" w:rsidR="0046586E">
      <w:pPr>
        <w:ind w:left="709"/>
        <w:jc w:val="both"/>
        <w:rPr>
          <w:sz w:val="24"/>
          <w:szCs w:val="24"/>
        </w:rPr>
      </w:pPr>
      <w:r w:rsidRPr="00C37D5D">
        <w:rPr>
          <w:sz w:val="24"/>
          <w:szCs w:val="24"/>
        </w:rPr>
        <w:t>Dnevnim redom:</w:t>
      </w:r>
    </w:p>
    <w:p w:rsidRDefault="00D30217" w:rsidP="008214DC" w:rsidR="00D30217">
      <w:pPr>
        <w:ind w:left="709"/>
        <w:jc w:val="both"/>
        <w:rPr>
          <w:sz w:val="24"/>
          <w:szCs w:val="24"/>
        </w:rPr>
      </w:pPr>
    </w:p>
    <w:p w:rsidRDefault="004F471C" w:rsidP="005938EF" w:rsidR="004F471C">
      <w:pPr>
        <w:pStyle w:val="Odlomakpopisa"/>
        <w:numPr>
          <w:ilvl w:val="0"/>
          <w:numId w:val="35"/>
        </w:numPr>
        <w:jc w:val="both"/>
        <w:rPr>
          <w:sz w:val="24"/>
          <w:szCs w:val="24"/>
        </w:rPr>
      </w:pPr>
      <w:r>
        <w:rPr>
          <w:sz w:val="24"/>
          <w:szCs w:val="24"/>
        </w:rPr>
        <w:t xml:space="preserve">Izvješće stečajnog upravitelja </w:t>
      </w:r>
      <w:r w:rsidR="00DF4AB2">
        <w:rPr>
          <w:sz w:val="24"/>
          <w:szCs w:val="24"/>
        </w:rPr>
        <w:t>o</w:t>
      </w:r>
      <w:r>
        <w:rPr>
          <w:sz w:val="24"/>
          <w:szCs w:val="24"/>
        </w:rPr>
        <w:t xml:space="preserve"> stanju stečajne mase</w:t>
      </w:r>
      <w:r w:rsidR="00DF4AB2">
        <w:rPr>
          <w:sz w:val="24"/>
          <w:szCs w:val="24"/>
        </w:rPr>
        <w:t xml:space="preserve"> za razdoblje </w:t>
      </w:r>
      <w:proofErr w:type="spellStart"/>
      <w:r w:rsidR="00DF4AB2">
        <w:rPr>
          <w:sz w:val="24"/>
          <w:szCs w:val="24"/>
        </w:rPr>
        <w:t>11</w:t>
      </w:r>
      <w:proofErr w:type="spellEnd"/>
      <w:r w:rsidR="00DF4AB2">
        <w:rPr>
          <w:sz w:val="24"/>
          <w:szCs w:val="24"/>
        </w:rPr>
        <w:t xml:space="preserve">. veljača </w:t>
      </w:r>
      <w:proofErr w:type="spellStart"/>
      <w:r w:rsidR="00DF4AB2">
        <w:rPr>
          <w:sz w:val="24"/>
          <w:szCs w:val="24"/>
        </w:rPr>
        <w:t>2015</w:t>
      </w:r>
      <w:proofErr w:type="spellEnd"/>
      <w:r w:rsidR="00DF4AB2">
        <w:rPr>
          <w:sz w:val="24"/>
          <w:szCs w:val="24"/>
        </w:rPr>
        <w:t xml:space="preserve">. do </w:t>
      </w:r>
      <w:proofErr w:type="spellStart"/>
      <w:r w:rsidR="00DF4AB2">
        <w:rPr>
          <w:sz w:val="24"/>
          <w:szCs w:val="24"/>
        </w:rPr>
        <w:t>31</w:t>
      </w:r>
      <w:proofErr w:type="spellEnd"/>
      <w:r w:rsidR="00DF4AB2">
        <w:rPr>
          <w:sz w:val="24"/>
          <w:szCs w:val="24"/>
        </w:rPr>
        <w:t xml:space="preserve">. ožujka </w:t>
      </w:r>
      <w:proofErr w:type="spellStart"/>
      <w:r w:rsidR="00DF4AB2">
        <w:rPr>
          <w:sz w:val="24"/>
          <w:szCs w:val="24"/>
        </w:rPr>
        <w:t>2017</w:t>
      </w:r>
      <w:proofErr w:type="spellEnd"/>
      <w:r w:rsidR="00DF4AB2">
        <w:rPr>
          <w:sz w:val="24"/>
          <w:szCs w:val="24"/>
        </w:rPr>
        <w:t>.</w:t>
      </w:r>
    </w:p>
    <w:p w:rsidRDefault="006D02D1" w:rsidP="005938EF" w:rsidR="00DF4AB2">
      <w:pPr>
        <w:pStyle w:val="Odlomakpopisa"/>
        <w:numPr>
          <w:ilvl w:val="0"/>
          <w:numId w:val="35"/>
        </w:numPr>
        <w:jc w:val="both"/>
        <w:rPr>
          <w:sz w:val="24"/>
          <w:szCs w:val="24"/>
        </w:rPr>
      </w:pPr>
      <w:r>
        <w:rPr>
          <w:sz w:val="24"/>
          <w:szCs w:val="24"/>
        </w:rPr>
        <w:t xml:space="preserve">Donošenje odluke o davanju odobrenja stečajnom upravitelju za sklapanje </w:t>
      </w:r>
      <w:proofErr w:type="spellStart"/>
      <w:r>
        <w:rPr>
          <w:sz w:val="24"/>
          <w:szCs w:val="24"/>
        </w:rPr>
        <w:t>izvansudske</w:t>
      </w:r>
      <w:proofErr w:type="spellEnd"/>
      <w:r>
        <w:rPr>
          <w:sz w:val="24"/>
          <w:szCs w:val="24"/>
        </w:rPr>
        <w:t xml:space="preserve"> nagodbe sa VJESNIK d.d., Zagreb </w:t>
      </w:r>
    </w:p>
    <w:p w:rsidRDefault="00250035" w:rsidP="007F1DB1" w:rsidR="00250035">
      <w:pPr>
        <w:ind w:firstLine="502"/>
        <w:jc w:val="both"/>
        <w:rPr>
          <w:sz w:val="24"/>
          <w:szCs w:val="24"/>
        </w:rPr>
      </w:pPr>
    </w:p>
    <w:p w:rsidRDefault="00914FD0" w:rsidP="007F1DB1" w:rsidR="0046586E" w:rsidRPr="00C37D5D">
      <w:pPr>
        <w:ind w:firstLine="502"/>
        <w:jc w:val="both"/>
        <w:rPr>
          <w:sz w:val="24"/>
          <w:szCs w:val="24"/>
        </w:rPr>
      </w:pPr>
      <w:r w:rsidRPr="00C37D5D">
        <w:rPr>
          <w:sz w:val="24"/>
          <w:szCs w:val="24"/>
        </w:rPr>
        <w:t>I</w:t>
      </w:r>
      <w:r w:rsidR="0046586E" w:rsidRPr="00C37D5D">
        <w:rPr>
          <w:sz w:val="24"/>
          <w:szCs w:val="24"/>
        </w:rPr>
        <w:t xml:space="preserve">I  Ovo rješenje će se  objaviti </w:t>
      </w:r>
      <w:r w:rsidR="008C1FD1">
        <w:rPr>
          <w:sz w:val="24"/>
          <w:szCs w:val="24"/>
        </w:rPr>
        <w:t>ne e-oglasnoj ploči suda</w:t>
      </w:r>
      <w:r w:rsidR="0046586E" w:rsidRPr="00C37D5D">
        <w:rPr>
          <w:sz w:val="24"/>
          <w:szCs w:val="24"/>
        </w:rPr>
        <w:t xml:space="preserve"> </w:t>
      </w:r>
    </w:p>
    <w:p w:rsidRDefault="006D55AF" w:rsidP="0046586E" w:rsidR="006D55AF">
      <w:pPr>
        <w:ind w:left="360"/>
        <w:jc w:val="center"/>
        <w:rPr>
          <w:sz w:val="24"/>
          <w:szCs w:val="24"/>
        </w:rPr>
      </w:pPr>
    </w:p>
    <w:p w:rsidRDefault="006D02D1" w:rsidP="0046586E" w:rsidR="006D02D1" w:rsidRPr="00C37D5D">
      <w:pPr>
        <w:ind w:left="360"/>
        <w:jc w:val="center"/>
        <w:rPr>
          <w:sz w:val="24"/>
          <w:szCs w:val="24"/>
        </w:rPr>
      </w:pPr>
    </w:p>
    <w:p w:rsidRDefault="0046586E" w:rsidP="00662D75" w:rsidR="0046586E">
      <w:pPr>
        <w:jc w:val="center"/>
        <w:rPr>
          <w:sz w:val="24"/>
          <w:szCs w:val="24"/>
        </w:rPr>
      </w:pPr>
      <w:r w:rsidRPr="00C37D5D">
        <w:rPr>
          <w:sz w:val="24"/>
          <w:szCs w:val="24"/>
        </w:rPr>
        <w:t>Obrazloženje</w:t>
      </w:r>
    </w:p>
    <w:p w:rsidRDefault="00FF469E" w:rsidP="00FF469E" w:rsidR="00FF469E">
      <w:pPr>
        <w:ind w:firstLine="720"/>
        <w:jc w:val="both"/>
        <w:rPr>
          <w:sz w:val="24"/>
          <w:szCs w:val="24"/>
        </w:rPr>
      </w:pPr>
      <w:r>
        <w:rPr>
          <w:sz w:val="24"/>
          <w:szCs w:val="24"/>
        </w:rPr>
        <w:t xml:space="preserve">Postupajući po prijedlogu stečajnog upravitelja od </w:t>
      </w:r>
      <w:proofErr w:type="spellStart"/>
      <w:r w:rsidR="006D02D1">
        <w:rPr>
          <w:sz w:val="24"/>
          <w:szCs w:val="24"/>
        </w:rPr>
        <w:t>3.travnja</w:t>
      </w:r>
      <w:proofErr w:type="spellEnd"/>
      <w:r w:rsidR="00250035">
        <w:rPr>
          <w:sz w:val="24"/>
          <w:szCs w:val="24"/>
        </w:rPr>
        <w:t xml:space="preserve"> </w:t>
      </w:r>
      <w:proofErr w:type="spellStart"/>
      <w:r w:rsidR="00250035">
        <w:rPr>
          <w:sz w:val="24"/>
          <w:szCs w:val="24"/>
        </w:rPr>
        <w:t>201</w:t>
      </w:r>
      <w:r w:rsidR="00A55F53">
        <w:rPr>
          <w:sz w:val="24"/>
          <w:szCs w:val="24"/>
        </w:rPr>
        <w:t>8</w:t>
      </w:r>
      <w:proofErr w:type="spellEnd"/>
      <w:r w:rsidR="00A55F53">
        <w:rPr>
          <w:sz w:val="24"/>
          <w:szCs w:val="24"/>
        </w:rPr>
        <w:t>.</w:t>
      </w:r>
      <w:r>
        <w:rPr>
          <w:sz w:val="24"/>
          <w:szCs w:val="24"/>
        </w:rPr>
        <w:t xml:space="preserve">, </w:t>
      </w:r>
      <w:r w:rsidRPr="005672D9">
        <w:rPr>
          <w:sz w:val="24"/>
          <w:szCs w:val="24"/>
        </w:rPr>
        <w:t xml:space="preserve">a temeljem </w:t>
      </w:r>
      <w:proofErr w:type="spellStart"/>
      <w:r w:rsidRPr="005672D9">
        <w:rPr>
          <w:sz w:val="24"/>
          <w:szCs w:val="24"/>
        </w:rPr>
        <w:t>odrebe</w:t>
      </w:r>
      <w:proofErr w:type="spellEnd"/>
      <w:r w:rsidRPr="005672D9">
        <w:rPr>
          <w:sz w:val="24"/>
          <w:szCs w:val="24"/>
        </w:rPr>
        <w:t xml:space="preserve"> članka </w:t>
      </w:r>
      <w:proofErr w:type="spellStart"/>
      <w:r w:rsidRPr="005672D9">
        <w:rPr>
          <w:sz w:val="24"/>
          <w:szCs w:val="24"/>
        </w:rPr>
        <w:t>38.</w:t>
      </w:r>
      <w:r>
        <w:rPr>
          <w:sz w:val="24"/>
          <w:szCs w:val="24"/>
        </w:rPr>
        <w:t>a</w:t>
      </w:r>
      <w:proofErr w:type="spellEnd"/>
      <w:r w:rsidRPr="005672D9">
        <w:rPr>
          <w:sz w:val="24"/>
          <w:szCs w:val="24"/>
        </w:rPr>
        <w:t xml:space="preserve">. stavak 1. </w:t>
      </w:r>
      <w:r>
        <w:rPr>
          <w:sz w:val="24"/>
          <w:szCs w:val="24"/>
        </w:rPr>
        <w:t>Stečajnog zakona (</w:t>
      </w:r>
      <w:proofErr w:type="spellStart"/>
      <w:r>
        <w:rPr>
          <w:sz w:val="24"/>
          <w:szCs w:val="24"/>
        </w:rPr>
        <w:t>N.N</w:t>
      </w:r>
      <w:proofErr w:type="spellEnd"/>
      <w:r>
        <w:rPr>
          <w:sz w:val="24"/>
          <w:szCs w:val="24"/>
        </w:rPr>
        <w:t xml:space="preserve">. </w:t>
      </w:r>
      <w:proofErr w:type="spellStart"/>
      <w:r>
        <w:rPr>
          <w:sz w:val="24"/>
          <w:szCs w:val="24"/>
        </w:rPr>
        <w:t>br.44</w:t>
      </w:r>
      <w:proofErr w:type="spellEnd"/>
      <w:r w:rsidR="0043423E">
        <w:rPr>
          <w:sz w:val="24"/>
          <w:szCs w:val="24"/>
        </w:rPr>
        <w:t>/</w:t>
      </w:r>
      <w:proofErr w:type="spellStart"/>
      <w:r w:rsidR="0043423E">
        <w:rPr>
          <w:sz w:val="24"/>
          <w:szCs w:val="24"/>
        </w:rPr>
        <w:t>96</w:t>
      </w:r>
      <w:proofErr w:type="spellEnd"/>
      <w:r w:rsidR="0043423E">
        <w:rPr>
          <w:sz w:val="24"/>
          <w:szCs w:val="24"/>
        </w:rPr>
        <w:t xml:space="preserve"> do </w:t>
      </w:r>
      <w:proofErr w:type="spellStart"/>
      <w:r w:rsidR="0043423E">
        <w:rPr>
          <w:sz w:val="24"/>
          <w:szCs w:val="24"/>
        </w:rPr>
        <w:t>133</w:t>
      </w:r>
      <w:proofErr w:type="spellEnd"/>
      <w:r w:rsidR="0043423E">
        <w:rPr>
          <w:sz w:val="24"/>
          <w:szCs w:val="24"/>
        </w:rPr>
        <w:t>/</w:t>
      </w:r>
      <w:proofErr w:type="spellStart"/>
      <w:r w:rsidR="0043423E">
        <w:rPr>
          <w:sz w:val="24"/>
          <w:szCs w:val="24"/>
        </w:rPr>
        <w:t>12</w:t>
      </w:r>
      <w:proofErr w:type="spellEnd"/>
      <w:r w:rsidR="0043423E">
        <w:rPr>
          <w:sz w:val="24"/>
          <w:szCs w:val="24"/>
        </w:rPr>
        <w:t>)</w:t>
      </w:r>
      <w:r w:rsidR="00DB0DD6">
        <w:rPr>
          <w:sz w:val="24"/>
          <w:szCs w:val="24"/>
        </w:rPr>
        <w:t xml:space="preserve">, koji Zakon se u ovom postupku primjenjuje temeljem članka </w:t>
      </w:r>
      <w:proofErr w:type="spellStart"/>
      <w:r w:rsidR="00DB0DD6">
        <w:rPr>
          <w:sz w:val="24"/>
          <w:szCs w:val="24"/>
        </w:rPr>
        <w:t>441</w:t>
      </w:r>
      <w:proofErr w:type="spellEnd"/>
      <w:r w:rsidR="00DB0DD6">
        <w:rPr>
          <w:sz w:val="24"/>
          <w:szCs w:val="24"/>
        </w:rPr>
        <w:t>. stavak 1. Stečajnog zakona (N.N.br.71/</w:t>
      </w:r>
      <w:proofErr w:type="spellStart"/>
      <w:r w:rsidR="00DB0DD6">
        <w:rPr>
          <w:sz w:val="24"/>
          <w:szCs w:val="24"/>
        </w:rPr>
        <w:t>15</w:t>
      </w:r>
      <w:proofErr w:type="spellEnd"/>
      <w:r w:rsidR="006D02D1">
        <w:rPr>
          <w:sz w:val="24"/>
          <w:szCs w:val="24"/>
        </w:rPr>
        <w:t xml:space="preserve"> i </w:t>
      </w:r>
      <w:proofErr w:type="spellStart"/>
      <w:r w:rsidR="006D02D1">
        <w:rPr>
          <w:sz w:val="24"/>
          <w:szCs w:val="24"/>
        </w:rPr>
        <w:t>104</w:t>
      </w:r>
      <w:proofErr w:type="spellEnd"/>
      <w:r w:rsidR="006D02D1">
        <w:rPr>
          <w:sz w:val="24"/>
          <w:szCs w:val="24"/>
        </w:rPr>
        <w:t>/</w:t>
      </w:r>
      <w:proofErr w:type="spellStart"/>
      <w:r w:rsidR="006D02D1">
        <w:rPr>
          <w:sz w:val="24"/>
          <w:szCs w:val="24"/>
        </w:rPr>
        <w:t>17</w:t>
      </w:r>
      <w:proofErr w:type="spellEnd"/>
      <w:r w:rsidR="00DB0DD6">
        <w:rPr>
          <w:sz w:val="24"/>
          <w:szCs w:val="24"/>
        </w:rPr>
        <w:t>)</w:t>
      </w:r>
      <w:r w:rsidR="0043423E">
        <w:rPr>
          <w:sz w:val="24"/>
          <w:szCs w:val="24"/>
        </w:rPr>
        <w:t xml:space="preserve"> </w:t>
      </w:r>
      <w:r>
        <w:rPr>
          <w:sz w:val="24"/>
          <w:szCs w:val="24"/>
        </w:rPr>
        <w:t xml:space="preserve">stečajni je sudac sazvao skupštinu vjerovnika. </w:t>
      </w:r>
    </w:p>
    <w:p w:rsidRDefault="007F1DB1" w:rsidP="0046586E" w:rsidR="007F1DB1">
      <w:pPr>
        <w:jc w:val="both"/>
        <w:rPr>
          <w:sz w:val="24"/>
          <w:szCs w:val="24"/>
        </w:rPr>
      </w:pPr>
    </w:p>
    <w:p w:rsidRDefault="00795035" w:rsidP="00555C80" w:rsidR="0046586E" w:rsidRPr="00C37D5D">
      <w:pPr>
        <w:jc w:val="center"/>
        <w:rPr>
          <w:sz w:val="24"/>
          <w:szCs w:val="24"/>
        </w:rPr>
      </w:pPr>
      <w:r w:rsidRPr="00C37D5D">
        <w:rPr>
          <w:sz w:val="24"/>
          <w:szCs w:val="24"/>
        </w:rPr>
        <w:t xml:space="preserve">Zagreb, </w:t>
      </w:r>
      <w:r w:rsidR="00662D75" w:rsidRPr="00C37D5D">
        <w:rPr>
          <w:sz w:val="24"/>
          <w:szCs w:val="24"/>
        </w:rPr>
        <w:t xml:space="preserve">dana </w:t>
      </w:r>
      <w:proofErr w:type="spellStart"/>
      <w:r w:rsidR="006D02D1">
        <w:rPr>
          <w:sz w:val="24"/>
          <w:szCs w:val="24"/>
        </w:rPr>
        <w:t>15.lipnja</w:t>
      </w:r>
      <w:proofErr w:type="spellEnd"/>
      <w:r w:rsidR="00B103BA">
        <w:rPr>
          <w:sz w:val="24"/>
          <w:szCs w:val="24"/>
        </w:rPr>
        <w:t xml:space="preserve"> </w:t>
      </w:r>
      <w:proofErr w:type="spellStart"/>
      <w:r w:rsidR="00B17C27">
        <w:rPr>
          <w:sz w:val="24"/>
          <w:szCs w:val="24"/>
        </w:rPr>
        <w:t>201</w:t>
      </w:r>
      <w:r w:rsidR="001F5239">
        <w:rPr>
          <w:sz w:val="24"/>
          <w:szCs w:val="24"/>
        </w:rPr>
        <w:t>8</w:t>
      </w:r>
      <w:proofErr w:type="spellEnd"/>
      <w:r w:rsidR="00B17C27">
        <w:rPr>
          <w:sz w:val="24"/>
          <w:szCs w:val="24"/>
        </w:rPr>
        <w:t>.</w:t>
      </w:r>
    </w:p>
    <w:p w:rsidRDefault="0003404D" w:rsidP="00B17C27" w:rsidR="0046586E" w:rsidRPr="00C37D5D">
      <w:pPr>
        <w:ind w:left="4956"/>
        <w:jc w:val="right"/>
        <w:rPr>
          <w:sz w:val="24"/>
          <w:szCs w:val="24"/>
        </w:rPr>
      </w:pPr>
      <w:r w:rsidRPr="00C37D5D">
        <w:rPr>
          <w:sz w:val="24"/>
          <w:szCs w:val="24"/>
        </w:rPr>
        <w:tab/>
      </w:r>
      <w:r w:rsidRPr="00C37D5D">
        <w:rPr>
          <w:sz w:val="24"/>
          <w:szCs w:val="24"/>
        </w:rPr>
        <w:tab/>
        <w:t>Sudac</w:t>
      </w:r>
      <w:r w:rsidR="0046586E" w:rsidRPr="00C37D5D">
        <w:rPr>
          <w:sz w:val="24"/>
          <w:szCs w:val="24"/>
        </w:rPr>
        <w:t xml:space="preserve">: </w:t>
      </w:r>
    </w:p>
    <w:p w:rsidRDefault="0046586E" w:rsidP="00FA480E" w:rsidR="0040010D">
      <w:pPr>
        <w:pStyle w:val="Tijeloteksta"/>
        <w:ind w:left="907"/>
        <w:jc w:val="right"/>
        <w:rPr>
          <w:szCs w:val="24"/>
        </w:rPr>
      </w:pPr>
      <w:r w:rsidRPr="00C37D5D">
        <w:rPr>
          <w:szCs w:val="24"/>
        </w:rPr>
        <w:t>Ante Galić</w:t>
      </w:r>
      <w:r w:rsidR="00897D3D">
        <w:rPr>
          <w:szCs w:val="24"/>
        </w:rPr>
        <w:t xml:space="preserve"> </w:t>
      </w:r>
      <w:r w:rsidR="00336602">
        <w:rPr>
          <w:szCs w:val="24"/>
        </w:rPr>
        <w:t>v.r.</w:t>
      </w:r>
    </w:p>
    <w:p w:rsidRDefault="0073490B" w:rsidP="002873E2" w:rsidR="0046586E" w:rsidRPr="00C37D5D">
      <w:pPr>
        <w:pStyle w:val="Tijeloteksta"/>
        <w:jc w:val="left"/>
        <w:rPr>
          <w:szCs w:val="24"/>
        </w:rPr>
      </w:pPr>
      <w:r w:rsidRPr="00C37D5D">
        <w:rPr>
          <w:szCs w:val="24"/>
        </w:rPr>
        <w:t>Uputa o pravnom lijeku:</w:t>
      </w:r>
    </w:p>
    <w:p w:rsidRDefault="0046586E" w:rsidP="00662D75" w:rsidR="0046586E" w:rsidRPr="00C37D5D">
      <w:pPr>
        <w:pStyle w:val="Tijeloteksta"/>
        <w:rPr>
          <w:szCs w:val="24"/>
        </w:rPr>
      </w:pPr>
      <w:r w:rsidRPr="00C37D5D">
        <w:rPr>
          <w:szCs w:val="24"/>
        </w:rPr>
        <w:t xml:space="preserve">Protiv ovog </w:t>
      </w:r>
      <w:r w:rsidR="00D61371">
        <w:rPr>
          <w:szCs w:val="24"/>
        </w:rPr>
        <w:t xml:space="preserve">zaključka </w:t>
      </w:r>
      <w:r w:rsidRPr="00C37D5D">
        <w:rPr>
          <w:szCs w:val="24"/>
        </w:rPr>
        <w:t xml:space="preserve">nije dopuštena žalba </w:t>
      </w:r>
      <w:r w:rsidR="00D61371">
        <w:rPr>
          <w:szCs w:val="24"/>
        </w:rPr>
        <w:t>(</w:t>
      </w:r>
      <w:r w:rsidRPr="00C37D5D">
        <w:rPr>
          <w:szCs w:val="24"/>
        </w:rPr>
        <w:t xml:space="preserve"> čl. 6. </w:t>
      </w:r>
      <w:proofErr w:type="spellStart"/>
      <w:r w:rsidRPr="00C37D5D">
        <w:rPr>
          <w:szCs w:val="24"/>
        </w:rPr>
        <w:t>SZ</w:t>
      </w:r>
      <w:proofErr w:type="spellEnd"/>
      <w:r w:rsidRPr="00C37D5D">
        <w:rPr>
          <w:szCs w:val="24"/>
        </w:rPr>
        <w:t xml:space="preserve">-a). </w:t>
      </w:r>
    </w:p>
    <w:p w:rsidRDefault="00001865" w:rsidP="00DD411B" w:rsidR="00001865">
      <w:pPr>
        <w:rPr>
          <w:sz w:val="24"/>
          <w:szCs w:val="24"/>
        </w:rPr>
      </w:pPr>
    </w:p>
    <w:p w:rsidRDefault="00336602" w:rsidP="00336602" w:rsidR="00336602">
      <w:pPr>
        <w:ind w:left="4320"/>
        <w:jc w:val="both"/>
      </w:pPr>
      <w:r>
        <w:t xml:space="preserve">Za točnost </w:t>
      </w:r>
      <w:proofErr w:type="spellStart"/>
      <w:r>
        <w:t>otpravka</w:t>
      </w:r>
      <w:proofErr w:type="spellEnd"/>
      <w:r>
        <w:t>, ovlašteni službenik:</w:t>
      </w:r>
    </w:p>
    <w:p w:rsidRDefault="00336602" w:rsidP="00422EE0" w:rsidR="00336602">
      <w:pPr>
        <w:jc w:val="both"/>
      </w:pPr>
      <w:r>
        <w:t xml:space="preserve">              </w:t>
      </w:r>
      <w:r>
        <w:tab/>
      </w:r>
      <w:r>
        <w:tab/>
      </w:r>
      <w:r>
        <w:tab/>
      </w:r>
      <w:r>
        <w:tab/>
      </w:r>
      <w:r>
        <w:tab/>
      </w:r>
      <w:r>
        <w:tab/>
      </w:r>
      <w:r>
        <w:tab/>
        <w:t xml:space="preserve"> Valentina Delač</w:t>
      </w:r>
    </w:p>
    <w:p w:rsidRDefault="000B0316" w:rsidP="00DD411B" w:rsidR="000B0316" w:rsidRPr="00C37D5D">
      <w:pPr>
        <w:rPr>
          <w:sz w:val="24"/>
          <w:szCs w:val="24"/>
        </w:rPr>
      </w:pPr>
    </w:p>
    <w:sectPr w:rsidSect="00662D75" w:rsidR="000B0316" w:rsidRPr="00C37D5D">
      <w:headerReference w:type="even" r:id="rId10"/>
      <w:headerReference w:type="default" r:id="rId11"/>
      <w:pgSz w:h="16838" w:w="11906"/>
      <w:pgMar w:gutter="0" w:footer="720" w:header="720" w:left="1800" w:bottom="567" w:right="1800"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2696" w:rsidR="004D2696">
      <w:r>
        <w:separator/>
      </w:r>
    </w:p>
  </w:endnote>
  <w:endnote w:id="0" w:type="continuationSeparator">
    <w:p w:rsidRDefault="004D2696" w:rsidR="004D26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2696" w:rsidR="004D2696">
      <w:r>
        <w:separator/>
      </w:r>
    </w:p>
  </w:footnote>
  <w:footnote w:id="0" w:type="continuationSeparator">
    <w:p w:rsidRDefault="004D2696" w:rsidR="004D26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480E" w:rsidP="0003404D" w:rsidR="00FA480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A480E" w:rsidR="00FA480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480E" w:rsidP="00BA468E" w:rsidR="00FA480E" w:rsidRPr="00BC5B11">
    <w:pPr>
      <w:pStyle w:val="Zaglavlje"/>
      <w:framePr w:y="1" w:xAlign="center" w:vAnchor="text" w:hAnchor="margin" w:wrap="around"/>
      <w:rPr>
        <w:rStyle w:val="Brojstranice"/>
        <w:sz w:val="24"/>
        <w:szCs w:val="24"/>
      </w:rPr>
    </w:pPr>
  </w:p>
  <w:p w:rsidRDefault="00FA480E" w:rsidP="0073490B" w:rsidR="00FA480E" w:rsidRPr="00BC5B1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C0168"/>
    <w:multiLevelType w:val="singleLevel"/>
    <w:tmpl w:val="21E46F1C"/>
    <w:lvl w:ilvl="0">
      <w:start w:val="1"/>
      <w:numFmt w:val="upperRoman"/>
      <w:lvlText w:val="%1. "/>
      <w:legacy w:legacyIndent="283" w:legacySpace="0" w:legacy="true"/>
      <w:lvlJc w:val="left"/>
      <w:pPr>
        <w:ind w:hanging="283" w:left="1288"/>
      </w:pPr>
      <w:rPr>
        <w:b/>
        <w:i w:val="false"/>
        <w:sz w:val="22"/>
      </w:rPr>
    </w:lvl>
  </w:abstractNum>
  <w:abstractNum w:abstractNumId="1">
    <w:nsid w:val="0FDD39D8"/>
    <w:multiLevelType w:val="singleLevel"/>
    <w:tmpl w:val="8B6401C4"/>
    <w:lvl w:ilvl="0">
      <w:start w:val="3"/>
      <w:numFmt w:val="bullet"/>
      <w:lvlText w:val="-"/>
      <w:lvlJc w:val="left"/>
      <w:pPr>
        <w:tabs>
          <w:tab w:pos="1267" w:val="num"/>
        </w:tabs>
        <w:ind w:hanging="360" w:left="1267"/>
      </w:pPr>
      <w:rPr>
        <w:rFonts w:hint="default"/>
      </w:rPr>
    </w:lvl>
  </w:abstractNum>
  <w:abstractNum w:abstractNumId="2">
    <w:nsid w:val="13292EFF"/>
    <w:multiLevelType w:val="hybridMultilevel"/>
    <w:tmpl w:val="28E8B538"/>
    <w:lvl w:tplc="AA783C1A" w:ilvl="0">
      <w:start w:val="2"/>
      <w:numFmt w:val="decimal"/>
      <w:lvlText w:val="%1."/>
      <w:lvlJc w:val="left"/>
      <w:pPr>
        <w:tabs>
          <w:tab w:pos="977" w:val="num"/>
        </w:tabs>
        <w:ind w:hanging="360" w:left="977"/>
      </w:pPr>
      <w:rPr>
        <w:rFonts w:hint="default"/>
      </w:rPr>
    </w:lvl>
    <w:lvl w:tentative="true" w:tplc="041A0019" w:ilvl="1">
      <w:start w:val="1"/>
      <w:numFmt w:val="lowerLetter"/>
      <w:lvlText w:val="%2."/>
      <w:lvlJc w:val="left"/>
      <w:pPr>
        <w:tabs>
          <w:tab w:pos="1697" w:val="num"/>
        </w:tabs>
        <w:ind w:hanging="360" w:left="1697"/>
      </w:pPr>
    </w:lvl>
    <w:lvl w:tentative="true" w:tplc="041A001B" w:ilvl="2">
      <w:start w:val="1"/>
      <w:numFmt w:val="lowerRoman"/>
      <w:lvlText w:val="%3."/>
      <w:lvlJc w:val="right"/>
      <w:pPr>
        <w:tabs>
          <w:tab w:pos="2417" w:val="num"/>
        </w:tabs>
        <w:ind w:hanging="180" w:left="2417"/>
      </w:pPr>
    </w:lvl>
    <w:lvl w:tentative="true" w:tplc="041A000F" w:ilvl="3">
      <w:start w:val="1"/>
      <w:numFmt w:val="decimal"/>
      <w:lvlText w:val="%4."/>
      <w:lvlJc w:val="left"/>
      <w:pPr>
        <w:tabs>
          <w:tab w:pos="3137" w:val="num"/>
        </w:tabs>
        <w:ind w:hanging="360" w:left="3137"/>
      </w:pPr>
    </w:lvl>
    <w:lvl w:tentative="true" w:tplc="041A0019" w:ilvl="4">
      <w:start w:val="1"/>
      <w:numFmt w:val="lowerLetter"/>
      <w:lvlText w:val="%5."/>
      <w:lvlJc w:val="left"/>
      <w:pPr>
        <w:tabs>
          <w:tab w:pos="3857" w:val="num"/>
        </w:tabs>
        <w:ind w:hanging="360" w:left="3857"/>
      </w:pPr>
    </w:lvl>
    <w:lvl w:tentative="true" w:tplc="041A001B" w:ilvl="5">
      <w:start w:val="1"/>
      <w:numFmt w:val="lowerRoman"/>
      <w:lvlText w:val="%6."/>
      <w:lvlJc w:val="right"/>
      <w:pPr>
        <w:tabs>
          <w:tab w:pos="4577" w:val="num"/>
        </w:tabs>
        <w:ind w:hanging="180" w:left="4577"/>
      </w:pPr>
    </w:lvl>
    <w:lvl w:tentative="true" w:tplc="041A000F" w:ilvl="6">
      <w:start w:val="1"/>
      <w:numFmt w:val="decimal"/>
      <w:lvlText w:val="%7."/>
      <w:lvlJc w:val="left"/>
      <w:pPr>
        <w:tabs>
          <w:tab w:pos="5297" w:val="num"/>
        </w:tabs>
        <w:ind w:hanging="360" w:left="5297"/>
      </w:pPr>
    </w:lvl>
    <w:lvl w:tentative="true" w:tplc="041A0019" w:ilvl="7">
      <w:start w:val="1"/>
      <w:numFmt w:val="lowerLetter"/>
      <w:lvlText w:val="%8."/>
      <w:lvlJc w:val="left"/>
      <w:pPr>
        <w:tabs>
          <w:tab w:pos="6017" w:val="num"/>
        </w:tabs>
        <w:ind w:hanging="360" w:left="6017"/>
      </w:pPr>
    </w:lvl>
    <w:lvl w:tentative="true" w:tplc="041A001B" w:ilvl="8">
      <w:start w:val="1"/>
      <w:numFmt w:val="lowerRoman"/>
      <w:lvlText w:val="%9."/>
      <w:lvlJc w:val="right"/>
      <w:pPr>
        <w:tabs>
          <w:tab w:pos="6737" w:val="num"/>
        </w:tabs>
        <w:ind w:hanging="180" w:left="6737"/>
      </w:pPr>
    </w:lvl>
  </w:abstractNum>
  <w:abstractNum w:abstractNumId="3">
    <w:nsid w:val="15BF7881"/>
    <w:multiLevelType w:val="hybridMultilevel"/>
    <w:tmpl w:val="7A50C08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2914A60"/>
    <w:multiLevelType w:val="hybridMultilevel"/>
    <w:tmpl w:val="0D0CF2B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2972579"/>
    <w:multiLevelType w:val="singleLevel"/>
    <w:tmpl w:val="79FC15B2"/>
    <w:lvl w:ilvl="0">
      <w:start w:val="2"/>
      <w:numFmt w:val="upperRoman"/>
      <w:lvlText w:val="%1. "/>
      <w:legacy w:legacyIndent="283" w:legacySpace="0" w:legacy="true"/>
      <w:lvlJc w:val="left"/>
      <w:pPr>
        <w:ind w:hanging="283" w:left="1003"/>
      </w:pPr>
      <w:rPr>
        <w:b/>
        <w:i w:val="false"/>
        <w:sz w:val="22"/>
      </w:rPr>
    </w:lvl>
  </w:abstractNum>
  <w:abstractNum w:abstractNumId="6">
    <w:nsid w:val="25253B0B"/>
    <w:multiLevelType w:val="singleLevel"/>
    <w:tmpl w:val="98626F44"/>
    <w:lvl w:ilvl="0">
      <w:start w:val="1"/>
      <w:numFmt w:val="decimal"/>
      <w:lvlText w:val="%1."/>
      <w:legacy w:legacyIndent="360" w:legacySpace="120" w:legacy="true"/>
      <w:lvlJc w:val="left"/>
      <w:pPr>
        <w:ind w:hanging="360" w:left="720"/>
      </w:pPr>
    </w:lvl>
  </w:abstractNum>
  <w:abstractNum w:abstractNumId="7">
    <w:nsid w:val="28F622DC"/>
    <w:multiLevelType w:val="singleLevel"/>
    <w:tmpl w:val="2DC2DB3E"/>
    <w:lvl w:ilvl="0">
      <w:start w:val="1"/>
      <w:numFmt w:val="decimal"/>
      <w:lvlText w:val="%1."/>
      <w:legacy w:legacyIndent="283" w:legacySpace="0" w:legacy="true"/>
      <w:lvlJc w:val="left"/>
      <w:pPr>
        <w:ind w:hanging="283" w:left="900"/>
      </w:pPr>
    </w:lvl>
  </w:abstractNum>
  <w:abstractNum w:abstractNumId="8">
    <w:nsid w:val="318A3E0A"/>
    <w:multiLevelType w:val="singleLevel"/>
    <w:tmpl w:val="79FC15B2"/>
    <w:lvl w:ilvl="0">
      <w:start w:val="2"/>
      <w:numFmt w:val="upperRoman"/>
      <w:lvlText w:val="%1. "/>
      <w:legacy w:legacyIndent="283" w:legacySpace="0" w:legacy="true"/>
      <w:lvlJc w:val="left"/>
      <w:pPr>
        <w:ind w:hanging="283" w:left="1003"/>
      </w:pPr>
      <w:rPr>
        <w:b/>
        <w:i w:val="false"/>
        <w:sz w:val="22"/>
      </w:rPr>
    </w:lvl>
  </w:abstractNum>
  <w:abstractNum w:abstractNumId="9">
    <w:nsid w:val="37225D59"/>
    <w:multiLevelType w:val="hybridMultilevel"/>
    <w:tmpl w:val="5224A7D0"/>
    <w:lvl w:tplc="8452ADF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390A6C31"/>
    <w:multiLevelType w:val="hybridMultilevel"/>
    <w:tmpl w:val="B4386F72"/>
    <w:lvl w:tplc="A16C2C2A" w:ilvl="0">
      <w:start w:val="1"/>
      <w:numFmt w:val="decimal"/>
      <w:lvlText w:val="%1."/>
      <w:lvlJc w:val="left"/>
      <w:pPr>
        <w:tabs>
          <w:tab w:pos="1069" w:val="num"/>
        </w:tabs>
        <w:ind w:hanging="360" w:left="1069"/>
      </w:pPr>
      <w:rPr>
        <w:rFonts w:hint="default"/>
      </w:rPr>
    </w:lvl>
    <w:lvl w:tentative="true" w:tplc="041A0019" w:ilvl="1">
      <w:start w:val="1"/>
      <w:numFmt w:val="lowerLetter"/>
      <w:lvlText w:val="%2."/>
      <w:lvlJc w:val="left"/>
      <w:pPr>
        <w:tabs>
          <w:tab w:pos="1789" w:val="num"/>
        </w:tabs>
        <w:ind w:hanging="360" w:left="1789"/>
      </w:pPr>
    </w:lvl>
    <w:lvl w:tentative="true" w:tplc="041A001B" w:ilvl="2">
      <w:start w:val="1"/>
      <w:numFmt w:val="lowerRoman"/>
      <w:lvlText w:val="%3."/>
      <w:lvlJc w:val="right"/>
      <w:pPr>
        <w:tabs>
          <w:tab w:pos="2509" w:val="num"/>
        </w:tabs>
        <w:ind w:hanging="180" w:left="2509"/>
      </w:pPr>
    </w:lvl>
    <w:lvl w:tentative="true" w:tplc="041A000F" w:ilvl="3">
      <w:start w:val="1"/>
      <w:numFmt w:val="decimal"/>
      <w:lvlText w:val="%4."/>
      <w:lvlJc w:val="left"/>
      <w:pPr>
        <w:tabs>
          <w:tab w:pos="3229" w:val="num"/>
        </w:tabs>
        <w:ind w:hanging="360" w:left="3229"/>
      </w:pPr>
    </w:lvl>
    <w:lvl w:tentative="true" w:tplc="041A0019" w:ilvl="4">
      <w:start w:val="1"/>
      <w:numFmt w:val="lowerLetter"/>
      <w:lvlText w:val="%5."/>
      <w:lvlJc w:val="left"/>
      <w:pPr>
        <w:tabs>
          <w:tab w:pos="3949" w:val="num"/>
        </w:tabs>
        <w:ind w:hanging="360" w:left="3949"/>
      </w:pPr>
    </w:lvl>
    <w:lvl w:tentative="true" w:tplc="041A001B" w:ilvl="5">
      <w:start w:val="1"/>
      <w:numFmt w:val="lowerRoman"/>
      <w:lvlText w:val="%6."/>
      <w:lvlJc w:val="right"/>
      <w:pPr>
        <w:tabs>
          <w:tab w:pos="4669" w:val="num"/>
        </w:tabs>
        <w:ind w:hanging="180" w:left="4669"/>
      </w:pPr>
    </w:lvl>
    <w:lvl w:tentative="true" w:tplc="041A000F" w:ilvl="6">
      <w:start w:val="1"/>
      <w:numFmt w:val="decimal"/>
      <w:lvlText w:val="%7."/>
      <w:lvlJc w:val="left"/>
      <w:pPr>
        <w:tabs>
          <w:tab w:pos="5389" w:val="num"/>
        </w:tabs>
        <w:ind w:hanging="360" w:left="5389"/>
      </w:pPr>
    </w:lvl>
    <w:lvl w:tentative="true" w:tplc="041A0019" w:ilvl="7">
      <w:start w:val="1"/>
      <w:numFmt w:val="lowerLetter"/>
      <w:lvlText w:val="%8."/>
      <w:lvlJc w:val="left"/>
      <w:pPr>
        <w:tabs>
          <w:tab w:pos="6109" w:val="num"/>
        </w:tabs>
        <w:ind w:hanging="360" w:left="6109"/>
      </w:pPr>
    </w:lvl>
    <w:lvl w:tentative="true" w:tplc="041A001B" w:ilvl="8">
      <w:start w:val="1"/>
      <w:numFmt w:val="lowerRoman"/>
      <w:lvlText w:val="%9."/>
      <w:lvlJc w:val="right"/>
      <w:pPr>
        <w:tabs>
          <w:tab w:pos="6829" w:val="num"/>
        </w:tabs>
        <w:ind w:hanging="180" w:left="6829"/>
      </w:pPr>
    </w:lvl>
  </w:abstractNum>
  <w:abstractNum w:abstractNumId="11">
    <w:nsid w:val="3A370E39"/>
    <w:multiLevelType w:val="singleLevel"/>
    <w:tmpl w:val="A34C4E3A"/>
    <w:lvl w:ilvl="0">
      <w:start w:val="1"/>
      <w:numFmt w:val="upperRoman"/>
      <w:lvlText w:val="%1. "/>
      <w:legacy w:legacyIndent="283" w:legacySpace="0" w:legacy="true"/>
      <w:lvlJc w:val="left"/>
      <w:pPr>
        <w:ind w:hanging="283" w:left="1288"/>
      </w:pPr>
      <w:rPr>
        <w:b w:val="false"/>
        <w:i w:val="false"/>
        <w:sz w:val="22"/>
      </w:rPr>
    </w:lvl>
  </w:abstractNum>
  <w:abstractNum w:abstractNumId="12">
    <w:nsid w:val="3C0B3963"/>
    <w:multiLevelType w:val="hybridMultilevel"/>
    <w:tmpl w:val="B770CA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E981A6D"/>
    <w:multiLevelType w:val="singleLevel"/>
    <w:tmpl w:val="2DC2DB3E"/>
    <w:lvl w:ilvl="0">
      <w:start w:val="1"/>
      <w:numFmt w:val="decimal"/>
      <w:lvlText w:val="%1."/>
      <w:legacy w:legacyIndent="283" w:legacySpace="0" w:legacy="true"/>
      <w:lvlJc w:val="left"/>
      <w:pPr>
        <w:ind w:hanging="283" w:left="900"/>
      </w:pPr>
    </w:lvl>
  </w:abstractNum>
  <w:abstractNum w:abstractNumId="14">
    <w:nsid w:val="40123E2A"/>
    <w:multiLevelType w:val="hybridMultilevel"/>
    <w:tmpl w:val="8318BDE0"/>
    <w:lvl w:tplc="0A244278"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5">
    <w:nsid w:val="42B31D49"/>
    <w:multiLevelType w:val="hybridMultilevel"/>
    <w:tmpl w:val="2530F5AA"/>
    <w:lvl w:tplc="E828F664"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6">
    <w:nsid w:val="4F60640C"/>
    <w:multiLevelType w:val="singleLevel"/>
    <w:tmpl w:val="8B6401C4"/>
    <w:lvl w:ilvl="0">
      <w:start w:val="3"/>
      <w:numFmt w:val="bullet"/>
      <w:lvlText w:val="-"/>
      <w:lvlJc w:val="left"/>
      <w:pPr>
        <w:tabs>
          <w:tab w:pos="1267" w:val="num"/>
        </w:tabs>
        <w:ind w:hanging="360" w:left="1267"/>
      </w:pPr>
      <w:rPr>
        <w:rFonts w:hint="default"/>
      </w:rPr>
    </w:lvl>
  </w:abstractNum>
  <w:abstractNum w:abstractNumId="17">
    <w:nsid w:val="53F53029"/>
    <w:multiLevelType w:val="singleLevel"/>
    <w:tmpl w:val="8B6401C4"/>
    <w:lvl w:ilvl="0">
      <w:start w:val="3"/>
      <w:numFmt w:val="bullet"/>
      <w:lvlText w:val="-"/>
      <w:lvlJc w:val="left"/>
      <w:pPr>
        <w:tabs>
          <w:tab w:pos="1267" w:val="num"/>
        </w:tabs>
        <w:ind w:hanging="360" w:left="1267"/>
      </w:pPr>
      <w:rPr>
        <w:rFonts w:hint="default"/>
      </w:rPr>
    </w:lvl>
  </w:abstractNum>
  <w:abstractNum w:abstractNumId="18">
    <w:nsid w:val="543530DD"/>
    <w:multiLevelType w:val="singleLevel"/>
    <w:tmpl w:val="8B6401C4"/>
    <w:lvl w:ilvl="0">
      <w:start w:val="3"/>
      <w:numFmt w:val="bullet"/>
      <w:lvlText w:val="-"/>
      <w:lvlJc w:val="left"/>
      <w:pPr>
        <w:tabs>
          <w:tab w:pos="1267" w:val="num"/>
        </w:tabs>
        <w:ind w:hanging="360" w:left="1267"/>
      </w:pPr>
      <w:rPr>
        <w:rFonts w:hint="default"/>
      </w:rPr>
    </w:lvl>
  </w:abstractNum>
  <w:abstractNum w:abstractNumId="19">
    <w:nsid w:val="557F3572"/>
    <w:multiLevelType w:val="singleLevel"/>
    <w:tmpl w:val="129C3CB8"/>
    <w:lvl w:ilvl="0">
      <w:start w:val="194"/>
      <w:numFmt w:val="bullet"/>
      <w:lvlText w:val="-"/>
      <w:lvlJc w:val="left"/>
      <w:pPr>
        <w:tabs>
          <w:tab w:pos="927" w:val="num"/>
        </w:tabs>
        <w:ind w:hanging="360" w:left="927"/>
      </w:pPr>
      <w:rPr>
        <w:rFonts w:hint="default"/>
      </w:rPr>
    </w:lvl>
  </w:abstractNum>
  <w:abstractNum w:abstractNumId="20">
    <w:nsid w:val="57202097"/>
    <w:multiLevelType w:val="singleLevel"/>
    <w:tmpl w:val="EDD243BE"/>
    <w:lvl w:ilvl="0">
      <w:start w:val="2"/>
      <w:numFmt w:val="upperRoman"/>
      <w:lvlText w:val="%1. "/>
      <w:legacy w:legacyIndent="283" w:legacySpace="0" w:legacy="true"/>
      <w:lvlJc w:val="left"/>
      <w:pPr>
        <w:ind w:hanging="283" w:left="1003"/>
      </w:pPr>
      <w:rPr>
        <w:rFonts w:cs="Times New Roman" w:hAnsi="Times New Roman" w:ascii="Times New Roman" w:hint="default"/>
        <w:b w:val="false"/>
        <w:i w:val="false"/>
        <w:sz w:val="22"/>
        <w:u w:val="none"/>
      </w:rPr>
    </w:lvl>
  </w:abstractNum>
  <w:abstractNum w:abstractNumId="21">
    <w:nsid w:val="57CC7C07"/>
    <w:multiLevelType w:val="singleLevel"/>
    <w:tmpl w:val="68F85A70"/>
    <w:lvl w:ilvl="0">
      <w:start w:val="1"/>
      <w:numFmt w:val="upperRoman"/>
      <w:lvlText w:val="%1. "/>
      <w:legacy w:legacyIndent="283" w:legacySpace="0" w:legacy="true"/>
      <w:lvlJc w:val="left"/>
      <w:pPr>
        <w:ind w:hanging="283" w:left="1003"/>
      </w:pPr>
      <w:rPr>
        <w:b/>
        <w:i w:val="false"/>
        <w:sz w:val="22"/>
      </w:rPr>
    </w:lvl>
  </w:abstractNum>
  <w:abstractNum w:abstractNumId="22">
    <w:nsid w:val="5B2C700D"/>
    <w:multiLevelType w:val="singleLevel"/>
    <w:tmpl w:val="8B6401C4"/>
    <w:lvl w:ilvl="0">
      <w:start w:val="3"/>
      <w:numFmt w:val="bullet"/>
      <w:lvlText w:val="-"/>
      <w:lvlJc w:val="left"/>
      <w:pPr>
        <w:tabs>
          <w:tab w:pos="1267" w:val="num"/>
        </w:tabs>
        <w:ind w:hanging="360" w:left="1267"/>
      </w:pPr>
      <w:rPr>
        <w:rFonts w:hint="default"/>
      </w:rPr>
    </w:lvl>
  </w:abstractNum>
  <w:abstractNum w:abstractNumId="23">
    <w:nsid w:val="61084679"/>
    <w:multiLevelType w:val="singleLevel"/>
    <w:tmpl w:val="8B6401C4"/>
    <w:lvl w:ilvl="0">
      <w:start w:val="3"/>
      <w:numFmt w:val="bullet"/>
      <w:lvlText w:val="-"/>
      <w:lvlJc w:val="left"/>
      <w:pPr>
        <w:tabs>
          <w:tab w:pos="1267" w:val="num"/>
        </w:tabs>
        <w:ind w:hanging="360" w:left="1267"/>
      </w:pPr>
      <w:rPr>
        <w:rFonts w:hint="default"/>
      </w:rPr>
    </w:lvl>
  </w:abstractNum>
  <w:abstractNum w:abstractNumId="24">
    <w:nsid w:val="63A33125"/>
    <w:multiLevelType w:val="singleLevel"/>
    <w:tmpl w:val="8B6401C4"/>
    <w:lvl w:ilvl="0">
      <w:start w:val="3"/>
      <w:numFmt w:val="bullet"/>
      <w:lvlText w:val="-"/>
      <w:lvlJc w:val="left"/>
      <w:pPr>
        <w:tabs>
          <w:tab w:pos="1267" w:val="num"/>
        </w:tabs>
        <w:ind w:hanging="360" w:left="1267"/>
      </w:pPr>
      <w:rPr>
        <w:rFonts w:hint="default"/>
      </w:rPr>
    </w:lvl>
  </w:abstractNum>
  <w:abstractNum w:abstractNumId="25">
    <w:nsid w:val="64AA27C8"/>
    <w:multiLevelType w:val="hybridMultilevel"/>
    <w:tmpl w:val="D0D4CAF6"/>
    <w:lvl w:tplc="7C60E3E2" w:ilvl="0">
      <w:start w:val="1"/>
      <w:numFmt w:val="decimal"/>
      <w:lvlText w:val="%1."/>
      <w:lvlJc w:val="left"/>
      <w:pPr>
        <w:tabs>
          <w:tab w:pos="1267" w:val="num"/>
        </w:tabs>
        <w:ind w:hanging="360" w:left="1267"/>
      </w:pPr>
      <w:rPr>
        <w:rFonts w:hint="default"/>
      </w:rPr>
    </w:lvl>
    <w:lvl w:tentative="true" w:tplc="041A0019" w:ilvl="1">
      <w:start w:val="1"/>
      <w:numFmt w:val="lowerLetter"/>
      <w:lvlText w:val="%2."/>
      <w:lvlJc w:val="left"/>
      <w:pPr>
        <w:tabs>
          <w:tab w:pos="1987" w:val="num"/>
        </w:tabs>
        <w:ind w:hanging="360" w:left="1987"/>
      </w:pPr>
    </w:lvl>
    <w:lvl w:tentative="true" w:tplc="041A001B" w:ilvl="2">
      <w:start w:val="1"/>
      <w:numFmt w:val="lowerRoman"/>
      <w:lvlText w:val="%3."/>
      <w:lvlJc w:val="right"/>
      <w:pPr>
        <w:tabs>
          <w:tab w:pos="2707" w:val="num"/>
        </w:tabs>
        <w:ind w:hanging="180" w:left="2707"/>
      </w:pPr>
    </w:lvl>
    <w:lvl w:tentative="true" w:tplc="041A000F" w:ilvl="3">
      <w:start w:val="1"/>
      <w:numFmt w:val="decimal"/>
      <w:lvlText w:val="%4."/>
      <w:lvlJc w:val="left"/>
      <w:pPr>
        <w:tabs>
          <w:tab w:pos="3427" w:val="num"/>
        </w:tabs>
        <w:ind w:hanging="360" w:left="3427"/>
      </w:pPr>
    </w:lvl>
    <w:lvl w:tentative="true" w:tplc="041A0019" w:ilvl="4">
      <w:start w:val="1"/>
      <w:numFmt w:val="lowerLetter"/>
      <w:lvlText w:val="%5."/>
      <w:lvlJc w:val="left"/>
      <w:pPr>
        <w:tabs>
          <w:tab w:pos="4147" w:val="num"/>
        </w:tabs>
        <w:ind w:hanging="360" w:left="4147"/>
      </w:pPr>
    </w:lvl>
    <w:lvl w:tentative="true" w:tplc="041A001B" w:ilvl="5">
      <w:start w:val="1"/>
      <w:numFmt w:val="lowerRoman"/>
      <w:lvlText w:val="%6."/>
      <w:lvlJc w:val="right"/>
      <w:pPr>
        <w:tabs>
          <w:tab w:pos="4867" w:val="num"/>
        </w:tabs>
        <w:ind w:hanging="180" w:left="4867"/>
      </w:pPr>
    </w:lvl>
    <w:lvl w:tentative="true" w:tplc="041A000F" w:ilvl="6">
      <w:start w:val="1"/>
      <w:numFmt w:val="decimal"/>
      <w:lvlText w:val="%7."/>
      <w:lvlJc w:val="left"/>
      <w:pPr>
        <w:tabs>
          <w:tab w:pos="5587" w:val="num"/>
        </w:tabs>
        <w:ind w:hanging="360" w:left="5587"/>
      </w:pPr>
    </w:lvl>
    <w:lvl w:tentative="true" w:tplc="041A0019" w:ilvl="7">
      <w:start w:val="1"/>
      <w:numFmt w:val="lowerLetter"/>
      <w:lvlText w:val="%8."/>
      <w:lvlJc w:val="left"/>
      <w:pPr>
        <w:tabs>
          <w:tab w:pos="6307" w:val="num"/>
        </w:tabs>
        <w:ind w:hanging="360" w:left="6307"/>
      </w:pPr>
    </w:lvl>
    <w:lvl w:tentative="true" w:tplc="041A001B" w:ilvl="8">
      <w:start w:val="1"/>
      <w:numFmt w:val="lowerRoman"/>
      <w:lvlText w:val="%9."/>
      <w:lvlJc w:val="right"/>
      <w:pPr>
        <w:tabs>
          <w:tab w:pos="7027" w:val="num"/>
        </w:tabs>
        <w:ind w:hanging="180" w:left="7027"/>
      </w:pPr>
    </w:lvl>
  </w:abstractNum>
  <w:abstractNum w:abstractNumId="26">
    <w:nsid w:val="663C4AD7"/>
    <w:multiLevelType w:val="hybridMultilevel"/>
    <w:tmpl w:val="BBECC320"/>
    <w:lvl w:tplc="E6142C24" w:ilvl="0">
      <w:start w:val="22"/>
      <w:numFmt w:val="decimal"/>
      <w:lvlText w:val="%1."/>
      <w:lvlJc w:val="left"/>
      <w:pPr>
        <w:tabs>
          <w:tab w:pos="1080" w:val="num"/>
        </w:tabs>
        <w:ind w:hanging="360" w:left="108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7">
    <w:nsid w:val="678D5DE6"/>
    <w:multiLevelType w:val="hybridMultilevel"/>
    <w:tmpl w:val="CBC6E754"/>
    <w:lvl w:tplc="29703412" w:ilvl="0">
      <w:start w:val="1"/>
      <w:numFmt w:val="decimal"/>
      <w:lvlText w:val="%1."/>
      <w:lvlJc w:val="left"/>
      <w:pPr>
        <w:tabs>
          <w:tab w:pos="502" w:val="num"/>
        </w:tabs>
        <w:ind w:hanging="360" w:left="502"/>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67C53FFC"/>
    <w:multiLevelType w:val="hybridMultilevel"/>
    <w:tmpl w:val="1F1CD41E"/>
    <w:lvl w:tplc="041A000F" w:ilvl="0">
      <w:start w:val="2"/>
      <w:numFmt w:val="decimal"/>
      <w:lvlText w:val="%1."/>
      <w:lvlJc w:val="left"/>
      <w:pPr>
        <w:tabs>
          <w:tab w:pos="720" w:val="num"/>
        </w:tabs>
        <w:ind w:hanging="360" w:left="72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68D63517"/>
    <w:multiLevelType w:val="hybridMultilevel"/>
    <w:tmpl w:val="832CC912"/>
    <w:lvl w:tplc="7B14438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0">
    <w:nsid w:val="6D8A04C8"/>
    <w:multiLevelType w:val="hybridMultilevel"/>
    <w:tmpl w:val="8738CF8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6E67425D"/>
    <w:multiLevelType w:val="singleLevel"/>
    <w:tmpl w:val="8B6401C4"/>
    <w:lvl w:ilvl="0">
      <w:start w:val="3"/>
      <w:numFmt w:val="bullet"/>
      <w:lvlText w:val="-"/>
      <w:lvlJc w:val="left"/>
      <w:pPr>
        <w:tabs>
          <w:tab w:pos="1267" w:val="num"/>
        </w:tabs>
        <w:ind w:hanging="360" w:left="1267"/>
      </w:pPr>
      <w:rPr>
        <w:rFonts w:hint="default"/>
      </w:rPr>
    </w:lvl>
  </w:abstractNum>
  <w:abstractNum w:abstractNumId="32">
    <w:nsid w:val="732C26B9"/>
    <w:multiLevelType w:val="multilevel"/>
    <w:tmpl w:val="7D1065D6"/>
    <w:lvl w:ilvl="0">
      <w:start w:val="1"/>
      <w:numFmt w:val="upperRoman"/>
      <w:lvlText w:val="%1. "/>
      <w:legacy w:legacyIndent="283" w:legacySpace="0" w:legacy="true"/>
      <w:lvlJc w:val="left"/>
      <w:pPr>
        <w:ind w:hanging="283" w:left="1003"/>
      </w:pPr>
      <w:rPr>
        <w:b/>
        <w:i w:val="false"/>
        <w:sz w:val="22"/>
      </w:rPr>
    </w:lvl>
    <w:lvl w:tentative="true" w:ilvl="1">
      <w:start w:val="1"/>
      <w:numFmt w:val="lowerLetter"/>
      <w:lvlText w:val="%2."/>
      <w:lvlJc w:val="left"/>
      <w:pPr>
        <w:tabs>
          <w:tab w:pos="1800" w:val="num"/>
        </w:tabs>
        <w:ind w:hanging="360" w:left="1800"/>
      </w:pPr>
    </w:lvl>
    <w:lvl w:tentative="true" w:ilvl="2">
      <w:start w:val="1"/>
      <w:numFmt w:val="lowerRoman"/>
      <w:lvlText w:val="%3."/>
      <w:lvlJc w:val="right"/>
      <w:pPr>
        <w:tabs>
          <w:tab w:pos="2520" w:val="num"/>
        </w:tabs>
        <w:ind w:hanging="180" w:left="2520"/>
      </w:pPr>
    </w:lvl>
    <w:lvl w:tentative="true" w:ilvl="3">
      <w:start w:val="1"/>
      <w:numFmt w:val="decimal"/>
      <w:lvlText w:val="%4."/>
      <w:lvlJc w:val="left"/>
      <w:pPr>
        <w:tabs>
          <w:tab w:pos="3240" w:val="num"/>
        </w:tabs>
        <w:ind w:hanging="360" w:left="3240"/>
      </w:pPr>
    </w:lvl>
    <w:lvl w:tentative="true" w:ilvl="4">
      <w:start w:val="1"/>
      <w:numFmt w:val="lowerLetter"/>
      <w:lvlText w:val="%5."/>
      <w:lvlJc w:val="left"/>
      <w:pPr>
        <w:tabs>
          <w:tab w:pos="3960" w:val="num"/>
        </w:tabs>
        <w:ind w:hanging="360" w:left="3960"/>
      </w:pPr>
    </w:lvl>
    <w:lvl w:tentative="true" w:ilvl="5">
      <w:start w:val="1"/>
      <w:numFmt w:val="lowerRoman"/>
      <w:lvlText w:val="%6."/>
      <w:lvlJc w:val="right"/>
      <w:pPr>
        <w:tabs>
          <w:tab w:pos="4680" w:val="num"/>
        </w:tabs>
        <w:ind w:hanging="180" w:left="4680"/>
      </w:pPr>
    </w:lvl>
    <w:lvl w:tentative="true" w:ilvl="6">
      <w:start w:val="1"/>
      <w:numFmt w:val="decimal"/>
      <w:lvlText w:val="%7."/>
      <w:lvlJc w:val="left"/>
      <w:pPr>
        <w:tabs>
          <w:tab w:pos="5400" w:val="num"/>
        </w:tabs>
        <w:ind w:hanging="360" w:left="5400"/>
      </w:pPr>
    </w:lvl>
    <w:lvl w:tentative="true" w:ilvl="7">
      <w:start w:val="1"/>
      <w:numFmt w:val="lowerLetter"/>
      <w:lvlText w:val="%8."/>
      <w:lvlJc w:val="left"/>
      <w:pPr>
        <w:tabs>
          <w:tab w:pos="6120" w:val="num"/>
        </w:tabs>
        <w:ind w:hanging="360" w:left="6120"/>
      </w:pPr>
    </w:lvl>
    <w:lvl w:tentative="true" w:ilvl="8">
      <w:start w:val="1"/>
      <w:numFmt w:val="lowerRoman"/>
      <w:lvlText w:val="%9."/>
      <w:lvlJc w:val="right"/>
      <w:pPr>
        <w:tabs>
          <w:tab w:pos="6840" w:val="num"/>
        </w:tabs>
        <w:ind w:hanging="180" w:left="6840"/>
      </w:pPr>
    </w:lvl>
  </w:abstractNum>
  <w:abstractNum w:abstractNumId="33">
    <w:nsid w:val="75800A84"/>
    <w:multiLevelType w:val="hybridMultilevel"/>
    <w:tmpl w:val="489CF52A"/>
    <w:lvl w:tplc="D54200D6" w:ilvl="0">
      <w:start w:val="1"/>
      <w:numFmt w:val="decimal"/>
      <w:lvlText w:val="%1."/>
      <w:lvlJc w:val="left"/>
      <w:pPr>
        <w:tabs>
          <w:tab w:pos="1065" w:val="num"/>
        </w:tabs>
        <w:ind w:hanging="705" w:left="1065"/>
      </w:pPr>
      <w:rPr>
        <w:rFonts w:hint="default"/>
        <w:b/>
      </w:rPr>
    </w:lvl>
    <w:lvl w:tplc="D74E424A"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7D213704"/>
    <w:multiLevelType w:val="hybridMultilevel"/>
    <w:tmpl w:val="E44CE8F0"/>
    <w:lvl w:tplc="FD1CA282" w:ilvl="0">
      <w:start w:val="1"/>
      <w:numFmt w:val="decimal"/>
      <w:lvlText w:val="%1."/>
      <w:lvlJc w:val="left"/>
      <w:pPr>
        <w:tabs>
          <w:tab w:pos="720" w:val="num"/>
        </w:tabs>
        <w:ind w:hanging="360" w:left="720"/>
      </w:pPr>
      <w:rPr>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2"/>
  </w:num>
  <w:num w:numId="2">
    <w:abstractNumId w:val="7"/>
  </w:num>
  <w:num w:numId="3">
    <w:abstractNumId w:val="8"/>
  </w:num>
  <w:num w:numId="4">
    <w:abstractNumId w:val="21"/>
  </w:num>
  <w:num w:numId="5">
    <w:abstractNumId w:val="13"/>
  </w:num>
  <w:num w:numId="6">
    <w:abstractNumId w:val="5"/>
  </w:num>
  <w:num w:numId="7">
    <w:abstractNumId w:val="15"/>
  </w:num>
  <w:num w:numId="8">
    <w:abstractNumId w:val="2"/>
  </w:num>
  <w:num w:numId="9">
    <w:abstractNumId w:val="30"/>
  </w:num>
  <w:num w:numId="10">
    <w:abstractNumId w:val="14"/>
  </w:num>
  <w:num w:numId="11">
    <w:abstractNumId w:val="3"/>
  </w:num>
  <w:num w:numId="12">
    <w:abstractNumId w:val="0"/>
  </w:num>
  <w:num w:numId="13">
    <w:abstractNumId w:val="11"/>
  </w:num>
  <w:num w:numId="14">
    <w:abstractNumId w:val="20"/>
  </w:num>
  <w:num w:numId="15">
    <w:abstractNumId w:val="26"/>
  </w:num>
  <w:num w:numId="16">
    <w:abstractNumId w:val="33"/>
  </w:num>
  <w:num w:numId="17">
    <w:abstractNumId w:val="19"/>
  </w:num>
  <w:num w:numId="18">
    <w:abstractNumId w:val="18"/>
  </w:num>
  <w:num w:numId="19">
    <w:abstractNumId w:val="22"/>
  </w:num>
  <w:num w:numId="20">
    <w:abstractNumId w:val="23"/>
  </w:num>
  <w:num w:numId="21">
    <w:abstractNumId w:val="24"/>
  </w:num>
  <w:num w:numId="22">
    <w:abstractNumId w:val="1"/>
  </w:num>
  <w:num w:numId="23">
    <w:abstractNumId w:val="17"/>
  </w:num>
  <w:num w:numId="24">
    <w:abstractNumId w:val="16"/>
  </w:num>
  <w:num w:numId="25">
    <w:abstractNumId w:val="31"/>
  </w:num>
  <w:num w:numId="26">
    <w:abstractNumId w:val="28"/>
  </w:num>
  <w:num w:numId="27">
    <w:abstractNumId w:val="29"/>
  </w:num>
  <w:num w:numId="28">
    <w:abstractNumId w:val="34"/>
  </w:num>
  <w:num w:numId="29">
    <w:abstractNumId w:val="12"/>
  </w:num>
  <w:num w:numId="30">
    <w:abstractNumId w:val="9"/>
  </w:num>
  <w:num w:numId="31">
    <w:abstractNumId w:val="10"/>
  </w:num>
  <w:num w:numId="32">
    <w:abstractNumId w:val="6"/>
    <w:lvlOverride w:ilvl="0">
      <w:startOverride w:val="1"/>
    </w:lvlOverride>
  </w:num>
  <w:num w:numId="33">
    <w:abstractNumId w:val="25"/>
  </w:num>
  <w:num w:numId="34">
    <w:abstractNumId w:val="4"/>
  </w:num>
  <w:num w:numId="35">
    <w:abstractNumId w:val="2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5853"/>
    <w:rsid w:val="00001865"/>
    <w:rsid w:val="00023B09"/>
    <w:rsid w:val="0003404D"/>
    <w:rsid w:val="00042749"/>
    <w:rsid w:val="00054414"/>
    <w:rsid w:val="00062454"/>
    <w:rsid w:val="00062CBA"/>
    <w:rsid w:val="0006767C"/>
    <w:rsid w:val="00094714"/>
    <w:rsid w:val="000968EC"/>
    <w:rsid w:val="000979D2"/>
    <w:rsid w:val="000A3AD2"/>
    <w:rsid w:val="000A438B"/>
    <w:rsid w:val="000A43AE"/>
    <w:rsid w:val="000B0316"/>
    <w:rsid w:val="000D2B2B"/>
    <w:rsid w:val="000E003F"/>
    <w:rsid w:val="000F767F"/>
    <w:rsid w:val="001067A2"/>
    <w:rsid w:val="001146AD"/>
    <w:rsid w:val="00114D7A"/>
    <w:rsid w:val="0012614C"/>
    <w:rsid w:val="00131251"/>
    <w:rsid w:val="00132612"/>
    <w:rsid w:val="00150283"/>
    <w:rsid w:val="001717A5"/>
    <w:rsid w:val="0017216B"/>
    <w:rsid w:val="00191296"/>
    <w:rsid w:val="00191A43"/>
    <w:rsid w:val="001A5773"/>
    <w:rsid w:val="001B2626"/>
    <w:rsid w:val="001B4D1B"/>
    <w:rsid w:val="001C7F12"/>
    <w:rsid w:val="001D0211"/>
    <w:rsid w:val="001D1CFC"/>
    <w:rsid w:val="001D3900"/>
    <w:rsid w:val="001E4E34"/>
    <w:rsid w:val="001F0F23"/>
    <w:rsid w:val="001F5239"/>
    <w:rsid w:val="00201CA4"/>
    <w:rsid w:val="00207199"/>
    <w:rsid w:val="00233F12"/>
    <w:rsid w:val="002432AA"/>
    <w:rsid w:val="002477B8"/>
    <w:rsid w:val="00250035"/>
    <w:rsid w:val="002533E9"/>
    <w:rsid w:val="00273F93"/>
    <w:rsid w:val="002873E2"/>
    <w:rsid w:val="002907EF"/>
    <w:rsid w:val="002C50CA"/>
    <w:rsid w:val="002D157E"/>
    <w:rsid w:val="002E430B"/>
    <w:rsid w:val="002E5D62"/>
    <w:rsid w:val="002F4570"/>
    <w:rsid w:val="00317E73"/>
    <w:rsid w:val="00336602"/>
    <w:rsid w:val="003448C5"/>
    <w:rsid w:val="00353BA6"/>
    <w:rsid w:val="00357ABE"/>
    <w:rsid w:val="00372383"/>
    <w:rsid w:val="00374CD0"/>
    <w:rsid w:val="00380F97"/>
    <w:rsid w:val="0039628C"/>
    <w:rsid w:val="003C5F18"/>
    <w:rsid w:val="003C5FAC"/>
    <w:rsid w:val="003D46DA"/>
    <w:rsid w:val="003F22C5"/>
    <w:rsid w:val="003F7817"/>
    <w:rsid w:val="0040010D"/>
    <w:rsid w:val="0043423E"/>
    <w:rsid w:val="00456FA8"/>
    <w:rsid w:val="0046586E"/>
    <w:rsid w:val="00467722"/>
    <w:rsid w:val="00481100"/>
    <w:rsid w:val="004952DB"/>
    <w:rsid w:val="004A786E"/>
    <w:rsid w:val="004B1326"/>
    <w:rsid w:val="004B2F46"/>
    <w:rsid w:val="004B4731"/>
    <w:rsid w:val="004B545C"/>
    <w:rsid w:val="004D249D"/>
    <w:rsid w:val="004D2696"/>
    <w:rsid w:val="004D34D1"/>
    <w:rsid w:val="004D5853"/>
    <w:rsid w:val="004E4557"/>
    <w:rsid w:val="004F471C"/>
    <w:rsid w:val="00526B04"/>
    <w:rsid w:val="00537F75"/>
    <w:rsid w:val="00555C80"/>
    <w:rsid w:val="00567300"/>
    <w:rsid w:val="00585C9F"/>
    <w:rsid w:val="005938EF"/>
    <w:rsid w:val="005B65D9"/>
    <w:rsid w:val="005E201C"/>
    <w:rsid w:val="005E3C38"/>
    <w:rsid w:val="005F73FE"/>
    <w:rsid w:val="00612B27"/>
    <w:rsid w:val="00620498"/>
    <w:rsid w:val="00620C8D"/>
    <w:rsid w:val="00633AC4"/>
    <w:rsid w:val="00651158"/>
    <w:rsid w:val="006544DA"/>
    <w:rsid w:val="00662D75"/>
    <w:rsid w:val="00686D61"/>
    <w:rsid w:val="00696658"/>
    <w:rsid w:val="006B5D3C"/>
    <w:rsid w:val="006C3A95"/>
    <w:rsid w:val="006D02D1"/>
    <w:rsid w:val="006D55AF"/>
    <w:rsid w:val="006E304A"/>
    <w:rsid w:val="006E46AB"/>
    <w:rsid w:val="006F6D68"/>
    <w:rsid w:val="00700853"/>
    <w:rsid w:val="00701085"/>
    <w:rsid w:val="00707BCF"/>
    <w:rsid w:val="00734423"/>
    <w:rsid w:val="0073490B"/>
    <w:rsid w:val="00735648"/>
    <w:rsid w:val="007377C7"/>
    <w:rsid w:val="007509F5"/>
    <w:rsid w:val="00785D13"/>
    <w:rsid w:val="00795035"/>
    <w:rsid w:val="007A0C29"/>
    <w:rsid w:val="007A3BD8"/>
    <w:rsid w:val="007A4D13"/>
    <w:rsid w:val="007D07D6"/>
    <w:rsid w:val="007E65DA"/>
    <w:rsid w:val="007F01D2"/>
    <w:rsid w:val="007F1DB1"/>
    <w:rsid w:val="00804971"/>
    <w:rsid w:val="008162EF"/>
    <w:rsid w:val="00817D8A"/>
    <w:rsid w:val="008214DC"/>
    <w:rsid w:val="00844290"/>
    <w:rsid w:val="00846880"/>
    <w:rsid w:val="008551CF"/>
    <w:rsid w:val="008809E0"/>
    <w:rsid w:val="00893B60"/>
    <w:rsid w:val="00897D3D"/>
    <w:rsid w:val="008A0395"/>
    <w:rsid w:val="008A7093"/>
    <w:rsid w:val="008C1FD1"/>
    <w:rsid w:val="008C3E62"/>
    <w:rsid w:val="008C614C"/>
    <w:rsid w:val="008D50EB"/>
    <w:rsid w:val="008E1E54"/>
    <w:rsid w:val="008E321C"/>
    <w:rsid w:val="00914FD0"/>
    <w:rsid w:val="00936200"/>
    <w:rsid w:val="00940717"/>
    <w:rsid w:val="009431B0"/>
    <w:rsid w:val="00945B73"/>
    <w:rsid w:val="009516AA"/>
    <w:rsid w:val="00951FE7"/>
    <w:rsid w:val="0095407F"/>
    <w:rsid w:val="009622A9"/>
    <w:rsid w:val="00993D07"/>
    <w:rsid w:val="00996C31"/>
    <w:rsid w:val="009C44FC"/>
    <w:rsid w:val="009F2851"/>
    <w:rsid w:val="00A00260"/>
    <w:rsid w:val="00A04C0E"/>
    <w:rsid w:val="00A2478E"/>
    <w:rsid w:val="00A26014"/>
    <w:rsid w:val="00A312D2"/>
    <w:rsid w:val="00A317F7"/>
    <w:rsid w:val="00A336D1"/>
    <w:rsid w:val="00A55F53"/>
    <w:rsid w:val="00A841A3"/>
    <w:rsid w:val="00A87F36"/>
    <w:rsid w:val="00AB061E"/>
    <w:rsid w:val="00AB36FD"/>
    <w:rsid w:val="00AC0234"/>
    <w:rsid w:val="00AD6AD0"/>
    <w:rsid w:val="00AE0419"/>
    <w:rsid w:val="00B01EA5"/>
    <w:rsid w:val="00B103BA"/>
    <w:rsid w:val="00B1259C"/>
    <w:rsid w:val="00B172AB"/>
    <w:rsid w:val="00B17C27"/>
    <w:rsid w:val="00B25F6C"/>
    <w:rsid w:val="00B42C73"/>
    <w:rsid w:val="00B561DA"/>
    <w:rsid w:val="00B57134"/>
    <w:rsid w:val="00B924F3"/>
    <w:rsid w:val="00B976FC"/>
    <w:rsid w:val="00BA468E"/>
    <w:rsid w:val="00BA7156"/>
    <w:rsid w:val="00BC577A"/>
    <w:rsid w:val="00BC5B11"/>
    <w:rsid w:val="00BF21D7"/>
    <w:rsid w:val="00BF4A85"/>
    <w:rsid w:val="00C008F7"/>
    <w:rsid w:val="00C115B8"/>
    <w:rsid w:val="00C2674F"/>
    <w:rsid w:val="00C37D5D"/>
    <w:rsid w:val="00C92ED0"/>
    <w:rsid w:val="00CD228D"/>
    <w:rsid w:val="00CD374E"/>
    <w:rsid w:val="00CE01BF"/>
    <w:rsid w:val="00CE6725"/>
    <w:rsid w:val="00CE78D5"/>
    <w:rsid w:val="00CF463B"/>
    <w:rsid w:val="00D30217"/>
    <w:rsid w:val="00D34BDA"/>
    <w:rsid w:val="00D405E2"/>
    <w:rsid w:val="00D45358"/>
    <w:rsid w:val="00D61371"/>
    <w:rsid w:val="00D66BEA"/>
    <w:rsid w:val="00D77942"/>
    <w:rsid w:val="00D81DCF"/>
    <w:rsid w:val="00D97624"/>
    <w:rsid w:val="00DB0DD6"/>
    <w:rsid w:val="00DC598C"/>
    <w:rsid w:val="00DD411B"/>
    <w:rsid w:val="00DE234F"/>
    <w:rsid w:val="00DF4AB2"/>
    <w:rsid w:val="00E01252"/>
    <w:rsid w:val="00E16A21"/>
    <w:rsid w:val="00E2754D"/>
    <w:rsid w:val="00E30351"/>
    <w:rsid w:val="00E47244"/>
    <w:rsid w:val="00E75232"/>
    <w:rsid w:val="00E878A4"/>
    <w:rsid w:val="00EA2B82"/>
    <w:rsid w:val="00EC364A"/>
    <w:rsid w:val="00ED043B"/>
    <w:rsid w:val="00ED1C9A"/>
    <w:rsid w:val="00EE7222"/>
    <w:rsid w:val="00EF1901"/>
    <w:rsid w:val="00EF6841"/>
    <w:rsid w:val="00F1153C"/>
    <w:rsid w:val="00F15F2F"/>
    <w:rsid w:val="00F26245"/>
    <w:rsid w:val="00F53777"/>
    <w:rsid w:val="00F53D22"/>
    <w:rsid w:val="00F671BA"/>
    <w:rsid w:val="00F70733"/>
    <w:rsid w:val="00F772FA"/>
    <w:rsid w:val="00F80DD6"/>
    <w:rsid w:val="00F900D5"/>
    <w:rsid w:val="00FA480E"/>
    <w:rsid w:val="00FA6161"/>
    <w:rsid w:val="00FC1635"/>
    <w:rsid w:val="00FD0A9D"/>
    <w:rsid w:val="00FF2DF1"/>
    <w:rsid w:val="00FF4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73490B"/>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B4731"/>
    <w:pPr>
      <w:overflowPunct/>
      <w:autoSpaceDE/>
      <w:autoSpaceDN/>
      <w:adjustRightInd/>
      <w:jc w:val="both"/>
      <w:textAlignment w:val="auto"/>
    </w:pPr>
    <w:rPr>
      <w:sz w:val="24"/>
    </w:rPr>
  </w:style>
  <w:style w:styleId="Zaglavlje" w:type="paragraph">
    <w:name w:val="header"/>
    <w:basedOn w:val="Normal"/>
    <w:rsid w:val="00BA468E"/>
    <w:pPr>
      <w:tabs>
        <w:tab w:pos="4536" w:val="center"/>
        <w:tab w:pos="9072" w:val="right"/>
      </w:tabs>
    </w:pPr>
  </w:style>
  <w:style w:styleId="Brojstranice" w:type="character">
    <w:name w:val="page number"/>
    <w:basedOn w:val="Zadanifontodlomka"/>
    <w:rsid w:val="00BA468E"/>
  </w:style>
  <w:style w:styleId="Podnoje" w:type="paragraph">
    <w:name w:val="footer"/>
    <w:basedOn w:val="Normal"/>
    <w:rsid w:val="00BC5B11"/>
    <w:pPr>
      <w:tabs>
        <w:tab w:pos="4536" w:val="center"/>
        <w:tab w:pos="9072" w:val="right"/>
      </w:tabs>
    </w:pPr>
  </w:style>
  <w:style w:styleId="Tekstbalonia" w:type="paragraph">
    <w:name w:val="Balloon Text"/>
    <w:basedOn w:val="Normal"/>
    <w:semiHidden/>
    <w:rsid w:val="0003404D"/>
    <w:rPr>
      <w:rFonts w:cs="Tahoma" w:hAnsi="Tahoma" w:ascii="Tahoma"/>
      <w:sz w:val="16"/>
      <w:szCs w:val="16"/>
    </w:rPr>
  </w:style>
  <w:style w:styleId="Odlomakpopisa" w:type="paragraph">
    <w:name w:val="List Paragraph"/>
    <w:basedOn w:val="Normal"/>
    <w:uiPriority w:val="34"/>
    <w:qFormat/>
    <w:rsid w:val="005938EF"/>
    <w:pPr>
      <w:overflowPunct/>
      <w:autoSpaceDE/>
      <w:autoSpaceDN/>
      <w:adjustRightInd/>
      <w:ind w:left="720"/>
      <w:contextualSpacing/>
      <w:textAlignment w:val="auto"/>
    </w:pPr>
  </w:style>
  <w:style w:styleId="Tekstrezerviranogmjesta" w:type="character">
    <w:name w:val="Placeholder Text"/>
    <w:basedOn w:val="Zadanifontodlomka"/>
    <w:uiPriority w:val="99"/>
    <w:semiHidden/>
    <w:rsid w:val="00336602"/>
    <w:rPr>
      <w:color w:val="808080"/>
      <w:bdr w:space="0" w:sz="0" w:color="auto" w:val="none"/>
      <w:shd w:fill="auto" w:color="auto" w:val="clear"/>
    </w:rPr>
  </w:style>
  <w:style w:customStyle="true" w:styleId="eSPISCCParagraphDefaultFont" w:type="character">
    <w:name w:val="eSPIS_CC_Paragraph Default Font"/>
    <w:basedOn w:val="Zadanifontodlomka"/>
    <w:rsid w:val="003366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6602"/>
    <w:rPr>
      <w:bdr w:space="0" w:sz="0" w:color="auto" w:val="none"/>
      <w:shd w:fill="FFFFCC" w:color="auto" w:val="clear"/>
      <w:lang w:val="hr-HR"/>
    </w:rPr>
  </w:style>
  <w:style w:customStyle="true" w:styleId="PozadinaSvijetloCrvena" w:type="character">
    <w:name w:val="Pozadina_SvijetloCrvena"/>
    <w:basedOn w:val="eSPISCCParagraphDefaultFont"/>
    <w:rsid w:val="003366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660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73490B"/>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B4731"/>
    <w:pPr>
      <w:overflowPunct/>
      <w:autoSpaceDE/>
      <w:autoSpaceDN/>
      <w:adjustRightInd/>
      <w:jc w:val="both"/>
      <w:textAlignment w:val="auto"/>
    </w:pPr>
    <w:rPr>
      <w:sz w:val="24"/>
    </w:rPr>
  </w:style>
  <w:style w:styleId="Zaglavlje" w:type="paragraph">
    <w:name w:val="header"/>
    <w:basedOn w:val="Normal"/>
    <w:rsid w:val="00BA468E"/>
    <w:pPr>
      <w:tabs>
        <w:tab w:pos="4536" w:val="center"/>
        <w:tab w:pos="9072" w:val="right"/>
      </w:tabs>
    </w:pPr>
  </w:style>
  <w:style w:styleId="Brojstranice" w:type="character">
    <w:name w:val="page number"/>
    <w:basedOn w:val="Zadanifontodlomka"/>
    <w:rsid w:val="00BA468E"/>
  </w:style>
  <w:style w:styleId="Podnoje" w:type="paragraph">
    <w:name w:val="footer"/>
    <w:basedOn w:val="Normal"/>
    <w:rsid w:val="00BC5B11"/>
    <w:pPr>
      <w:tabs>
        <w:tab w:pos="4536" w:val="center"/>
        <w:tab w:pos="9072" w:val="right"/>
      </w:tabs>
    </w:pPr>
  </w:style>
  <w:style w:styleId="Tekstbalonia" w:type="paragraph">
    <w:name w:val="Balloon Text"/>
    <w:basedOn w:val="Normal"/>
    <w:semiHidden/>
    <w:rsid w:val="0003404D"/>
    <w:rPr>
      <w:rFonts w:ascii="Tahoma" w:cs="Tahoma" w:hAnsi="Tahoma"/>
      <w:sz w:val="16"/>
      <w:szCs w:val="16"/>
    </w:rPr>
  </w:style>
  <w:style w:styleId="Odlomakpopisa" w:type="paragraph">
    <w:name w:val="List Paragraph"/>
    <w:basedOn w:val="Normal"/>
    <w:uiPriority w:val="34"/>
    <w:qFormat/>
    <w:rsid w:val="005938EF"/>
    <w:pPr>
      <w:overflowPunct/>
      <w:autoSpaceDE/>
      <w:autoSpaceDN/>
      <w:adjustRightInd/>
      <w:ind w:left="720"/>
      <w:contextualSpacing/>
      <w:textAlignment w:val="auto"/>
    </w:pPr>
  </w:style>
  <w:style w:styleId="Tekstrezerviranogmjesta" w:type="character">
    <w:name w:val="Placeholder Text"/>
    <w:basedOn w:val="Zadanifontodlomka"/>
    <w:uiPriority w:val="99"/>
    <w:semiHidden/>
    <w:rsid w:val="00336602"/>
    <w:rPr>
      <w:color w:val="808080"/>
      <w:bdr w:color="auto" w:space="0" w:sz="0" w:val="none"/>
      <w:shd w:color="auto" w:fill="auto" w:val="clear"/>
    </w:rPr>
  </w:style>
  <w:style w:customStyle="1" w:styleId="eSPISCCParagraphDefaultFont" w:type="character">
    <w:name w:val="eSPIS_CC_Paragraph Default Font"/>
    <w:basedOn w:val="Zadanifontodlomka"/>
    <w:rsid w:val="003366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6602"/>
    <w:rPr>
      <w:bdr w:color="auto" w:space="0" w:sz="0" w:val="none"/>
      <w:shd w:color="auto" w:fill="FFFFCC" w:val="clear"/>
      <w:lang w:val="hr-HR"/>
    </w:rPr>
  </w:style>
  <w:style w:customStyle="1" w:styleId="PozadinaSvijetloCrvena" w:type="character">
    <w:name w:val="Pozadina_SvijetloCrvena"/>
    <w:basedOn w:val="eSPISCCParagraphDefaultFont"/>
    <w:rsid w:val="003366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660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1841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izvorni_sadrzaj>
    <derivirana_varijabla naziv="DomainObject.Predmet.Broj_1">207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2013.</izvorni_sadrzaj>
    <derivirana_varijabla naziv="DomainObject.Predmet.DatumOsnivanja_1">25.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siječnja 2015.</izvorni_sadrzaj>
    <derivirana_varijabla naziv="DomainObject.Predmet.DatumRjesavanja_1">12. siječnja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1-3 + prijave tražbina u IP ormar 25,</izvorni_sadrzaj>
    <derivirana_varijabla naziv="DomainObject.Predmet.Opis_1">spis 1-3 + prijave tražbina u IP ormar 25,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St-207/2013</izvorni_sadrzaj>
    <derivirana_varijabla naziv="DomainObject.Predmet.OznakaBroj_1">St-207/2013</derivirana_varijabla>
  </DomainObject.Predmet.OznakaBroj>
  <DomainObject.Predmet.OznakaBrojOptuznogAkta>
    <izvorni_sadrzaj/>
    <derivirana_varijabla naziv="DomainObject.Predmet.OznakaBrojOptuznogAkta_1"/>
  </DomainObject.Predmet.OznakaBrojOptuznogAkta>
  <DomainObject.Predmet.PredmetRijesio.Ime>
    <izvorni_sadrzaj>Ante</izvorni_sadrzaj>
    <derivirana_varijabla naziv="DomainObject.Predmet.PredmetRijesio.Ime_1">Ante</derivirana_varijabla>
  </DomainObject.Predmet.PredmetRijesio.Ime>
  <DomainObject.Predmet.PredmetRijesio.Oib>
    <izvorni_sadrzaj>62970814118</izvorni_sadrzaj>
    <derivirana_varijabla naziv="DomainObject.Predmet.PredmetRijesio.Oib_1">62970814118</derivirana_varijabla>
  </DomainObject.Predmet.PredmetRijesio.Oib>
  <DomainObject.Predmet.PredmetRijesio.Prezime>
    <izvorni_sadrzaj>Galić</izvorni_sadrzaj>
    <derivirana_varijabla naziv="DomainObject.Predmet.PredmetRijesio.Prezime_1">Galić</derivirana_varijabla>
  </DomainObject.Predmet.PredmetRijesio.Prezime>
  <DomainObject.Predmet.PrimjedbaSuca>
    <izvorni_sadrzaj>uz prijave tražbina 4 sveska
rezervacija - 1.298.961,00</izvorni_sadrzaj>
    <derivirana_varijabla naziv="DomainObject.Predmet.PrimjedbaSuca_1">uz prijave tražbina 4 sveska
rezervacija - 1.298.961,00</derivirana_varijabla>
  </DomainObject.Predmet.PrimjedbaSuca>
  <DomainObject.Predmet.ProtustrankaFormated>
    <izvorni_sadrzaj>  MIRAN DAN d.o.o. zastupanog po punomoćniku Marjan Jurleka</izvorni_sadrzaj>
    <derivirana_varijabla naziv="DomainObject.Predmet.ProtustrankaFormated_1">  MIRAN DAN d.o.o. zastupanog po punomoćniku Marjan Jurleka</derivirana_varijabla>
  </DomainObject.Predmet.ProtustrankaFormated>
  <DomainObject.Predmet.ProtustrankaFormatedOIB>
    <izvorni_sadrzaj>  MIRAN DAN d.o.o., OIB 24744407386 zastupanog po punomoćniku Marjan Jurleka</izvorni_sadrzaj>
    <derivirana_varijabla naziv="DomainObject.Predmet.ProtustrankaFormatedOIB_1">  MIRAN DAN d.o.o., OIB 24744407386 zastupanog po punomoćniku Marjan Jurleka</derivirana_varijabla>
  </DomainObject.Predmet.ProtustrankaFormatedOIB>
  <DomainObject.Predmet.ProtustrankaFormatedWithAdress>
    <izvorni_sadrzaj> MIRAN DAN d.o.o., Janka Rakuše 4, 10000 Zagreb zastupanog po punomoćniku Marjan Jurleka</izvorni_sadrzaj>
    <derivirana_varijabla naziv="DomainObject.Predmet.ProtustrankaFormatedWithAdress_1"> MIRAN DAN d.o.o., Janka Rakuše 4, 10000 Zagreb zastupanog po punomoćniku Marjan Jurleka</derivirana_varijabla>
  </DomainObject.Predmet.ProtustrankaFormatedWithAdress>
  <DomainObject.Predmet.ProtustrankaFormatedWithAdressOIB>
    <izvorni_sadrzaj> MIRAN DAN d.o.o., OIB 24744407386, Janka Rakuše 4, 10000 Zagreb zastupanog po punomoćniku Marjan Jurleka</izvorni_sadrzaj>
    <derivirana_varijabla naziv="DomainObject.Predmet.ProtustrankaFormatedWithAdressOIB_1"> MIRAN DAN d.o.o., OIB 24744407386, Janka Rakuše 4, 10000 Zagreb zastupanog po punomoćniku Marjan Jurleka</derivirana_varijabla>
  </DomainObject.Predmet.ProtustrankaFormatedWithAdressOIB>
  <DomainObject.Predmet.ProtustrankaWithAdress>
    <izvorni_sadrzaj>MIRAN DAN d.o.o. Janka Rakuše 4, 10000 Zagreb</izvorni_sadrzaj>
    <derivirana_varijabla naziv="DomainObject.Predmet.ProtustrankaWithAdress_1">MIRAN DAN d.o.o. Janka Rakuše 4, 10000 Zagreb</derivirana_varijabla>
  </DomainObject.Predmet.ProtustrankaWithAdress>
  <DomainObject.Predmet.ProtustrankaWithAdressOIB>
    <izvorni_sadrzaj>MIRAN DAN d.o.o., OIB 24744407386, Janka Rakuše 4, 10000 Zagreb</izvorni_sadrzaj>
    <derivirana_varijabla naziv="DomainObject.Predmet.ProtustrankaWithAdressOIB_1">MIRAN DAN d.o.o., OIB 24744407386, Janka Rakuše 4, 10000 Zagreb</derivirana_varijabla>
  </DomainObject.Predmet.ProtustrankaWithAdressOIB>
  <DomainObject.Predmet.ProtustrankaNazivFormated>
    <izvorni_sadrzaj>MIRAN DAN d.o.o.</izvorni_sadrzaj>
    <derivirana_varijabla naziv="DomainObject.Predmet.ProtustrankaNazivFormated_1">MIRAN DAN d.o.o.</derivirana_varijabla>
  </DomainObject.Predmet.ProtustrankaNazivFormated>
  <DomainObject.Predmet.ProtustrankaNazivFormatedOIB>
    <izvorni_sadrzaj>MIRAN DAN d.o.o., OIB 24744407386</izvorni_sadrzaj>
    <derivirana_varijabla naziv="DomainObject.Predmet.ProtustrankaNazivFormatedOIB_1">MIRAN DAN d.o.o., OIB 24744407386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ANAMARIJA KRONAST zastupanog po punomoćniku EMIL HAVKIĆ; BORIS STOJANOVIĆ zastupanog po punomoćniku EMIL HAVKIĆ; DAMIR ČIZMIN zastupanog po punomoćniku EMIL HAVKIĆ; ANA IVANIŠ zastupanog po punomoćniku EMIL HAVKIĆ; SAŠA VEJNOVIĆ zastupanog po punomoćniku EMIL HAVKIĆ; DAMIR JIRASEK zastupanog po punomoćniku EMIL HAVKIĆ; INA STUPALO zastupanog po punomoćniku EMIL HAVKIĆ; TIN HORVAT zastupanog po punomoćniku EMIL HAVKIĆ; SANDA SMOLJO BAZDULJ zastupanog po punomoćniku EMIL HAVKIĆ; DINKA PREMUŽIĆ zastupanog po punomoćniku EMIL HAVKIĆ; ANTONIA DOBROTA MILENKOVIĆ zastupanog po punomoćniku EMIL HAVKIĆ; JASMINA ZELJAK zastupanog po punomoćniku EMIL HAVKIĆ; DAMIR COPIĆ zastupanog po punomoćniku EMIL HAVKIĆ; NEVENKA CUGLIN zastupanog po punomoćniku EMIL HAVKIĆ; SANDA SMOLJO BAZDULJ zastupanog po punomoćniku EMIL HAVKIĆ; ZRINKA GABELICA TOPLEK zastupanog po punomoćniku EMIL HAVKIĆ; GORAN ŠIKIĆ zastupanog po punomoćniku EMIL HAVKIĆ; IVA TODORIĆ zastupanog po punomoćniku EMIL HAVKIĆ; ROMINA PERITZ zastupanog po punomoćniku EMIL HAVKIĆ; SANJA DESPOT zastupanog po punomoćniku EMIL HAVKIĆ; BOJAN HARON MARKIĆEVIĆ zastupanog po punomoćniku EMIL HAVKIĆ; VLADIMIR MILINOVIĆ zastupanog po punomoćniku EMIL HAVKIĆ; MAJA GRBIĆ zastupanog po punomoćniku EMIL HAVKIĆ</izvorni_sadrzaj>
    <derivirana_varijabla naziv="DomainObject.Predmet.StrankaFormated_1">  ANAMARIJA KRONAST zastupanog po punomoćniku EMIL HAVKIĆ; BORIS STOJANOVIĆ zastupanog po punomoćniku EMIL HAVKIĆ; DAMIR ČIZMIN zastupanog po punomoćniku EMIL HAVKIĆ; ANA IVANIŠ zastupanog po punomoćniku EMIL HAVKIĆ; SAŠA VEJNOVIĆ zastupanog po punomoćniku EMIL HAVKIĆ; DAMIR JIRASEK zastupanog po punomoćniku EMIL HAVKIĆ; INA STUPALO zastupanog po punomoćniku EMIL HAVKIĆ; TIN HORVAT zastupanog po punomoćniku EMIL HAVKIĆ; SANDA SMOLJO BAZDULJ zastupanog po punomoćniku EMIL HAVKIĆ; DINKA PREMUŽIĆ zastupanog po punomoćniku EMIL HAVKIĆ; ANTONIA DOBROTA MILENKOVIĆ zastupanog po punomoćniku EMIL HAVKIĆ; JASMINA ZELJAK zastupanog po punomoćniku EMIL HAVKIĆ; DAMIR COPIĆ zastupanog po punomoćniku EMIL HAVKIĆ; NEVENKA CUGLIN zastupanog po punomoćniku EMIL HAVKIĆ; SANDA SMOLJO BAZDULJ zastupanog po punomoćniku EMIL HAVKIĆ; ZRINKA GABELICA TOPLEK zastupanog po punomoćniku EMIL HAVKIĆ; GORAN ŠIKIĆ zastupanog po punomoćniku EMIL HAVKIĆ; IVA TODORIĆ zastupanog po punomoćniku EMIL HAVKIĆ; ROMINA PERITZ zastupanog po punomoćniku EMIL HAVKIĆ; SANJA DESPOT zastupanog po punomoćniku EMIL HAVKIĆ; BOJAN HARON MARKIĆEVIĆ zastupanog po punomoćniku EMIL HAVKIĆ; VLADIMIR MILINOVIĆ zastupanog po punomoćniku EMIL HAVKIĆ; MAJA GRBIĆ zastupanog po punomoćniku EMIL HAVKIĆ</derivirana_varijabla>
  </DomainObject.Predmet.StrankaFormated>
  <DomainObject.Predmet.StrankaFormatedOIB>
    <izvorni_sadrzaj>  ANAMARIJA KRONAST zastupanog po punomoćniku EMIL HAVKIĆ; BORIS STOJANOVIĆ zastupanog po punomoćniku EMIL HAVKIĆ; DAMIR ČIZMIN zastupanog po punomoćniku EMIL HAVKIĆ; ANA IVANIŠ zastupanog po punomoćniku EMIL HAVKIĆ; SAŠA VEJNOVIĆ zastupanog po punomoćniku EMIL HAVKIĆ; DAMIR JIRASEK zastupanog po punomoćniku EMIL HAVKIĆ; INA STUPALO zastupanog po punomoćniku EMIL HAVKIĆ; TIN HORVAT zastupanog po punomoćniku EMIL HAVKIĆ; SANDA SMOLJO BAZDULJ zastupanog po punomoćniku EMIL HAVKIĆ; DINKA PREMUŽIĆ zastupanog po punomoćniku EMIL HAVKIĆ; ANTONIA DOBROTA MILENKOVIĆ zastupanog po punomoćniku EMIL HAVKIĆ; JASMINA ZELJAK zastupanog po punomoćniku EMIL HAVKIĆ; DAMIR COPIĆ zastupanog po punomoćniku EMIL HAVKIĆ; NEVENKA CUGLIN zastupanog po punomoćniku EMIL HAVKIĆ; SANDA SMOLJO BAZDULJ zastupanog po punomoćniku EMIL HAVKIĆ; ZRINKA GABELICA TOPLEK zastupanog po punomoćniku EMIL HAVKIĆ; GORAN ŠIKIĆ zastupanog po punomoćniku EMIL HAVKIĆ; IVA TODORIĆ zastupanog po punomoćniku EMIL HAVKIĆ; ROMINA PERITZ zastupanog po punomoćniku EMIL HAVKIĆ; SANJA DESPOT zastupanog po punomoćniku EMIL HAVKIĆ; BOJAN HARON MARKIĆEVIĆ zastupanog po punomoćniku EMIL HAVKIĆ; VLADIMIR MILINOVIĆ zastupanog po punomoćniku EMIL HAVKIĆ; MAJA GRBIĆ zastupanog po punomoćniku EMIL HAVKIĆ</izvorni_sadrzaj>
    <derivirana_varijabla naziv="DomainObject.Predmet.StrankaFormatedOIB_1">  ANAMARIJA KRONAST zastupanog po punomoćniku EMIL HAVKIĆ; BORIS STOJANOVIĆ zastupanog po punomoćniku EMIL HAVKIĆ; DAMIR ČIZMIN zastupanog po punomoćniku EMIL HAVKIĆ; ANA IVANIŠ zastupanog po punomoćniku EMIL HAVKIĆ; SAŠA VEJNOVIĆ zastupanog po punomoćniku EMIL HAVKIĆ; DAMIR JIRASEK zastupanog po punomoćniku EMIL HAVKIĆ; INA STUPALO zastupanog po punomoćniku EMIL HAVKIĆ; TIN HORVAT zastupanog po punomoćniku EMIL HAVKIĆ; SANDA SMOLJO BAZDULJ zastupanog po punomoćniku EMIL HAVKIĆ; DINKA PREMUŽIĆ zastupanog po punomoćniku EMIL HAVKIĆ; ANTONIA DOBROTA MILENKOVIĆ zastupanog po punomoćniku EMIL HAVKIĆ; JASMINA ZELJAK zastupanog po punomoćniku EMIL HAVKIĆ; DAMIR COPIĆ zastupanog po punomoćniku EMIL HAVKIĆ; NEVENKA CUGLIN zastupanog po punomoćniku EMIL HAVKIĆ; SANDA SMOLJO BAZDULJ zastupanog po punomoćniku EMIL HAVKIĆ; ZRINKA GABELICA TOPLEK zastupanog po punomoćniku EMIL HAVKIĆ; GORAN ŠIKIĆ zastupanog po punomoćniku EMIL HAVKIĆ; IVA TODORIĆ zastupanog po punomoćniku EMIL HAVKIĆ; ROMINA PERITZ zastupanog po punomoćniku EMIL HAVKIĆ; SANJA DESPOT zastupanog po punomoćniku EMIL HAVKIĆ; BOJAN HARON MARKIĆEVIĆ zastupanog po punomoćniku EMIL HAVKIĆ; VLADIMIR MILINOVIĆ zastupanog po punomoćniku EMIL HAVKIĆ; MAJA GRBIĆ zastupanog po punomoćniku EMIL HAVKIĆ</derivirana_varijabla>
  </DomainObject.Predmet.StrankaFormatedOIB>
  <DomainObject.Predmet.StrankaFormatedWithAdress>
    <izvorni_sadrzaj> ANAMARIJA KRONAST, Osječka 52, 10410 Velika Gorica zastupanog po punomoćniku EMIL HAVKIĆ; BORIS STOJANOVIĆ, VODNIKOVA 10, 10000 Zagreb zastupanog po punomoćniku EMIL HAVKIĆ; DAMIR ČIZMIN, NOVA VES 57B, 10000 Zagreb zastupanog po punomoćniku EMIL HAVKIĆ; ANA IVANIŠ, MESNIČKA 2, 10000 Zagreb zastupanog po punomoćniku EMIL HAVKIĆ; SAŠA VEJNOVIĆ, KREŠIMIRA KOVAČEVIĆA 6, 10360 Sesvete zastupanog po punomoćniku EMIL HAVKIĆ; DAMIR JIRASEK, SREDNJA GRMOŠČICA 7, 10000 Zagreb zastupanog po punomoćniku EMIL HAVKIĆ; INA STUPALO, ANTE TOPIĆ MIMARE 41, 10000 Zagreb zastupanog po punomoćniku EMIL HAVKIĆ; TIN HORVAT, CVJETNA CESTA 15, 10000 Zagreb zastupanog po punomoćniku EMIL HAVKIĆ; SANDA SMOLJO BAZDULJ, Storžička 4, 10000 Zagreb zastupanog po punomoćniku EMIL HAVKIĆ; DINKA PREMUŽIĆ, VESLAČKA 10, 10000 Zagreb zastupanog po punomoćniku EMIL HAVKIĆ; ANTONIA DOBROTA MILENKOVIĆ, BARUTANSKI JARAK 18, 10000 Zagreb zastupanog po punomoćniku EMIL HAVKIĆ; JASMINA ZELJAK, F.VRANČIĆA 4, 10000 Zagreb zastupanog po punomoćniku EMIL HAVKIĆ; DAMIR COPIĆ, ĐURE MOMOČINOVIĆA 1, 10000 Zagreb zastupanog po punomoćniku EMIL HAVKIĆ; NEVENKA CUGLIN, SAVSKA 106, 10316 Lijevi Dubrovčak zastupanog po punomoćniku EMIL HAVKIĆ; SANDA SMOLJO BAZDULJ, STORŽIČKA 2 B, 10000 Zagreb zastupanog po punomoćniku EMIL HAVKIĆ; ZRINKA GABELICA TOPLEK, MATIJE DIVKOVIĆA 12, 10000 Zagreb zastupanog po punomoćniku EMIL HAVKIĆ; GORAN ŠIKIĆ, VUČETIĆEV PRILAZ 1, 10000 Zagreb zastupanog po punomoćniku EMIL HAVKIĆ; IVA TODORIĆ, KIKIĆEVA 10, 10000 Zagreb zastupanog po punomoćniku EMIL HAVKIĆ; ROMINA PERITZ, BAUEROVA 22, 10000 Zagreb zastupanog po punomoćniku EMIL HAVKIĆ; SANJA DESPOT, V.GOTOVCA 4, 10000 Zagreb zastupanog po punomoćniku EMIL HAVKIĆ; BOJAN HARON MARKIĆEVIĆ, KNEZA BORNE 1, 10000 Zagreb zastupanog po punomoćniku EMIL HAVKIĆ; VLADIMIR MILINOVIĆ, MARKUŠEVEČKA 9, 10000 Zagreb zastupanog po punomoćniku EMIL HAVKIĆ; MAJA GRBIĆ, JEZERSKA 20 B, 10000 Zagreb zastupanog po punomoćniku EMIL HAVKIĆ</izvorni_sadrzaj>
    <derivirana_varijabla naziv="DomainObject.Predmet.StrankaFormatedWithAdress_1"> ANAMARIJA KRONAST, Osječka 52, 10410 Velika Gorica zastupanog po punomoćniku EMIL HAVKIĆ; BORIS STOJANOVIĆ, VODNIKOVA 10, 10000 Zagreb zastupanog po punomoćniku EMIL HAVKIĆ; DAMIR ČIZMIN, NOVA VES 57B, 10000 Zagreb zastupanog po punomoćniku EMIL HAVKIĆ; ANA IVANIŠ, MESNIČKA 2, 10000 Zagreb zastupanog po punomoćniku EMIL HAVKIĆ; SAŠA VEJNOVIĆ, KREŠIMIRA KOVAČEVIĆA 6, 10360 Sesvete zastupanog po punomoćniku EMIL HAVKIĆ; DAMIR JIRASEK, SREDNJA GRMOŠČICA 7, 10000 Zagreb zastupanog po punomoćniku EMIL HAVKIĆ; INA STUPALO, ANTE TOPIĆ MIMARE 41, 10000 Zagreb zastupanog po punomoćniku EMIL HAVKIĆ; TIN HORVAT, CVJETNA CESTA 15, 10000 Zagreb zastupanog po punomoćniku EMIL HAVKIĆ; SANDA SMOLJO BAZDULJ, Storžička 4, 10000 Zagreb zastupanog po punomoćniku EMIL HAVKIĆ; DINKA PREMUŽIĆ, VESLAČKA 10, 10000 Zagreb zastupanog po punomoćniku EMIL HAVKIĆ; ANTONIA DOBROTA MILENKOVIĆ, BARUTANSKI JARAK 18, 10000 Zagreb zastupanog po punomoćniku EMIL HAVKIĆ; JASMINA ZELJAK, F.VRANČIĆA 4, 10000 Zagreb zastupanog po punomoćniku EMIL HAVKIĆ; DAMIR COPIĆ, ĐURE MOMOČINOVIĆA 1, 10000 Zagreb zastupanog po punomoćniku EMIL HAVKIĆ; NEVENKA CUGLIN, SAVSKA 106, 10316 Lijevi Dubrovčak zastupanog po punomoćniku EMIL HAVKIĆ; SANDA SMOLJO BAZDULJ, STORŽIČKA 2 B, 10000 Zagreb zastupanog po punomoćniku EMIL HAVKIĆ; ZRINKA GABELICA TOPLEK, MATIJE DIVKOVIĆA 12, 10000 Zagreb zastupanog po punomoćniku EMIL HAVKIĆ; GORAN ŠIKIĆ, VUČETIĆEV PRILAZ 1, 10000 Zagreb zastupanog po punomoćniku EMIL HAVKIĆ; IVA TODORIĆ, KIKIĆEVA 10, 10000 Zagreb zastupanog po punomoćniku EMIL HAVKIĆ; ROMINA PERITZ, BAUEROVA 22, 10000 Zagreb zastupanog po punomoćniku EMIL HAVKIĆ; SANJA DESPOT, V.GOTOVCA 4, 10000 Zagreb zastupanog po punomoćniku EMIL HAVKIĆ; BOJAN HARON MARKIĆEVIĆ, KNEZA BORNE 1, 10000 Zagreb zastupanog po punomoćniku EMIL HAVKIĆ; VLADIMIR MILINOVIĆ, MARKUŠEVEČKA 9, 10000 Zagreb zastupanog po punomoćniku EMIL HAVKIĆ; MAJA GRBIĆ, JEZERSKA 20 B, 10000 Zagreb zastupanog po punomoćniku EMIL HAVKIĆ</derivirana_varijabla>
  </DomainObject.Predmet.StrankaFormatedWithAdress>
  <DomainObject.Predmet.StrankaFormatedWithAdressOIB>
    <izvorni_sadrzaj> ANAMARIJA KRONAST, Osječka 52, 10410 Velika Gorica zastupanog po punomoćniku EMIL HAVKIĆ; BORIS STOJANOVIĆ, VODNIKOVA 10, 10000 Zagreb zastupanog po punomoćniku EMIL HAVKIĆ; DAMIR ČIZMIN, NOVA VES 57B, 10000 Zagreb zastupanog po punomoćniku EMIL HAVKIĆ; ANA IVANIŠ, MESNIČKA 2, 10000 Zagreb zastupanog po punomoćniku EMIL HAVKIĆ; SAŠA VEJNOVIĆ, KREŠIMIRA KOVAČEVIĆA 6, 10360 Sesvete zastupanog po punomoćniku EMIL HAVKIĆ; DAMIR JIRASEK, SREDNJA GRMOŠČICA 7, 10000 Zagreb zastupanog po punomoćniku EMIL HAVKIĆ; INA STUPALO, ANTE TOPIĆ MIMARE 41, 10000 Zagreb zastupanog po punomoćniku EMIL HAVKIĆ; TIN HORVAT, CVJETNA CESTA 15, 10000 Zagreb zastupanog po punomoćniku EMIL HAVKIĆ; SANDA SMOLJO BAZDULJ, Storžička 4, 10000 Zagreb zastupanog po punomoćniku EMIL HAVKIĆ; DINKA PREMUŽIĆ, VESLAČKA 10, 10000 Zagreb zastupanog po punomoćniku EMIL HAVKIĆ; ANTONIA DOBROTA MILENKOVIĆ, BARUTANSKI JARAK 18, 10000 Zagreb zastupanog po punomoćniku EMIL HAVKIĆ; JASMINA ZELJAK, F.VRANČIĆA 4, 10000 Zagreb zastupanog po punomoćniku EMIL HAVKIĆ; DAMIR COPIĆ, ĐURE MOMOČINOVIĆA 1, 10000 Zagreb zastupanog po punomoćniku EMIL HAVKIĆ; NEVENKA CUGLIN, SAVSKA 106, 10316 Lijevi Dubrovčak zastupanog po punomoćniku EMIL HAVKIĆ; SANDA SMOLJO BAZDULJ, STORŽIČKA 2 B, 10000 Zagreb zastupanog po punomoćniku EMIL HAVKIĆ; ZRINKA GABELICA TOPLEK, MATIJE DIVKOVIĆA 12, 10000 Zagreb zastupanog po punomoćniku EMIL HAVKIĆ; GORAN ŠIKIĆ, VUČETIĆEV PRILAZ 1, 10000 Zagreb zastupanog po punomoćniku EMIL HAVKIĆ; IVA TODORIĆ, KIKIĆEVA 10, 10000 Zagreb zastupanog po punomoćniku EMIL HAVKIĆ; ROMINA PERITZ, BAUEROVA 22, 10000 Zagreb zastupanog po punomoćniku EMIL HAVKIĆ; SANJA DESPOT, V.GOTOVCA 4, 10000 Zagreb zastupanog po punomoćniku EMIL HAVKIĆ; BOJAN HARON MARKIĆEVIĆ, KNEZA BORNE 1, 10000 Zagreb zastupanog po punomoćniku EMIL HAVKIĆ; VLADIMIR MILINOVIĆ, MARKUŠEVEČKA 9, 10000 Zagreb zastupanog po punomoćniku EMIL HAVKIĆ; MAJA GRBIĆ, JEZERSKA 20 B, 10000 Zagreb zastupanog po punomoćniku EMIL HAVKIĆ</izvorni_sadrzaj>
    <derivirana_varijabla naziv="DomainObject.Predmet.StrankaFormatedWithAdressOIB_1"> ANAMARIJA KRONAST, Osječka 52, 10410 Velika Gorica zastupanog po punomoćniku EMIL HAVKIĆ; BORIS STOJANOVIĆ, VODNIKOVA 10, 10000 Zagreb zastupanog po punomoćniku EMIL HAVKIĆ; DAMIR ČIZMIN, NOVA VES 57B, 10000 Zagreb zastupanog po punomoćniku EMIL HAVKIĆ; ANA IVANIŠ, MESNIČKA 2, 10000 Zagreb zastupanog po punomoćniku EMIL HAVKIĆ; SAŠA VEJNOVIĆ, KREŠIMIRA KOVAČEVIĆA 6, 10360 Sesvete zastupanog po punomoćniku EMIL HAVKIĆ; DAMIR JIRASEK, SREDNJA GRMOŠČICA 7, 10000 Zagreb zastupanog po punomoćniku EMIL HAVKIĆ; INA STUPALO, ANTE TOPIĆ MIMARE 41, 10000 Zagreb zastupanog po punomoćniku EMIL HAVKIĆ; TIN HORVAT, CVJETNA CESTA 15, 10000 Zagreb zastupanog po punomoćniku EMIL HAVKIĆ; SANDA SMOLJO BAZDULJ, Storžička 4, 10000 Zagreb zastupanog po punomoćniku EMIL HAVKIĆ; DINKA PREMUŽIĆ, VESLAČKA 10, 10000 Zagreb zastupanog po punomoćniku EMIL HAVKIĆ; ANTONIA DOBROTA MILENKOVIĆ, BARUTANSKI JARAK 18, 10000 Zagreb zastupanog po punomoćniku EMIL HAVKIĆ; JASMINA ZELJAK, F.VRANČIĆA 4, 10000 Zagreb zastupanog po punomoćniku EMIL HAVKIĆ; DAMIR COPIĆ, ĐURE MOMOČINOVIĆA 1, 10000 Zagreb zastupanog po punomoćniku EMIL HAVKIĆ; NEVENKA CUGLIN, SAVSKA 106, 10316 Lijevi Dubrovčak zastupanog po punomoćniku EMIL HAVKIĆ; SANDA SMOLJO BAZDULJ, STORŽIČKA 2 B, 10000 Zagreb zastupanog po punomoćniku EMIL HAVKIĆ; ZRINKA GABELICA TOPLEK, MATIJE DIVKOVIĆA 12, 10000 Zagreb zastupanog po punomoćniku EMIL HAVKIĆ; GORAN ŠIKIĆ, VUČETIĆEV PRILAZ 1, 10000 Zagreb zastupanog po punomoćniku EMIL HAVKIĆ; IVA TODORIĆ, KIKIĆEVA 10, 10000 Zagreb zastupanog po punomoćniku EMIL HAVKIĆ; ROMINA PERITZ, BAUEROVA 22, 10000 Zagreb zastupanog po punomoćniku EMIL HAVKIĆ; SANJA DESPOT, V.GOTOVCA 4, 10000 Zagreb zastupanog po punomoćniku EMIL HAVKIĆ; BOJAN HARON MARKIĆEVIĆ, KNEZA BORNE 1, 10000 Zagreb zastupanog po punomoćniku EMIL HAVKIĆ; VLADIMIR MILINOVIĆ, MARKUŠEVEČKA 9, 10000 Zagreb zastupanog po punomoćniku EMIL HAVKIĆ; MAJA GRBIĆ, JEZERSKA 20 B, 10000 Zagreb zastupanog po punomoćniku EMIL HAVKIĆ</derivirana_varijabla>
  </DomainObject.Predmet.StrankaFormatedWithAdressOIB>
  <DomainObject.Predmet.StrankaWithAdress>
    <izvorni_sadrzaj>ANAMARIJA KRONAST Osječka 52,10410 Velika Gorica,BORIS STOJANOVIĆ VODNIKOVA 10,10000 Zagreb,DAMIR ČIZMIN NOVA VES 57B,10000 Zagreb,ANA IVANIŠ MESNIČKA 2,10000 Zagreb,SAŠA VEJNOVIĆ KREŠIMIRA KOVAČEVIĆA 6,10360 Sesvete,DAMIR JIRASEK SREDNJA GRMOŠČICA 7,10000 Zagreb,INA STUPALO ANTE TOPIĆ MIMARE 41,10000 Zagreb,TIN HORVAT CVJETNA CESTA 15,10000 Zagreb,SANDA SMOLJO BAZDULJ Storžička 4,10000 Zagreb,DINKA PREMUŽIĆ VESLAČKA 10,10000 Zagreb,ANTONIA DOBROTA MILENKOVIĆ BARUTANSKI JARAK 18,10000 Zagreb,JASMINA ZELJAK F.VRANČIĆA 4,10000 Zagreb,DAMIR COPIĆ ĐURE MOMOČINOVIĆA 1,10000 Zagreb,NEVENKA CUGLIN SAVSKA 106,10316 Lijevi Dubrovčak,SANDA SMOLJO BAZDULJ STORŽIČKA 2 B,10000 Zagreb,ZRINKA GABELICA TOPLEK MATIJE DIVKOVIĆA 12,10000 Zagreb,GORAN ŠIKIĆ VUČETIĆEV PRILAZ 1,10000 Zagreb,IVA TODORIĆ KIKIĆEVA 10,10000 Zagreb,ROMINA PERITZ BAUEROVA 22,10000 Zagreb,SANJA DESPOT V.GOTOVCA 4,10000 Zagreb,BOJAN HARON MARKIĆEVIĆ KNEZA BORNE 1,10000 Zagreb,VLADIMIR MILINOVIĆ MARKUŠEVEČKA 9,10000 Zagreb,MAJA GRBIĆ JEZERSKA 20 B,10000 Zagreb</izvorni_sadrzaj>
    <derivirana_varijabla naziv="DomainObject.Predmet.StrankaWithAdress_1">ANAMARIJA KRONAST Osječka 52,10410 Velika Gorica,BORIS STOJANOVIĆ VODNIKOVA 10,10000 Zagreb,DAMIR ČIZMIN NOVA VES 57B,10000 Zagreb,ANA IVANIŠ MESNIČKA 2,10000 Zagreb,SAŠA VEJNOVIĆ KREŠIMIRA KOVAČEVIĆA 6,10360 Sesvete,DAMIR JIRASEK SREDNJA GRMOŠČICA 7,10000 Zagreb,INA STUPALO ANTE TOPIĆ MIMARE 41,10000 Zagreb,TIN HORVAT CVJETNA CESTA 15,10000 Zagreb,SANDA SMOLJO BAZDULJ Storžička 4,10000 Zagreb,DINKA PREMUŽIĆ VESLAČKA 10,10000 Zagreb,ANTONIA DOBROTA MILENKOVIĆ BARUTANSKI JARAK 18,10000 Zagreb,JASMINA ZELJAK F.VRANČIĆA 4,10000 Zagreb,DAMIR COPIĆ ĐURE MOMOČINOVIĆA 1,10000 Zagreb,NEVENKA CUGLIN SAVSKA 106,10316 Lijevi Dubrovčak,SANDA SMOLJO BAZDULJ STORŽIČKA 2 B,10000 Zagreb,ZRINKA GABELICA TOPLEK MATIJE DIVKOVIĆA 12,10000 Zagreb,GORAN ŠIKIĆ VUČETIĆEV PRILAZ 1,10000 Zagreb,IVA TODORIĆ KIKIĆEVA 10,10000 Zagreb,ROMINA PERITZ BAUEROVA 22,10000 Zagreb,SANJA DESPOT V.GOTOVCA 4,10000 Zagreb,BOJAN HARON MARKIĆEVIĆ KNEZA BORNE 1,10000 Zagreb,VLADIMIR MILINOVIĆ MARKUŠEVEČKA 9,10000 Zagreb,MAJA GRBIĆ JEZERSKA 20 B,10000 Zagreb</derivirana_varijabla>
  </DomainObject.Predmet.StrankaWithAdress>
  <DomainObject.Predmet.StrankaWithAdressOIB>
    <izvorni_sadrzaj>ANAMARIJA KRONAST, Osječka 52,10410 Velika Gorica,BORIS STOJANOVIĆ, VODNIKOVA 10,10000 Zagreb,DAMIR ČIZMIN, NOVA VES 57B,10000 Zagreb,ANA IVANIŠ, MESNIČKA 2,10000 Zagreb,SAŠA VEJNOVIĆ, KREŠIMIRA KOVAČEVIĆA 6,10360 Sesvete,DAMIR JIRASEK, SREDNJA GRMOŠČICA 7,10000 Zagreb,INA STUPALO, ANTE TOPIĆ MIMARE 41,10000 Zagreb,TIN HORVAT, CVJETNA CESTA 15,10000 Zagreb,SANDA SMOLJO BAZDULJ, Storžička 4,10000 Zagreb,DINKA PREMUŽIĆ, VESLAČKA 10,10000 Zagreb,ANTONIA DOBROTA MILENKOVIĆ, BARUTANSKI JARAK 18,10000 Zagreb,JASMINA ZELJAK, F.VRANČIĆA 4,10000 Zagreb,DAMIR COPIĆ, ĐURE MOMOČINOVIĆA 1,10000 Zagreb,NEVENKA CUGLIN, SAVSKA 106,10316 Lijevi Dubrovčak,SANDA SMOLJO BAZDULJ, STORŽIČKA 2 B,10000 Zagreb,ZRINKA GABELICA TOPLEK, MATIJE DIVKOVIĆA 12,10000 Zagreb,GORAN ŠIKIĆ, VUČETIĆEV PRILAZ 1,10000 Zagreb,IVA TODORIĆ, KIKIĆEVA 10,10000 Zagreb,ROMINA PERITZ, BAUEROVA 22,10000 Zagreb,SANJA DESPOT, V.GOTOVCA 4,10000 Zagreb,BOJAN HARON MARKIĆEVIĆ, KNEZA BORNE 1,10000 Zagreb,VLADIMIR MILINOVIĆ, MARKUŠEVEČKA 9,10000 Zagreb,MAJA GRBIĆ, JEZERSKA 20 B,10000 Zagreb</izvorni_sadrzaj>
    <derivirana_varijabla naziv="DomainObject.Predmet.StrankaWithAdressOIB_1">ANAMARIJA KRONAST, Osječka 52,10410 Velika Gorica,BORIS STOJANOVIĆ, VODNIKOVA 10,10000 Zagreb,DAMIR ČIZMIN, NOVA VES 57B,10000 Zagreb,ANA IVANIŠ, MESNIČKA 2,10000 Zagreb,SAŠA VEJNOVIĆ, KREŠIMIRA KOVAČEVIĆA 6,10360 Sesvete,DAMIR JIRASEK, SREDNJA GRMOŠČICA 7,10000 Zagreb,INA STUPALO, ANTE TOPIĆ MIMARE 41,10000 Zagreb,TIN HORVAT, CVJETNA CESTA 15,10000 Zagreb,SANDA SMOLJO BAZDULJ, Storžička 4,10000 Zagreb,DINKA PREMUŽIĆ, VESLAČKA 10,10000 Zagreb,ANTONIA DOBROTA MILENKOVIĆ, BARUTANSKI JARAK 18,10000 Zagreb,JASMINA ZELJAK, F.VRANČIĆA 4,10000 Zagreb,DAMIR COPIĆ, ĐURE MOMOČINOVIĆA 1,10000 Zagreb,NEVENKA CUGLIN, SAVSKA 106,10316 Lijevi Dubrovčak,SANDA SMOLJO BAZDULJ, STORŽIČKA 2 B,10000 Zagreb,ZRINKA GABELICA TOPLEK, MATIJE DIVKOVIĆA 12,10000 Zagreb,GORAN ŠIKIĆ, VUČETIĆEV PRILAZ 1,10000 Zagreb,IVA TODORIĆ, KIKIĆEVA 10,10000 Zagreb,ROMINA PERITZ, BAUEROVA 22,10000 Zagreb,SANJA DESPOT, V.GOTOVCA 4,10000 Zagreb,BOJAN HARON MARKIĆEVIĆ, KNEZA BORNE 1,10000 Zagreb,VLADIMIR MILINOVIĆ, MARKUŠEVEČKA 9,10000 Zagreb,MAJA GRBIĆ, JEZERSKA 20 B,10000 Zagreb</derivirana_varijabla>
  </DomainObject.Predmet.StrankaWithAdressOIB>
  <DomainObject.Predmet.StrankaNazivFormated>
    <izvorni_sadrzaj>ANAMARIJA KRONAST,BORIS STOJANOVIĆ,DAMIR ČIZMIN,ANA IVANIŠ,SAŠA VEJNOVIĆ,DAMIR JIRASEK,INA STUPALO,TIN HORVAT,SANDA SMOLJO BAZDULJ,DINKA PREMUŽIĆ,ANTONIA DOBROTA MILENKOVIĆ,JASMINA ZELJAK,DAMIR COPIĆ,NEVENKA CUGLIN,SANDA SMOLJO BAZDULJ,ZRINKA GABELICA TOPLEK,GORAN ŠIKIĆ,IVA TODORIĆ,ROMINA PERITZ,SANJA DESPOT,BOJAN HARON MARKIĆEVIĆ,VLADIMIR MILINOVIĆ,MAJA GRBIĆ</izvorni_sadrzaj>
    <derivirana_varijabla naziv="DomainObject.Predmet.StrankaNazivFormated_1">ANAMARIJA KRONAST,BORIS STOJANOVIĆ,DAMIR ČIZMIN,ANA IVANIŠ,SAŠA VEJNOVIĆ,DAMIR JIRASEK,INA STUPALO,TIN HORVAT,SANDA SMOLJO BAZDULJ,DINKA PREMUŽIĆ,ANTONIA DOBROTA MILENKOVIĆ,JASMINA ZELJAK,DAMIR COPIĆ,NEVENKA CUGLIN,SANDA SMOLJO BAZDULJ,ZRINKA GABELICA TOPLEK,GORAN ŠIKIĆ,IVA TODORIĆ,ROMINA PERITZ,SANJA DESPOT,BOJAN HARON MARKIĆEVIĆ,VLADIMIR MILINOVIĆ,MAJA GRBIĆ</derivirana_varijabla>
  </DomainObject.Predmet.StrankaNazivFormated>
  <DomainObject.Predmet.StrankaNazivFormatedOIB>
    <izvorni_sadrzaj>ANAMARIJA KRONAST,BORIS STOJANOVIĆ,DAMIR ČIZMIN,ANA IVANIŠ,SAŠA VEJNOVIĆ,DAMIR JIRASEK,INA STUPALO,TIN HORVAT,SANDA SMOLJO BAZDULJ,DINKA PREMUŽIĆ,ANTONIA DOBROTA MILENKOVIĆ,JASMINA ZELJAK,DAMIR COPIĆ,NEVENKA CUGLIN,SANDA SMOLJO BAZDULJ,ZRINKA GABELICA TOPLEK,GORAN ŠIKIĆ,IVA TODORIĆ,ROMINA PERITZ,SANJA DESPOT,BOJAN HARON MARKIĆEVIĆ,VLADIMIR MILINOVIĆ,MAJA GRBIĆ</izvorni_sadrzaj>
    <derivirana_varijabla naziv="DomainObject.Predmet.StrankaNazivFormatedOIB_1">ANAMARIJA KRONAST,BORIS STOJANOVIĆ,DAMIR ČIZMIN,ANA IVANIŠ,SAŠA VEJNOVIĆ,DAMIR JIRASEK,INA STUPALO,TIN HORVAT,SANDA SMOLJO BAZDULJ,DINKA PREMUŽIĆ,ANTONIA DOBROTA MILENKOVIĆ,JASMINA ZELJAK,DAMIR COPIĆ,NEVENKA CUGLIN,SANDA SMOLJO BAZDULJ,ZRINKA GABELICA TOPLEK,GORAN ŠIKIĆ,IVA TODORIĆ,ROMINA PERITZ,SANJA DESPOT,BOJAN HARON MARKIĆEVIĆ,VLADIMIR MILINOVIĆ,MAJA GRBIĆ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ANAMARIJA KRONAST zastupanog po punomoćniku EMIL HAVKIĆ</item>
      <item>BORIS STOJANOVIĆ zastupanog po punomoćniku EMIL HAVKIĆ</item>
      <item>DAMIR ČIZMIN zastupanog po punomoćniku EMIL HAVKIĆ</item>
      <item>ANA IVANIŠ zastupanog po punomoćniku EMIL HAVKIĆ</item>
      <item>SAŠA VEJNOVIĆ zastupanog po punomoćniku EMIL HAVKIĆ</item>
      <item>DAMIR JIRASEK zastupanog po punomoćniku EMIL HAVKIĆ</item>
      <item>INA STUPALO zastupanog po punomoćniku EMIL HAVKIĆ</item>
      <item>TIN HORVAT zastupanog po punomoćniku EMIL HAVKIĆ</item>
      <item>SANDA SMOLJO BAZDULJ zastupanog po punomoćniku EMIL HAVKIĆ</item>
      <item>DINKA PREMUŽIĆ zastupanog po punomoćniku EMIL HAVKIĆ</item>
      <item>ANTONIA DOBROTA MILENKOVIĆ zastupanog po punomoćniku EMIL HAVKIĆ</item>
      <item>JASMINA ZELJAK zastupanog po punomoćniku EMIL HAVKIĆ</item>
      <item>DAMIR COPIĆ zastupanog po punomoćniku EMIL HAVKIĆ</item>
      <item>NEVENKA CUGLIN zastupanog po punomoćniku EMIL HAVKIĆ</item>
      <item>SANDA SMOLJO BAZDULJ zastupanog po punomoćniku EMIL HAVKIĆ</item>
      <item>ZRINKA GABELICA TOPLEK zastupanog po punomoćniku EMIL HAVKIĆ</item>
      <item>GORAN ŠIKIĆ zastupanog po punomoćniku EMIL HAVKIĆ</item>
      <item>IVA TODORIĆ zastupanog po punomoćniku EMIL HAVKIĆ</item>
      <item>ROMINA PERITZ zastupanog po punomoćniku EMIL HAVKIĆ</item>
      <item>SANJA DESPOT zastupanog po punomoćniku EMIL HAVKIĆ</item>
      <item>BOJAN HARON MARKIĆEVIĆ zastupanog po punomoćniku EMIL HAVKIĆ</item>
      <item>VLADIMIR MILINOVIĆ zastupanog po punomoćniku EMIL HAVKIĆ</item>
      <item>MAJA GRBIĆ zastupanog po punomoćniku EMIL HAVKIĆ</item>
    </izvorni_sadrzaj>
    <derivirana_varijabla naziv="DomainObject.Predmet.StrankaListFormated_1">
      <item>ANAMARIJA KRONAST zastupanog po punomoćniku EMIL HAVKIĆ</item>
      <item>BORIS STOJANOVIĆ zastupanog po punomoćniku EMIL HAVKIĆ</item>
      <item>DAMIR ČIZMIN zastupanog po punomoćniku EMIL HAVKIĆ</item>
      <item>ANA IVANIŠ zastupanog po punomoćniku EMIL HAVKIĆ</item>
      <item>SAŠA VEJNOVIĆ zastupanog po punomoćniku EMIL HAVKIĆ</item>
      <item>DAMIR JIRASEK zastupanog po punomoćniku EMIL HAVKIĆ</item>
      <item>INA STUPALO zastupanog po punomoćniku EMIL HAVKIĆ</item>
      <item>TIN HORVAT zastupanog po punomoćniku EMIL HAVKIĆ</item>
      <item>SANDA SMOLJO BAZDULJ zastupanog po punomoćniku EMIL HAVKIĆ</item>
      <item>DINKA PREMUŽIĆ zastupanog po punomoćniku EMIL HAVKIĆ</item>
      <item>ANTONIA DOBROTA MILENKOVIĆ zastupanog po punomoćniku EMIL HAVKIĆ</item>
      <item>JASMINA ZELJAK zastupanog po punomoćniku EMIL HAVKIĆ</item>
      <item>DAMIR COPIĆ zastupanog po punomoćniku EMIL HAVKIĆ</item>
      <item>NEVENKA CUGLIN zastupanog po punomoćniku EMIL HAVKIĆ</item>
      <item>SANDA SMOLJO BAZDULJ zastupanog po punomoćniku EMIL HAVKIĆ</item>
      <item>ZRINKA GABELICA TOPLEK zastupanog po punomoćniku EMIL HAVKIĆ</item>
      <item>GORAN ŠIKIĆ zastupanog po punomoćniku EMIL HAVKIĆ</item>
      <item>IVA TODORIĆ zastupanog po punomoćniku EMIL HAVKIĆ</item>
      <item>ROMINA PERITZ zastupanog po punomoćniku EMIL HAVKIĆ</item>
      <item>SANJA DESPOT zastupanog po punomoćniku EMIL HAVKIĆ</item>
      <item>BOJAN HARON MARKIĆEVIĆ zastupanog po punomoćniku EMIL HAVKIĆ</item>
      <item>VLADIMIR MILINOVIĆ zastupanog po punomoćniku EMIL HAVKIĆ</item>
      <item>MAJA GRBIĆ zastupanog po punomoćniku EMIL HAVKIĆ</item>
    </derivirana_varijabla>
  </DomainObject.Predmet.StrankaListFormated>
  <DomainObject.Predmet.StrankaListFormatedOIB>
    <izvorni_sadrzaj>
      <item>ANAMARIJA KRONAST zastupanog po punomoćniku EMIL HAVKIĆ</item>
      <item>BORIS STOJANOVIĆ zastupanog po punomoćniku EMIL HAVKIĆ</item>
      <item>DAMIR ČIZMIN zastupanog po punomoćniku EMIL HAVKIĆ</item>
      <item>ANA IVANIŠ zastupanog po punomoćniku EMIL HAVKIĆ</item>
      <item>SAŠA VEJNOVIĆ zastupanog po punomoćniku EMIL HAVKIĆ</item>
      <item>DAMIR JIRASEK zastupanog po punomoćniku EMIL HAVKIĆ</item>
      <item>INA STUPALO zastupanog po punomoćniku EMIL HAVKIĆ</item>
      <item>TIN HORVAT zastupanog po punomoćniku EMIL HAVKIĆ</item>
      <item>SANDA SMOLJO BAZDULJ zastupanog po punomoćniku EMIL HAVKIĆ</item>
      <item>DINKA PREMUŽIĆ zastupanog po punomoćniku EMIL HAVKIĆ</item>
      <item>ANTONIA DOBROTA MILENKOVIĆ zastupanog po punomoćniku EMIL HAVKIĆ</item>
      <item>JASMINA ZELJAK zastupanog po punomoćniku EMIL HAVKIĆ</item>
      <item>DAMIR COPIĆ zastupanog po punomoćniku EMIL HAVKIĆ</item>
      <item>NEVENKA CUGLIN zastupanog po punomoćniku EMIL HAVKIĆ</item>
      <item>SANDA SMOLJO BAZDULJ zastupanog po punomoćniku EMIL HAVKIĆ</item>
      <item>ZRINKA GABELICA TOPLEK zastupanog po punomoćniku EMIL HAVKIĆ</item>
      <item>GORAN ŠIKIĆ zastupanog po punomoćniku EMIL HAVKIĆ</item>
      <item>IVA TODORIĆ zastupanog po punomoćniku EMIL HAVKIĆ</item>
      <item>ROMINA PERITZ zastupanog po punomoćniku EMIL HAVKIĆ</item>
      <item>SANJA DESPOT zastupanog po punomoćniku EMIL HAVKIĆ</item>
      <item>BOJAN HARON MARKIĆEVIĆ zastupanog po punomoćniku EMIL HAVKIĆ</item>
      <item>VLADIMIR MILINOVIĆ zastupanog po punomoćniku EMIL HAVKIĆ</item>
      <item>MAJA GRBIĆ zastupanog po punomoćniku EMIL HAVKIĆ</item>
    </izvorni_sadrzaj>
    <derivirana_varijabla naziv="DomainObject.Predmet.StrankaListFormatedOIB_1">
      <item>ANAMARIJA KRONAST zastupanog po punomoćniku EMIL HAVKIĆ</item>
      <item>BORIS STOJANOVIĆ zastupanog po punomoćniku EMIL HAVKIĆ</item>
      <item>DAMIR ČIZMIN zastupanog po punomoćniku EMIL HAVKIĆ</item>
      <item>ANA IVANIŠ zastupanog po punomoćniku EMIL HAVKIĆ</item>
      <item>SAŠA VEJNOVIĆ zastupanog po punomoćniku EMIL HAVKIĆ</item>
      <item>DAMIR JIRASEK zastupanog po punomoćniku EMIL HAVKIĆ</item>
      <item>INA STUPALO zastupanog po punomoćniku EMIL HAVKIĆ</item>
      <item>TIN HORVAT zastupanog po punomoćniku EMIL HAVKIĆ</item>
      <item>SANDA SMOLJO BAZDULJ zastupanog po punomoćniku EMIL HAVKIĆ</item>
      <item>DINKA PREMUŽIĆ zastupanog po punomoćniku EMIL HAVKIĆ</item>
      <item>ANTONIA DOBROTA MILENKOVIĆ zastupanog po punomoćniku EMIL HAVKIĆ</item>
      <item>JASMINA ZELJAK zastupanog po punomoćniku EMIL HAVKIĆ</item>
      <item>DAMIR COPIĆ zastupanog po punomoćniku EMIL HAVKIĆ</item>
      <item>NEVENKA CUGLIN zastupanog po punomoćniku EMIL HAVKIĆ</item>
      <item>SANDA SMOLJO BAZDULJ zastupanog po punomoćniku EMIL HAVKIĆ</item>
      <item>ZRINKA GABELICA TOPLEK zastupanog po punomoćniku EMIL HAVKIĆ</item>
      <item>GORAN ŠIKIĆ zastupanog po punomoćniku EMIL HAVKIĆ</item>
      <item>IVA TODORIĆ zastupanog po punomoćniku EMIL HAVKIĆ</item>
      <item>ROMINA PERITZ zastupanog po punomoćniku EMIL HAVKIĆ</item>
      <item>SANJA DESPOT zastupanog po punomoćniku EMIL HAVKIĆ</item>
      <item>BOJAN HARON MARKIĆEVIĆ zastupanog po punomoćniku EMIL HAVKIĆ</item>
      <item>VLADIMIR MILINOVIĆ zastupanog po punomoćniku EMIL HAVKIĆ</item>
      <item>MAJA GRBIĆ zastupanog po punomoćniku EMIL HAVKIĆ</item>
    </derivirana_varijabla>
  </DomainObject.Predmet.StrankaListFormatedOIB>
  <DomainObject.Predmet.StrankaListFormatedWithAdress>
    <izvorni_sadrzaj>
      <item>ANAMARIJA KRONAST, Osječka 52, 10410 Velika Gorica zastupanog po punomoćniku EMIL HAVKIĆ</item>
      <item>BORIS STOJANOVIĆ, VODNIKOVA 10, 10000 Zagreb zastupanog po punomoćniku EMIL HAVKIĆ</item>
      <item>DAMIR ČIZMIN, NOVA VES 57B, 10000 Zagreb zastupanog po punomoćniku EMIL HAVKIĆ</item>
      <item>ANA IVANIŠ, MESNIČKA 2, 10000 Zagreb zastupanog po punomoćniku EMIL HAVKIĆ</item>
      <item>SAŠA VEJNOVIĆ, KREŠIMIRA KOVAČEVIĆA 6, 10360 Sesvete zastupanog po punomoćniku EMIL HAVKIĆ</item>
      <item>DAMIR JIRASEK, SREDNJA GRMOŠČICA 7, 10000 Zagreb zastupanog po punomoćniku EMIL HAVKIĆ</item>
      <item>INA STUPALO, ANTE TOPIĆ MIMARE 41, 10000 Zagreb zastupanog po punomoćniku EMIL HAVKIĆ</item>
      <item>TIN HORVAT, CVJETNA CESTA 15, 10000 Zagreb zastupanog po punomoćniku EMIL HAVKIĆ</item>
      <item>SANDA SMOLJO BAZDULJ, Storžička 4, 10000 Zagreb zastupanog po punomoćniku EMIL HAVKIĆ</item>
      <item>DINKA PREMUŽIĆ, VESLAČKA 10, 10000 Zagreb zastupanog po punomoćniku EMIL HAVKIĆ</item>
      <item>ANTONIA DOBROTA MILENKOVIĆ, BARUTANSKI JARAK 18, 10000 Zagreb zastupanog po punomoćniku EMIL HAVKIĆ</item>
      <item>JASMINA ZELJAK, F.VRANČIĆA 4, 10000 Zagreb zastupanog po punomoćniku EMIL HAVKIĆ</item>
      <item>DAMIR COPIĆ, ĐURE MOMOČINOVIĆA 1, 10000 Zagreb zastupanog po punomoćniku EMIL HAVKIĆ</item>
      <item>NEVENKA CUGLIN, SAVSKA 106, 10316 Lijevi Dubrovčak zastupanog po punomoćniku EMIL HAVKIĆ</item>
      <item>SANDA SMOLJO BAZDULJ, STORŽIČKA 2 B, 10000 Zagreb zastupanog po punomoćniku EMIL HAVKIĆ</item>
      <item>ZRINKA GABELICA TOPLEK, MATIJE DIVKOVIĆA 12, 10000 Zagreb zastupanog po punomoćniku EMIL HAVKIĆ</item>
      <item>GORAN ŠIKIĆ, VUČETIĆEV PRILAZ 1, 10000 Zagreb zastupanog po punomoćniku EMIL HAVKIĆ</item>
      <item>IVA TODORIĆ, KIKIĆEVA 10, 10000 Zagreb zastupanog po punomoćniku EMIL HAVKIĆ</item>
      <item>ROMINA PERITZ, BAUEROVA 22, 10000 Zagreb zastupanog po punomoćniku EMIL HAVKIĆ</item>
      <item>SANJA DESPOT, V.GOTOVCA 4, 10000 Zagreb zastupanog po punomoćniku EMIL HAVKIĆ</item>
      <item>BOJAN HARON MARKIĆEVIĆ, KNEZA BORNE 1, 10000 Zagreb zastupanog po punomoćniku EMIL HAVKIĆ</item>
      <item>VLADIMIR MILINOVIĆ, MARKUŠEVEČKA 9, 10000 Zagreb zastupanog po punomoćniku EMIL HAVKIĆ</item>
      <item>MAJA GRBIĆ, JEZERSKA 20 B, 10000 Zagreb zastupanog po punomoćniku EMIL HAVKIĆ</item>
    </izvorni_sadrzaj>
    <derivirana_varijabla naziv="DomainObject.Predmet.StrankaListFormatedWithAdress_1">
      <item>ANAMARIJA KRONAST, Osječka 52, 10410 Velika Gorica zastupanog po punomoćniku EMIL HAVKIĆ</item>
      <item>BORIS STOJANOVIĆ, VODNIKOVA 10, 10000 Zagreb zastupanog po punomoćniku EMIL HAVKIĆ</item>
      <item>DAMIR ČIZMIN, NOVA VES 57B, 10000 Zagreb zastupanog po punomoćniku EMIL HAVKIĆ</item>
      <item>ANA IVANIŠ, MESNIČKA 2, 10000 Zagreb zastupanog po punomoćniku EMIL HAVKIĆ</item>
      <item>SAŠA VEJNOVIĆ, KREŠIMIRA KOVAČEVIĆA 6, 10360 Sesvete zastupanog po punomoćniku EMIL HAVKIĆ</item>
      <item>DAMIR JIRASEK, SREDNJA GRMOŠČICA 7, 10000 Zagreb zastupanog po punomoćniku EMIL HAVKIĆ</item>
      <item>INA STUPALO, ANTE TOPIĆ MIMARE 41, 10000 Zagreb zastupanog po punomoćniku EMIL HAVKIĆ</item>
      <item>TIN HORVAT, CVJETNA CESTA 15, 10000 Zagreb zastupanog po punomoćniku EMIL HAVKIĆ</item>
      <item>SANDA SMOLJO BAZDULJ, Storžička 4, 10000 Zagreb zastupanog po punomoćniku EMIL HAVKIĆ</item>
      <item>DINKA PREMUŽIĆ, VESLAČKA 10, 10000 Zagreb zastupanog po punomoćniku EMIL HAVKIĆ</item>
      <item>ANTONIA DOBROTA MILENKOVIĆ, BARUTANSKI JARAK 18, 10000 Zagreb zastupanog po punomoćniku EMIL HAVKIĆ</item>
      <item>JASMINA ZELJAK, F.VRANČIĆA 4, 10000 Zagreb zastupanog po punomoćniku EMIL HAVKIĆ</item>
      <item>DAMIR COPIĆ, ĐURE MOMOČINOVIĆA 1, 10000 Zagreb zastupanog po punomoćniku EMIL HAVKIĆ</item>
      <item>NEVENKA CUGLIN, SAVSKA 106, 10316 Lijevi Dubrovčak zastupanog po punomoćniku EMIL HAVKIĆ</item>
      <item>SANDA SMOLJO BAZDULJ, STORŽIČKA 2 B, 10000 Zagreb zastupanog po punomoćniku EMIL HAVKIĆ</item>
      <item>ZRINKA GABELICA TOPLEK, MATIJE DIVKOVIĆA 12, 10000 Zagreb zastupanog po punomoćniku EMIL HAVKIĆ</item>
      <item>GORAN ŠIKIĆ, VUČETIĆEV PRILAZ 1, 10000 Zagreb zastupanog po punomoćniku EMIL HAVKIĆ</item>
      <item>IVA TODORIĆ, KIKIĆEVA 10, 10000 Zagreb zastupanog po punomoćniku EMIL HAVKIĆ</item>
      <item>ROMINA PERITZ, BAUEROVA 22, 10000 Zagreb zastupanog po punomoćniku EMIL HAVKIĆ</item>
      <item>SANJA DESPOT, V.GOTOVCA 4, 10000 Zagreb zastupanog po punomoćniku EMIL HAVKIĆ</item>
      <item>BOJAN HARON MARKIĆEVIĆ, KNEZA BORNE 1, 10000 Zagreb zastupanog po punomoćniku EMIL HAVKIĆ</item>
      <item>VLADIMIR MILINOVIĆ, MARKUŠEVEČKA 9, 10000 Zagreb zastupanog po punomoćniku EMIL HAVKIĆ</item>
      <item>MAJA GRBIĆ, JEZERSKA 20 B, 10000 Zagreb zastupanog po punomoćniku EMIL HAVKIĆ</item>
    </derivirana_varijabla>
  </DomainObject.Predmet.StrankaListFormatedWithAdress>
  <DomainObject.Predmet.StrankaListFormatedWithAdressOIB>
    <izvorni_sadrzaj>
      <item>ANAMARIJA KRONAST, Osječka 52, 10410 Velika Gorica zastupanog po punomoćniku EMIL HAVKIĆ</item>
      <item>BORIS STOJANOVIĆ, VODNIKOVA 10, 10000 Zagreb zastupanog po punomoćniku EMIL HAVKIĆ</item>
      <item>DAMIR ČIZMIN, NOVA VES 57B, 10000 Zagreb zastupanog po punomoćniku EMIL HAVKIĆ</item>
      <item>ANA IVANIŠ, MESNIČKA 2, 10000 Zagreb zastupanog po punomoćniku EMIL HAVKIĆ</item>
      <item>SAŠA VEJNOVIĆ, KREŠIMIRA KOVAČEVIĆA 6, 10360 Sesvete zastupanog po punomoćniku EMIL HAVKIĆ</item>
      <item>DAMIR JIRASEK, SREDNJA GRMOŠČICA 7, 10000 Zagreb zastupanog po punomoćniku EMIL HAVKIĆ</item>
      <item>INA STUPALO, ANTE TOPIĆ MIMARE 41, 10000 Zagreb zastupanog po punomoćniku EMIL HAVKIĆ</item>
      <item>TIN HORVAT, CVJETNA CESTA 15, 10000 Zagreb zastupanog po punomoćniku EMIL HAVKIĆ</item>
      <item>SANDA SMOLJO BAZDULJ, Storžička 4, 10000 Zagreb zastupanog po punomoćniku EMIL HAVKIĆ</item>
      <item>DINKA PREMUŽIĆ, VESLAČKA 10, 10000 Zagreb zastupanog po punomoćniku EMIL HAVKIĆ</item>
      <item>ANTONIA DOBROTA MILENKOVIĆ, BARUTANSKI JARAK 18, 10000 Zagreb zastupanog po punomoćniku EMIL HAVKIĆ</item>
      <item>JASMINA ZELJAK, F.VRANČIĆA 4, 10000 Zagreb zastupanog po punomoćniku EMIL HAVKIĆ</item>
      <item>DAMIR COPIĆ, ĐURE MOMOČINOVIĆA 1, 10000 Zagreb zastupanog po punomoćniku EMIL HAVKIĆ</item>
      <item>NEVENKA CUGLIN, SAVSKA 106, 10316 Lijevi Dubrovčak zastupanog po punomoćniku EMIL HAVKIĆ</item>
      <item>SANDA SMOLJO BAZDULJ, STORŽIČKA 2 B, 10000 Zagreb zastupanog po punomoćniku EMIL HAVKIĆ</item>
      <item>ZRINKA GABELICA TOPLEK, MATIJE DIVKOVIĆA 12, 10000 Zagreb zastupanog po punomoćniku EMIL HAVKIĆ</item>
      <item>GORAN ŠIKIĆ, VUČETIĆEV PRILAZ 1, 10000 Zagreb zastupanog po punomoćniku EMIL HAVKIĆ</item>
      <item>IVA TODORIĆ, KIKIĆEVA 10, 10000 Zagreb zastupanog po punomoćniku EMIL HAVKIĆ</item>
      <item>ROMINA PERITZ, BAUEROVA 22, 10000 Zagreb zastupanog po punomoćniku EMIL HAVKIĆ</item>
      <item>SANJA DESPOT, V.GOTOVCA 4, 10000 Zagreb zastupanog po punomoćniku EMIL HAVKIĆ</item>
      <item>BOJAN HARON MARKIĆEVIĆ, KNEZA BORNE 1, 10000 Zagreb zastupanog po punomoćniku EMIL HAVKIĆ</item>
      <item>VLADIMIR MILINOVIĆ, MARKUŠEVEČKA 9, 10000 Zagreb zastupanog po punomoćniku EMIL HAVKIĆ</item>
      <item>MAJA GRBIĆ, JEZERSKA 20 B, 10000 Zagreb zastupanog po punomoćniku EMIL HAVKIĆ</item>
    </izvorni_sadrzaj>
    <derivirana_varijabla naziv="DomainObject.Predmet.StrankaListFormatedWithAdressOIB_1">
      <item>ANAMARIJA KRONAST, Osječka 52, 10410 Velika Gorica zastupanog po punomoćniku EMIL HAVKIĆ</item>
      <item>BORIS STOJANOVIĆ, VODNIKOVA 10, 10000 Zagreb zastupanog po punomoćniku EMIL HAVKIĆ</item>
      <item>DAMIR ČIZMIN, NOVA VES 57B, 10000 Zagreb zastupanog po punomoćniku EMIL HAVKIĆ</item>
      <item>ANA IVANIŠ, MESNIČKA 2, 10000 Zagreb zastupanog po punomoćniku EMIL HAVKIĆ</item>
      <item>SAŠA VEJNOVIĆ, KREŠIMIRA KOVAČEVIĆA 6, 10360 Sesvete zastupanog po punomoćniku EMIL HAVKIĆ</item>
      <item>DAMIR JIRASEK, SREDNJA GRMOŠČICA 7, 10000 Zagreb zastupanog po punomoćniku EMIL HAVKIĆ</item>
      <item>INA STUPALO, ANTE TOPIĆ MIMARE 41, 10000 Zagreb zastupanog po punomoćniku EMIL HAVKIĆ</item>
      <item>TIN HORVAT, CVJETNA CESTA 15, 10000 Zagreb zastupanog po punomoćniku EMIL HAVKIĆ</item>
      <item>SANDA SMOLJO BAZDULJ, Storžička 4, 10000 Zagreb zastupanog po punomoćniku EMIL HAVKIĆ</item>
      <item>DINKA PREMUŽIĆ, VESLAČKA 10, 10000 Zagreb zastupanog po punomoćniku EMIL HAVKIĆ</item>
      <item>ANTONIA DOBROTA MILENKOVIĆ, BARUTANSKI JARAK 18, 10000 Zagreb zastupanog po punomoćniku EMIL HAVKIĆ</item>
      <item>JASMINA ZELJAK, F.VRANČIĆA 4, 10000 Zagreb zastupanog po punomoćniku EMIL HAVKIĆ</item>
      <item>DAMIR COPIĆ, ĐURE MOMOČINOVIĆA 1, 10000 Zagreb zastupanog po punomoćniku EMIL HAVKIĆ</item>
      <item>NEVENKA CUGLIN, SAVSKA 106, 10316 Lijevi Dubrovčak zastupanog po punomoćniku EMIL HAVKIĆ</item>
      <item>SANDA SMOLJO BAZDULJ, STORŽIČKA 2 B, 10000 Zagreb zastupanog po punomoćniku EMIL HAVKIĆ</item>
      <item>ZRINKA GABELICA TOPLEK, MATIJE DIVKOVIĆA 12, 10000 Zagreb zastupanog po punomoćniku EMIL HAVKIĆ</item>
      <item>GORAN ŠIKIĆ, VUČETIĆEV PRILAZ 1, 10000 Zagreb zastupanog po punomoćniku EMIL HAVKIĆ</item>
      <item>IVA TODORIĆ, KIKIĆEVA 10, 10000 Zagreb zastupanog po punomoćniku EMIL HAVKIĆ</item>
      <item>ROMINA PERITZ, BAUEROVA 22, 10000 Zagreb zastupanog po punomoćniku EMIL HAVKIĆ</item>
      <item>SANJA DESPOT, V.GOTOVCA 4, 10000 Zagreb zastupanog po punomoćniku EMIL HAVKIĆ</item>
      <item>BOJAN HARON MARKIĆEVIĆ, KNEZA BORNE 1, 10000 Zagreb zastupanog po punomoćniku EMIL HAVKIĆ</item>
      <item>VLADIMIR MILINOVIĆ, MARKUŠEVEČKA 9, 10000 Zagreb zastupanog po punomoćniku EMIL HAVKIĆ</item>
      <item>MAJA GRBIĆ, JEZERSKA 20 B, 10000 Zagreb zastupanog po punomoćniku EMIL HAVKIĆ</item>
    </derivirana_varijabla>
  </DomainObject.Predmet.StrankaListFormatedWithAdressOIB>
  <DomainObject.Predmet.StrankaListNazivFormated>
    <izvorni_sadrzaj>
      <item>ANAMARIJA KRONAST</item>
      <item>BORIS STOJANOVIĆ</item>
      <item>DAMIR ČIZMIN</item>
      <item>ANA IVANIŠ</item>
      <item>SAŠA VEJNOVIĆ</item>
      <item>DAMIR JIRASEK</item>
      <item>INA STUPALO</item>
      <item>TIN HORVAT</item>
      <item>SANDA SMOLJO BAZDULJ</item>
      <item>DINKA PREMUŽIĆ</item>
      <item>ANTONIA DOBROTA MILENKOVIĆ</item>
      <item>JASMINA ZELJAK</item>
      <item>DAMIR COPIĆ</item>
      <item>NEVENKA CUGLIN</item>
      <item>SANDA SMOLJO BAZDULJ</item>
      <item>ZRINKA GABELICA TOPLEK</item>
      <item>GORAN ŠIKIĆ</item>
      <item>IVA TODORIĆ</item>
      <item>ROMINA PERITZ</item>
      <item>SANJA DESPOT</item>
      <item>BOJAN HARON MARKIĆEVIĆ</item>
      <item>VLADIMIR MILINOVIĆ</item>
      <item>MAJA GRBIĆ</item>
    </izvorni_sadrzaj>
    <derivirana_varijabla naziv="DomainObject.Predmet.StrankaListNazivFormated_1">
      <item>ANAMARIJA KRONAST</item>
      <item>BORIS STOJANOVIĆ</item>
      <item>DAMIR ČIZMIN</item>
      <item>ANA IVANIŠ</item>
      <item>SAŠA VEJNOVIĆ</item>
      <item>DAMIR JIRASEK</item>
      <item>INA STUPALO</item>
      <item>TIN HORVAT</item>
      <item>SANDA SMOLJO BAZDULJ</item>
      <item>DINKA PREMUŽIĆ</item>
      <item>ANTONIA DOBROTA MILENKOVIĆ</item>
      <item>JASMINA ZELJAK</item>
      <item>DAMIR COPIĆ</item>
      <item>NEVENKA CUGLIN</item>
      <item>SANDA SMOLJO BAZDULJ</item>
      <item>ZRINKA GABELICA TOPLEK</item>
      <item>GORAN ŠIKIĆ</item>
      <item>IVA TODORIĆ</item>
      <item>ROMINA PERITZ</item>
      <item>SANJA DESPOT</item>
      <item>BOJAN HARON MARKIĆEVIĆ</item>
      <item>VLADIMIR MILINOVIĆ</item>
      <item>MAJA GRBIĆ</item>
    </derivirana_varijabla>
  </DomainObject.Predmet.StrankaListNazivFormated>
  <DomainObject.Predmet.StrankaListNazivFormatedOIB>
    <izvorni_sadrzaj>
      <item>ANAMARIJA KRONAST</item>
      <item>BORIS STOJANOVIĆ</item>
      <item>DAMIR ČIZMIN</item>
      <item>ANA IVANIŠ</item>
      <item>SAŠA VEJNOVIĆ</item>
      <item>DAMIR JIRASEK</item>
      <item>INA STUPALO</item>
      <item>TIN HORVAT</item>
      <item>SANDA SMOLJO BAZDULJ</item>
      <item>DINKA PREMUŽIĆ</item>
      <item>ANTONIA DOBROTA MILENKOVIĆ</item>
      <item>JASMINA ZELJAK</item>
      <item>DAMIR COPIĆ</item>
      <item>NEVENKA CUGLIN</item>
      <item>SANDA SMOLJO BAZDULJ</item>
      <item>ZRINKA GABELICA TOPLEK</item>
      <item>GORAN ŠIKIĆ</item>
      <item>IVA TODORIĆ</item>
      <item>ROMINA PERITZ</item>
      <item>SANJA DESPOT</item>
      <item>BOJAN HARON MARKIĆEVIĆ</item>
      <item>VLADIMIR MILINOVIĆ</item>
      <item>MAJA GRBIĆ</item>
    </izvorni_sadrzaj>
    <derivirana_varijabla naziv="DomainObject.Predmet.StrankaListNazivFormatedOIB_1">
      <item>ANAMARIJA KRONAST</item>
      <item>BORIS STOJANOVIĆ</item>
      <item>DAMIR ČIZMIN</item>
      <item>ANA IVANIŠ</item>
      <item>SAŠA VEJNOVIĆ</item>
      <item>DAMIR JIRASEK</item>
      <item>INA STUPALO</item>
      <item>TIN HORVAT</item>
      <item>SANDA SMOLJO BAZDULJ</item>
      <item>DINKA PREMUŽIĆ</item>
      <item>ANTONIA DOBROTA MILENKOVIĆ</item>
      <item>JASMINA ZELJAK</item>
      <item>DAMIR COPIĆ</item>
      <item>NEVENKA CUGLIN</item>
      <item>SANDA SMOLJO BAZDULJ</item>
      <item>ZRINKA GABELICA TOPLEK</item>
      <item>GORAN ŠIKIĆ</item>
      <item>IVA TODORIĆ</item>
      <item>ROMINA PERITZ</item>
      <item>SANJA DESPOT</item>
      <item>BOJAN HARON MARKIĆEVIĆ</item>
      <item>VLADIMIR MILINOVIĆ</item>
      <item>MAJA GRBIĆ</item>
    </derivirana_varijabla>
  </DomainObject.Predmet.StrankaListNazivFormatedOIB>
  <DomainObject.Predmet.ProtuStrankaListFormated>
    <izvorni_sadrzaj>
      <item>MIRAN DAN d.o.o. zastupanog po punomoćniku Marjan Jurleka</item>
    </izvorni_sadrzaj>
    <derivirana_varijabla naziv="DomainObject.Predmet.ProtuStrankaListFormated_1">
      <item>MIRAN DAN d.o.o. zastupanog po punomoćniku Marjan Jurleka</item>
    </derivirana_varijabla>
  </DomainObject.Predmet.ProtuStrankaListFormated>
  <DomainObject.Predmet.ProtuStrankaListFormatedOIB>
    <izvorni_sadrzaj>
      <item>MIRAN DAN d.o.o., OIB 24744407386 zastupanog po punomoćniku Marjan Jurleka</item>
    </izvorni_sadrzaj>
    <derivirana_varijabla naziv="DomainObject.Predmet.ProtuStrankaListFormatedOIB_1">
      <item>MIRAN DAN d.o.o., OIB 24744407386 zastupanog po punomoćniku Marjan Jurleka</item>
    </derivirana_varijabla>
  </DomainObject.Predmet.ProtuStrankaListFormatedOIB>
  <DomainObject.Predmet.ProtuStrankaListFormatedWithAdress>
    <izvorni_sadrzaj>
      <item>MIRAN DAN d.o.o., Janka Rakuše 4, 10000 Zagreb zastupanog po punomoćniku Marjan Jurleka</item>
    </izvorni_sadrzaj>
    <derivirana_varijabla naziv="DomainObject.Predmet.ProtuStrankaListFormatedWithAdress_1">
      <item>MIRAN DAN d.o.o., Janka Rakuše 4, 10000 Zagreb zastupanog po punomoćniku Marjan Jurleka</item>
    </derivirana_varijabla>
  </DomainObject.Predmet.ProtuStrankaListFormatedWithAdress>
  <DomainObject.Predmet.ProtuStrankaListFormatedWithAdressOIB>
    <izvorni_sadrzaj>
      <item>MIRAN DAN d.o.o., OIB 24744407386, Janka Rakuše 4, 10000 Zagreb zastupanog po punomoćniku Marjan Jurleka</item>
    </izvorni_sadrzaj>
    <derivirana_varijabla naziv="DomainObject.Predmet.ProtuStrankaListFormatedWithAdressOIB_1">
      <item>MIRAN DAN d.o.o., OIB 24744407386, Janka Rakuše 4, 10000 Zagreb zastupanog po punomoćniku Marjan Jurleka</item>
    </derivirana_varijabla>
  </DomainObject.Predmet.ProtuStrankaListFormatedWithAdressOIB>
  <DomainObject.Predmet.ProtuStrankaListNazivFormated>
    <izvorni_sadrzaj>
      <item>MIRAN DAN d.o.o.</item>
    </izvorni_sadrzaj>
    <derivirana_varijabla naziv="DomainObject.Predmet.ProtuStrankaListNazivFormated_1">
      <item>MIRAN DAN d.o.o.</item>
    </derivirana_varijabla>
  </DomainObject.Predmet.ProtuStrankaListNazivFormated>
  <DomainObject.Predmet.ProtuStrankaListNazivFormatedOIB>
    <izvorni_sadrzaj>
      <item>MIRAN DAN d.o.o., OIB 24744407386</item>
    </izvorni_sadrzaj>
    <derivirana_varijabla naziv="DomainObject.Predmet.ProtuStrankaListNazivFormatedOIB_1">
      <item>MIRAN DAN d.o.o., OIB 24744407386</item>
    </derivirana_varijabla>
  </DomainObject.Predmet.ProtuStrankaListNazivFormatedOIB>
  <DomainObject.Predmet.OstaliListFormated>
    <izvorni_sadrzaj>
      <item>EMIL HAVKIĆ punomoćnik sudionika u postupku BOJAN HARON MARKIĆEVIĆ; ZRINKA GABELICA TOPLEK; ANA IVANIŠ; JASMINA ZELJAK; ROMINA PERITZ; MAJA GRBIĆ; SAŠA VEJNOVIĆ; DINKA PREMUŽIĆ; GORAN ŠIKIĆ; BORIS STOJANOVIĆ; SANDA SMOLJO BAZDULJ; INA STUPALO; NEVENKA CUGLIN; IVA TODORIĆ; ANTONIA DOBROTA MILENKOVIĆ; DAMIR JIRASEK; SANJA DESPOT; SANDA SMOLJO BAZDULJ; ANAMARIJA KRONAST; VLADIMIR MILINOVIĆ; TIN HORVAT; DAMIR ČIZMIN; DAMIR COPIĆ</item>
      <item>Marjan Jurleka punomoćnik sudionika u postupku MIRAN DAN d.o.o.</item>
      <item>Erste&amp;Steiermaerkische bank d.d.</item>
      <item>FINA ZAGREB</item>
      <item>Marinko Paić</item>
    </izvorni_sadrzaj>
    <derivirana_varijabla naziv="DomainObject.Predmet.OstaliListFormated_1">
      <item>EMIL HAVKIĆ punomoćnik sudionika u postupku BOJAN HARON MARKIĆEVIĆ; ZRINKA GABELICA TOPLEK; ANA IVANIŠ; JASMINA ZELJAK; ROMINA PERITZ; MAJA GRBIĆ; SAŠA VEJNOVIĆ; DINKA PREMUŽIĆ; GORAN ŠIKIĆ; BORIS STOJANOVIĆ; SANDA SMOLJO BAZDULJ; INA STUPALO; NEVENKA CUGLIN; IVA TODORIĆ; ANTONIA DOBROTA MILENKOVIĆ; DAMIR JIRASEK; SANJA DESPOT; SANDA SMOLJO BAZDULJ; ANAMARIJA KRONAST; VLADIMIR MILINOVIĆ; TIN HORVAT; DAMIR ČIZMIN; DAMIR COPIĆ</item>
      <item>Marjan Jurleka punomoćnik sudionika u postupku MIRAN DAN d.o.o.</item>
      <item>Erste&amp;Steiermaerkische bank d.d.</item>
      <item>FINA ZAGREB</item>
      <item>Marinko Paić</item>
    </derivirana_varijabla>
  </DomainObject.Predmet.OstaliListFormated>
  <DomainObject.Predmet.OstaliListFormatedOIB>
    <izvorni_sadrzaj>
      <item>EMIL HAVKIĆ punomoćnik sudionika u postupku BOJAN HARON MARKIĆEVIĆ; ZRINKA GABELICA TOPLEK; ANA IVANIŠ; JASMINA ZELJAK; ROMINA PERITZ; MAJA GRBIĆ; SAŠA VEJNOVIĆ; DINKA PREMUŽIĆ; GORAN ŠIKIĆ; BORIS STOJANOVIĆ; SANDA SMOLJO BAZDULJ; INA STUPALO; NEVENKA CUGLIN; IVA TODORIĆ; ANTONIA DOBROTA MILENKOVIĆ; DAMIR JIRASEK; SANJA DESPOT; SANDA SMOLJO BAZDULJ; ANAMARIJA KRONAST; VLADIMIR MILINOVIĆ; TIN HORVAT; DAMIR ČIZMIN; DAMIR COPIĆ</item>
      <item>Marjan Jurleka punomoćnik sudionika u postupku MIRAN DAN d.o.o.</item>
      <item>Erste&amp;Steiermaerkische bank d.d.</item>
      <item>FINA ZAGREB</item>
      <item>Marinko Paić</item>
    </izvorni_sadrzaj>
    <derivirana_varijabla naziv="DomainObject.Predmet.OstaliListFormatedOIB_1">
      <item>EMIL HAVKIĆ punomoćnik sudionika u postupku BOJAN HARON MARKIĆEVIĆ; ZRINKA GABELICA TOPLEK; ANA IVANIŠ; JASMINA ZELJAK; ROMINA PERITZ; MAJA GRBIĆ; SAŠA VEJNOVIĆ; DINKA PREMUŽIĆ; GORAN ŠIKIĆ; BORIS STOJANOVIĆ; SANDA SMOLJO BAZDULJ; INA STUPALO; NEVENKA CUGLIN; IVA TODORIĆ; ANTONIA DOBROTA MILENKOVIĆ; DAMIR JIRASEK; SANJA DESPOT; SANDA SMOLJO BAZDULJ; ANAMARIJA KRONAST; VLADIMIR MILINOVIĆ; TIN HORVAT; DAMIR ČIZMIN; DAMIR COPIĆ</item>
      <item>Marjan Jurleka punomoćnik sudionika u postupku MIRAN DAN d.o.o.</item>
      <item>Erste&amp;Steiermaerkische bank d.d.</item>
      <item>FINA ZAGREB</item>
      <item>Marinko Paić</item>
    </derivirana_varijabla>
  </DomainObject.Predmet.OstaliListFormatedOIB>
  <DomainObject.Predmet.OstaliListFormatedWithAdress>
    <izvorni_sadrzaj>
      <item>EMIL HAVKIĆ, Ružmarinka 31/II, 10000 Zagreb punomoćnik sudionika u postupku BOJAN HARON MARKIĆEVIĆ; ZRINKA GABELICA TOPLEK; ANA IVANIŠ; JASMINA ZELJAK; ROMINA PERITZ; MAJA GRBIĆ; SAŠA VEJNOVIĆ; DINKA PREMUŽIĆ; GORAN ŠIKIĆ; BORIS STOJANOVIĆ; SANDA SMOLJO BAZDULJ; INA STUPALO; NEVENKA CUGLIN; IVA TODORIĆ; ANTONIA DOBROTA MILENKOVIĆ; DAMIR JIRASEK; SANJA DESPOT; SANDA SMOLJO BAZDULJ; ANAMARIJA KRONAST; VLADIMIR MILINOVIĆ; TIN HORVAT; DAMIR ČIZMIN; DAMIR COPIĆ</item>
      <item>Marjan Jurleka, Janka Rakuše 4, 10000 Zagreb punomoćnik sudionika u postupku MIRAN DAN d.o.o.</item>
      <item>Erste&amp;Steiermaerkische bank d.d., Jadranski trg 3a, 51000 Rijeka</item>
      <item>FINA ZAGREB, 10000 Zagreb</item>
      <item>Marinko Paić, Zaharova 3, 10000 Zagreb</item>
    </izvorni_sadrzaj>
    <derivirana_varijabla naziv="DomainObject.Predmet.OstaliListFormatedWithAdress_1">
      <item>EMIL HAVKIĆ, Ružmarinka 31/II, 10000 Zagreb punomoćnik sudionika u postupku BOJAN HARON MARKIĆEVIĆ; ZRINKA GABELICA TOPLEK; ANA IVANIŠ; JASMINA ZELJAK; ROMINA PERITZ; MAJA GRBIĆ; SAŠA VEJNOVIĆ; DINKA PREMUŽIĆ; GORAN ŠIKIĆ; BORIS STOJANOVIĆ; SANDA SMOLJO BAZDULJ; INA STUPALO; NEVENKA CUGLIN; IVA TODORIĆ; ANTONIA DOBROTA MILENKOVIĆ; DAMIR JIRASEK; SANJA DESPOT; SANDA SMOLJO BAZDULJ; ANAMARIJA KRONAST; VLADIMIR MILINOVIĆ; TIN HORVAT; DAMIR ČIZMIN; DAMIR COPIĆ</item>
      <item>Marjan Jurleka, Janka Rakuše 4, 10000 Zagreb punomoćnik sudionika u postupku MIRAN DAN d.o.o.</item>
      <item>Erste&amp;Steiermaerkische bank d.d., Jadranski trg 3a, 51000 Rijeka</item>
      <item>FINA ZAGREB, 10000 Zagreb</item>
      <item>Marinko Paić, Zaharova 3, 10000 Zagreb</item>
    </derivirana_varijabla>
  </DomainObject.Predmet.OstaliListFormatedWithAdress>
  <DomainObject.Predmet.OstaliListFormatedWithAdressOIB>
    <izvorni_sadrzaj>
      <item>EMIL HAVKIĆ, Ružmarinka 31/II, 10000 Zagreb punomoćnik sudionika u postupku BOJAN HARON MARKIĆEVIĆ; ZRINKA GABELICA TOPLEK; ANA IVANIŠ; JASMINA ZELJAK; ROMINA PERITZ; MAJA GRBIĆ; SAŠA VEJNOVIĆ; DINKA PREMUŽIĆ; GORAN ŠIKIĆ; BORIS STOJANOVIĆ; SANDA SMOLJO BAZDULJ; INA STUPALO; NEVENKA CUGLIN; IVA TODORIĆ; ANTONIA DOBROTA MILENKOVIĆ; DAMIR JIRASEK; SANJA DESPOT; SANDA SMOLJO BAZDULJ; ANAMARIJA KRONAST; VLADIMIR MILINOVIĆ; TIN HORVAT; DAMIR ČIZMIN; DAMIR COPIĆ</item>
      <item>Marjan Jurleka, Janka Rakuše 4, 10000 Zagreb punomoćnik sudionika u postupku MIRAN DAN d.o.o.</item>
      <item>Erste&amp;Steiermaerkische bank d.d., Jadranski trg 3a, 51000 Rijeka</item>
      <item>FINA ZAGREB, 10000 Zagreb</item>
      <item>Marinko Paić, Zaharova 3, 10000 Zagreb</item>
    </izvorni_sadrzaj>
    <derivirana_varijabla naziv="DomainObject.Predmet.OstaliListFormatedWithAdressOIB_1">
      <item>EMIL HAVKIĆ, Ružmarinka 31/II, 10000 Zagreb punomoćnik sudionika u postupku BOJAN HARON MARKIĆEVIĆ; ZRINKA GABELICA TOPLEK; ANA IVANIŠ; JASMINA ZELJAK; ROMINA PERITZ; MAJA GRBIĆ; SAŠA VEJNOVIĆ; DINKA PREMUŽIĆ; GORAN ŠIKIĆ; BORIS STOJANOVIĆ; SANDA SMOLJO BAZDULJ; INA STUPALO; NEVENKA CUGLIN; IVA TODORIĆ; ANTONIA DOBROTA MILENKOVIĆ; DAMIR JIRASEK; SANJA DESPOT; SANDA SMOLJO BAZDULJ; ANAMARIJA KRONAST; VLADIMIR MILINOVIĆ; TIN HORVAT; DAMIR ČIZMIN; DAMIR COPIĆ</item>
      <item>Marjan Jurleka, Janka Rakuše 4, 10000 Zagreb punomoćnik sudionika u postupku MIRAN DAN d.o.o.</item>
      <item>Erste&amp;Steiermaerkische bank d.d., Jadranski trg 3a, 51000 Rijeka</item>
      <item>FINA ZAGREB, 10000 Zagreb</item>
      <item>Marinko Paić, Zaharova 3, 10000 Zagreb</item>
    </derivirana_varijabla>
  </DomainObject.Predmet.OstaliListFormatedWithAdressOIB>
  <DomainObject.Predmet.OstaliListNazivFormated>
    <izvorni_sadrzaj>
      <item>EMIL HAVKIĆ</item>
      <item>Marjan Jurleka</item>
      <item>Erste&amp;Steiermaerkische bank d.d.</item>
      <item>FINA ZAGREB</item>
      <item>Marinko Paić</item>
    </izvorni_sadrzaj>
    <derivirana_varijabla naziv="DomainObject.Predmet.OstaliListNazivFormated_1">
      <item>EMIL HAVKIĆ</item>
      <item>Marjan Jurleka</item>
      <item>Erste&amp;Steiermaerkische bank d.d.</item>
      <item>FINA ZAGREB</item>
      <item>Marinko Paić</item>
    </derivirana_varijabla>
  </DomainObject.Predmet.OstaliListNazivFormated>
  <DomainObject.Predmet.OstaliListNazivFormatedOIB>
    <izvorni_sadrzaj>
      <item>EMIL HAVKIĆ</item>
      <item>Marjan Jurleka</item>
      <item>Erste&amp;Steiermaerkische bank d.d.</item>
      <item>FINA ZAGREB</item>
      <item>Marinko Paić</item>
    </izvorni_sadrzaj>
    <derivirana_varijabla naziv="DomainObject.Predmet.OstaliListNazivFormatedOIB_1">
      <item>EMIL HAVKIĆ</item>
      <item>Marjan Jurleka</item>
      <item>Erste&amp;Steiermaerkische bank d.d.</item>
      <item>FINA ZAGREB</item>
      <item>Marinko Paić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
    <derivirana_varijabla naziv="DomainObject.PoslovniBrojDokumenta_1"/>
  </DomainObject.PoslovniBrojDokumenta>
  <DomainObject.Predmet.StrankaIDrugi>
    <izvorni_sadrzaj>ANAMARIJA KRONAST i dr.</izvorni_sadrzaj>
    <derivirana_varijabla naziv="DomainObject.Predmet.StrankaIDrugi_1">ANAMARIJA KRONAST i dr.</derivirana_varijabla>
  </DomainObject.Predmet.StrankaIDrugi>
  <DomainObject.Predmet.ProtustrankaIDrugi>
    <izvorni_sadrzaj>MIRAN DAN d.o.o.</izvorni_sadrzaj>
    <derivirana_varijabla naziv="DomainObject.Predmet.ProtustrankaIDrugi_1">MIRAN DAN d.o.o.</derivirana_varijabla>
  </DomainObject.Predmet.ProtustrankaIDrugi>
  <DomainObject.Predmet.StrankaIDrugiAdressOIB>
    <izvorni_sadrzaj>ANAMARIJA KRONAST, Osječka 52, 10410 Velika Gorica i dr.</izvorni_sadrzaj>
    <derivirana_varijabla naziv="DomainObject.Predmet.StrankaIDrugiAdressOIB_1">ANAMARIJA KRONAST, Osječka 52, 10410 Velika Gorica i dr.</derivirana_varijabla>
  </DomainObject.Predmet.StrankaIDrugiAdressOIB>
  <DomainObject.Predmet.ProtustrankaIDrugiAdressOIB>
    <izvorni_sadrzaj>MIRAN DAN d.o.o., OIB 24744407386, Janka Rakuše 4, 10000 Zagreb</izvorni_sadrzaj>
    <derivirana_varijabla naziv="DomainObject.Predmet.ProtustrankaIDrugiAdressOIB_1">MIRAN DAN d.o.o., OIB 24744407386, Janka Rakuše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siječnja 2015.</izvorni_sadrzaj>
    <derivirana_varijabla naziv="DomainObject.Predmet.OdlukaRjesenje.DatumDonosenjaOdluke_1">9. siječnja 2015.</derivirana_varijabla>
  </DomainObject.Predmet.OdlukaRjesenje.DatumDonosenjaOdluke>
  <DomainObject.Predmet.OdlukaRjesenje.DatumPravomocnosti>
    <izvorni_sadrzaj>5. veljače 2015.</izvorni_sadrzaj>
    <derivirana_varijabla naziv="DomainObject.Predmet.OdlukaRjesenje.DatumPravomocnosti_1">5. veljače 2015.</derivirana_varijabla>
  </DomainObject.Predmet.OdlukaRjesenje.DatumPravomocnosti>
  <DomainObject.Predmet.OdlukaRjesenje.Oznaka>
    <izvorni_sadrzaj>St-207/2013-150</izvorni_sadrzaj>
    <derivirana_varijabla naziv="DomainObject.Predmet.OdlukaRjesenje.Oznaka_1">St-207/2013-150</derivirana_varijabla>
  </DomainObject.Predmet.OdlukaRjesenje.Oznaka>
  <DomainObject.Predmet.SudioniciListNaziv>
    <izvorni_sadrzaj>
      <item>ANAMARIJA KRONAST</item>
      <item>MIRAN DAN d.o.o.</item>
      <item>BORIS STOJANOVIĆ</item>
      <item>DAMIR ČIZMIN</item>
      <item>ANA IVANIŠ</item>
      <item>SAŠA VEJNOVIĆ</item>
      <item>DAMIR JIRASEK</item>
      <item>INA STUPALO</item>
      <item>TIN HORVAT</item>
      <item>SANDA SMOLJO BAZDULJ</item>
      <item>DINKA PREMUŽIĆ</item>
      <item>ANTONIA DOBROTA MILENKOVIĆ</item>
      <item>JASMINA ZELJAK</item>
      <item>DAMIR COPIĆ</item>
      <item>NEVENKA CUGLIN</item>
      <item>SANDA SMOLJO BAZDULJ</item>
      <item>ZRINKA GABELICA TOPLEK</item>
      <item>EMIL HAVKIĆ</item>
      <item>GORAN ŠIKIĆ</item>
      <item>IVA TODORIĆ</item>
      <item>ROMINA PERITZ</item>
      <item>SANJA DESPOT</item>
      <item>BOJAN HARON MARKIĆEVIĆ</item>
      <item>VLADIMIR MILINOVIĆ</item>
      <item>MAJA GRBIĆ</item>
      <item>Marjan Jurleka</item>
      <item>Erste&amp;Steiermaerkische bank d.d.</item>
      <item>FINA ZAGREB</item>
      <item>Marinko Paić</item>
    </izvorni_sadrzaj>
    <derivirana_varijabla naziv="DomainObject.Predmet.SudioniciListNaziv_1">
      <item>ANAMARIJA KRONAST</item>
      <item>MIRAN DAN d.o.o.</item>
      <item>BORIS STOJANOVIĆ</item>
      <item>DAMIR ČIZMIN</item>
      <item>ANA IVANIŠ</item>
      <item>SAŠA VEJNOVIĆ</item>
      <item>DAMIR JIRASEK</item>
      <item>INA STUPALO</item>
      <item>TIN HORVAT</item>
      <item>SANDA SMOLJO BAZDULJ</item>
      <item>DINKA PREMUŽIĆ</item>
      <item>ANTONIA DOBROTA MILENKOVIĆ</item>
      <item>JASMINA ZELJAK</item>
      <item>DAMIR COPIĆ</item>
      <item>NEVENKA CUGLIN</item>
      <item>SANDA SMOLJO BAZDULJ</item>
      <item>ZRINKA GABELICA TOPLEK</item>
      <item>EMIL HAVKIĆ</item>
      <item>GORAN ŠIKIĆ</item>
      <item>IVA TODORIĆ</item>
      <item>ROMINA PERITZ</item>
      <item>SANJA DESPOT</item>
      <item>BOJAN HARON MARKIĆEVIĆ</item>
      <item>VLADIMIR MILINOVIĆ</item>
      <item>MAJA GRBIĆ</item>
      <item>Marjan Jurleka</item>
      <item>Erste&amp;Steiermaerkische bank d.d.</item>
      <item>FINA ZAGREB</item>
      <item>Marinko Paić</item>
    </derivirana_varijabla>
  </DomainObject.Predmet.SudioniciListNaziv>
  <DomainObject.Predmet.SudioniciListAdressOIB>
    <izvorni_sadrzaj>
      <item>ANAMARIJA KRONAST, Osječka 52,10410 Velika Gorica</item>
      <item>MIRAN DAN d.o.o., OIB 24744407386, Janka Rakuše 4,10000 Zagreb</item>
      <item>BORIS STOJANOVIĆ, VODNIKOVA 10,10000 Zagreb</item>
      <item>DAMIR ČIZMIN, NOVA VES 57B,10000 Zagreb</item>
      <item>ANA IVANIŠ, MESNIČKA 2,10000 Zagreb</item>
      <item>SAŠA VEJNOVIĆ, KREŠIMIRA KOVAČEVIĆA 6,10360 Sesvete</item>
      <item>DAMIR JIRASEK, SREDNJA GRMOŠČICA 7,10000 Zagreb</item>
      <item>INA STUPALO, ANTE TOPIĆ MIMARE 41,10000 Zagreb</item>
      <item>TIN HORVAT, CVJETNA CESTA 15,10000 Zagreb</item>
      <item>SANDA SMOLJO BAZDULJ, Storžička 4,10000 Zagreb</item>
      <item>DINKA PREMUŽIĆ, VESLAČKA 10,10000 Zagreb</item>
      <item>ANTONIA DOBROTA MILENKOVIĆ, BARUTANSKI JARAK 18,10000 Zagreb</item>
      <item>JASMINA ZELJAK, F.VRANČIĆA 4,10000 Zagreb</item>
      <item>DAMIR COPIĆ, ĐURE MOMOČINOVIĆA 1,10000 Zagreb</item>
      <item>NEVENKA CUGLIN, SAVSKA 106,10316 Lijevi Dubrovčak</item>
      <item>SANDA SMOLJO BAZDULJ, STORŽIČKA 2 B,10000 Zagreb</item>
      <item>ZRINKA GABELICA TOPLEK, MATIJE DIVKOVIĆA 12,10000 Zagreb</item>
      <item>EMIL HAVKIĆ, Ružmarinka 31/II,10000 Zagreb</item>
      <item>GORAN ŠIKIĆ, VUČETIĆEV PRILAZ 1,10000 Zagreb</item>
      <item>IVA TODORIĆ, KIKIĆEVA 10,10000 Zagreb</item>
      <item>ROMINA PERITZ, BAUEROVA 22,10000 Zagreb</item>
      <item>SANJA DESPOT, V.GOTOVCA 4,10000 Zagreb</item>
      <item>BOJAN HARON MARKIĆEVIĆ, KNEZA BORNE 1,10000 Zagreb</item>
      <item>VLADIMIR MILINOVIĆ, MARKUŠEVEČKA 9,10000 Zagreb</item>
      <item>MAJA GRBIĆ, JEZERSKA 20 B,10000 Zagreb</item>
      <item>Marjan Jurleka, Janka Rakuše 4,10000 Zagreb</item>
      <item>Erste&amp;Steiermaerkische bank d.d., Jadranski trg 3a,51000 Rijeka</item>
      <item>FINA ZAGREB, 10000 Zagreb</item>
      <item>Marinko Paić, Zaharova 3,10000 Zagreb</item>
    </izvorni_sadrzaj>
    <derivirana_varijabla naziv="DomainObject.Predmet.SudioniciListAdressOIB_1">
      <item>ANAMARIJA KRONAST, Osječka 52,10410 Velika Gorica</item>
      <item>MIRAN DAN d.o.o., OIB 24744407386, Janka Rakuše 4,10000 Zagreb</item>
      <item>BORIS STOJANOVIĆ, VODNIKOVA 10,10000 Zagreb</item>
      <item>DAMIR ČIZMIN, NOVA VES 57B,10000 Zagreb</item>
      <item>ANA IVANIŠ, MESNIČKA 2,10000 Zagreb</item>
      <item>SAŠA VEJNOVIĆ, KREŠIMIRA KOVAČEVIĆA 6,10360 Sesvete</item>
      <item>DAMIR JIRASEK, SREDNJA GRMOŠČICA 7,10000 Zagreb</item>
      <item>INA STUPALO, ANTE TOPIĆ MIMARE 41,10000 Zagreb</item>
      <item>TIN HORVAT, CVJETNA CESTA 15,10000 Zagreb</item>
      <item>SANDA SMOLJO BAZDULJ, Storžička 4,10000 Zagreb</item>
      <item>DINKA PREMUŽIĆ, VESLAČKA 10,10000 Zagreb</item>
      <item>ANTONIA DOBROTA MILENKOVIĆ, BARUTANSKI JARAK 18,10000 Zagreb</item>
      <item>JASMINA ZELJAK, F.VRANČIĆA 4,10000 Zagreb</item>
      <item>DAMIR COPIĆ, ĐURE MOMOČINOVIĆA 1,10000 Zagreb</item>
      <item>NEVENKA CUGLIN, SAVSKA 106,10316 Lijevi Dubrovčak</item>
      <item>SANDA SMOLJO BAZDULJ, STORŽIČKA 2 B,10000 Zagreb</item>
      <item>ZRINKA GABELICA TOPLEK, MATIJE DIVKOVIĆA 12,10000 Zagreb</item>
      <item>EMIL HAVKIĆ, Ružmarinka 31/II,10000 Zagreb</item>
      <item>GORAN ŠIKIĆ, VUČETIĆEV PRILAZ 1,10000 Zagreb</item>
      <item>IVA TODORIĆ, KIKIĆEVA 10,10000 Zagreb</item>
      <item>ROMINA PERITZ, BAUEROVA 22,10000 Zagreb</item>
      <item>SANJA DESPOT, V.GOTOVCA 4,10000 Zagreb</item>
      <item>BOJAN HARON MARKIĆEVIĆ, KNEZA BORNE 1,10000 Zagreb</item>
      <item>VLADIMIR MILINOVIĆ, MARKUŠEVEČKA 9,10000 Zagreb</item>
      <item>MAJA GRBIĆ, JEZERSKA 20 B,10000 Zagreb</item>
      <item>Marjan Jurleka, Janka Rakuše 4,10000 Zagreb</item>
      <item>Erste&amp;Steiermaerkische bank d.d., Jadranski trg 3a,51000 Rijeka</item>
      <item>FINA ZAGREB, 10000 Zagreb</item>
      <item>Marinko Paić, Zaharova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24744407386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24744407386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243</properties:Words>
  <properties:Characters>1217</properties:Characters>
  <properties:Lines>47</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2018-06-15T12:27:00Z</dcterms:created>
  <dc:creator>user</dc:creator>
  <cp:lastModifiedBy>Valentina Delač</cp:lastModifiedBy>
  <cp:lastPrinted>2018-06-15T12:28:00Z</cp:lastPrinted>
  <dcterms:modified xmlns:xsi="http://www.w3.org/2001/XMLSchema-instance" xsi:type="dcterms:W3CDTF">2018-06-15T12:28:00Z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(Miran Dan   rj. skupština.docx)</vt:lpwstr>
  </prop:property>
  <prop:property name="CC_coloring" pid="4" fmtid="{D5CDD505-2E9C-101B-9397-08002B2CF9AE}">
    <vt:bool>false</vt:bool>
  </prop:property>
  <prop:property name="BrojStranica" pid="5" fmtid="{D5CDD505-2E9C-101B-9397-08002B2CF9AE}">
    <vt:i4>2</vt:i4>
  </prop:property>
</prop:Properties>
</file>