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f57d" w14:paraId="a54f57d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837CE1">
        <w:rPr>
          <w:szCs w:val="24"/>
        </w:rPr>
        <w:t>1053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837CE1" w:rsidRPr="00837CE1">
        <w:t>STARI MLIN j.d.o.o., Križevci, Frana Gundruma 45, MBS: 070110531, OIB: 72554498366</w:t>
      </w:r>
      <w:r w:rsidR="000571E3" w:rsidRPr="00BF11A3">
        <w:t xml:space="preserve">, dana </w:t>
      </w:r>
      <w:r w:rsidR="00BF11A3" w:rsidRPr="00BF11A3">
        <w:t>4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837CE1" w:rsidRPr="00837CE1">
        <w:t>STARI MLIN j.d.o.o., Križevci, Frana Gundruma 45, MBS: 070110531, OIB: 72554498366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837CE1" w:rsidRPr="00837CE1">
        <w:t>STARI MLIN j.d.o.o., Križevci, Frana Gundruma 45, MBS: 070110531, OIB: 72554498366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837CE1" w:rsidRPr="00837CE1">
        <w:t>Renato Sabljić, Zagreb, Zdenački zavoj 14, OIB: 74644810692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837CE1" w:rsidRPr="00837CE1">
        <w:t>STARI MLIN j.d.o.o., Križevci, Frana Gundruma 45, MBS: 070110531, OIB: 72554498366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837CE1">
        <w:rPr>
          <w:szCs w:val="24"/>
        </w:rPr>
        <w:t>11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2B2E7D" w:rsidR="002B2E7D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1B52FA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37CE1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837CE1" w:rsidRPr="00837CE1">
        <w:t>STARI MLIN j.d.o.o</w:t>
      </w:r>
      <w:r w:rsidR="00837CE1">
        <w:t>., Križevci, Frana Gundruma 45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046498">
        <w:rPr>
          <w:szCs w:val="24"/>
        </w:rPr>
        <w:t>Križevci</w:t>
      </w:r>
      <w:r w:rsidR="001B52FA" w:rsidRPr="00BF11A3">
        <w:rPr>
          <w:szCs w:val="24"/>
        </w:rPr>
        <w:t xml:space="preserve">, </w:t>
      </w:r>
      <w:r w:rsidR="007D3928">
        <w:rPr>
          <w:szCs w:val="24"/>
        </w:rPr>
        <w:t xml:space="preserve">Ulica </w:t>
      </w:r>
      <w:r w:rsidR="00046498">
        <w:rPr>
          <w:szCs w:val="24"/>
        </w:rPr>
        <w:t>I.Z. Dijankovečkog 8</w:t>
      </w:r>
    </w:p>
    <w:p w:rsidRDefault="00DF4B3F" w:rsidP="00837CE1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837CE1" w:rsidRPr="00837CE1">
        <w:t>Renato Sabljić, Zagreb, Zdenački zavo</w:t>
      </w:r>
      <w:r w:rsidR="00837CE1">
        <w:t>j 14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2E7D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837CE1">
      <w:t>1053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B15A6"/>
    <w:rsid w:val="000E1119"/>
    <w:rsid w:val="000F5C1A"/>
    <w:rsid w:val="001B52FA"/>
    <w:rsid w:val="001D2D22"/>
    <w:rsid w:val="001E2F99"/>
    <w:rsid w:val="00255595"/>
    <w:rsid w:val="002A2B19"/>
    <w:rsid w:val="002A6059"/>
    <w:rsid w:val="002B2E7D"/>
    <w:rsid w:val="00351AF0"/>
    <w:rsid w:val="003B5155"/>
    <w:rsid w:val="003E2AE0"/>
    <w:rsid w:val="00467EEF"/>
    <w:rsid w:val="00497129"/>
    <w:rsid w:val="004A1245"/>
    <w:rsid w:val="004C1E71"/>
    <w:rsid w:val="004E20AA"/>
    <w:rsid w:val="00505686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37CE1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7038C"/>
    <w:rsid w:val="00B8373D"/>
    <w:rsid w:val="00BF11A3"/>
    <w:rsid w:val="00BF5CA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E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E7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E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E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E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E7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E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E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MLIN jednostavno društvo s ograničenom odgovornošću za usluge</izvorni_sadrzaj>
    <derivirana_varijabla naziv="DomainObject.Predmet.ProtustrankaFormated_1">  STARI MLIN jednostavno društvo s ograničenom odgovornošću za usluge</derivirana_varijabla>
  </DomainObject.Predmet.ProtustrankaFormated>
  <DomainObject.Predmet.ProtustrankaFormatedOIB>
    <izvorni_sadrzaj>  STARI MLIN jednostavno društvo s ograničenom odgovornošću za usluge, OIB 72554498366</izvorni_sadrzaj>
    <derivirana_varijabla naziv="DomainObject.Predmet.ProtustrankaFormatedOIB_1">  STARI MLIN jednostavno društvo s ograničenom odgovornošću za usluge, OIB 72554498366</derivirana_varijabla>
  </DomainObject.Predmet.ProtustrankaFormatedOIB>
  <DomainObject.Predmet.ProtustrankaFormatedWithAdress>
    <izvorni_sadrzaj> STARI MLIN jednostavno društvo s ograničenom odgovornošću za usluge, Frana Gundruma 45, 48260 Križevci</izvorni_sadrzaj>
    <derivirana_varijabla naziv="DomainObject.Predmet.ProtustrankaFormatedWithAdress_1"> STARI MLIN jednostavno društvo s ograničenom odgovornošću za usluge, Frana Gundruma 45, 48260 Križevci</derivirana_varijabla>
  </DomainObject.Predmet.ProtustrankaFormatedWithAdress>
  <DomainObject.Predmet.ProtustrankaFormatedWithAdressOIB>
    <izvorni_sadrzaj> STARI MLIN jednostavno društvo s ograničenom odgovornošću za usluge, OIB 72554498366, Frana Gundruma 45, 48260 Križevci</izvorni_sadrzaj>
    <derivirana_varijabla naziv="DomainObject.Predmet.ProtustrankaFormatedWithAdressOIB_1"> STARI MLIN jednostavno društvo s ograničenom odgovornošću za usluge, OIB 72554498366, Frana Gundruma 45, 48260 Križevci</derivirana_varijabla>
  </DomainObject.Predmet.ProtustrankaFormatedWithAdressOIB>
  <DomainObject.Predmet.ProtustrankaWithAdress>
    <izvorni_sadrzaj>STARI MLIN jednostavno društvo s ograničenom odgovornošću za usluge Frana Gundruma 45, 48260 Križevci</izvorni_sadrzaj>
    <derivirana_varijabla naziv="DomainObject.Predmet.ProtustrankaWithAdress_1">STARI MLIN jednostavno društvo s ograničenom odgovornošću za usluge Frana Gundruma 45, 48260 Križevci</derivirana_varijabla>
  </DomainObject.Predmet.ProtustrankaWithAdress>
  <DomainObject.Predmet.ProtustrankaWithAdressOIB>
    <izvorni_sadrzaj>STARI MLIN jednostavno društvo s ograničenom odgovornošću za usluge, OIB 72554498366, Frana Gundruma 45, 48260 Križevci</izvorni_sadrzaj>
    <derivirana_varijabla naziv="DomainObject.Predmet.ProtustrankaWithAdressOIB_1">STARI MLIN jednostavno društvo s ograničenom odgovornošću za usluge, OIB 72554498366, Frana Gundruma 45, 48260 Križevci</derivirana_varijabla>
  </DomainObject.Predmet.ProtustrankaWithAdressOIB>
  <DomainObject.Predmet.ProtustrankaNazivFormated>
    <izvorni_sadrzaj>STARI MLIN jednostavno društvo s ograničenom odgovornošću za usluge</izvorni_sadrzaj>
    <derivirana_varijabla naziv="DomainObject.Predmet.ProtustrankaNazivFormated_1">STARI MLIN jednostavno društvo s ograničenom odgovornošću za usluge</derivirana_varijabla>
  </DomainObject.Predmet.ProtustrankaNazivFormated>
  <DomainObject.Predmet.ProtustrankaNazivFormatedOIB>
    <izvorni_sadrzaj>STARI MLIN jednostavno društvo s ograničenom odgovornošću za usluge, OIB 72554498366</izvorni_sadrzaj>
    <derivirana_varijabla naziv="DomainObject.Predmet.ProtustrankaNazivFormatedOIB_1">STARI MLIN jednostavno društvo s ograničenom odgovornošću za usluge, OIB 72554498366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44440.98</izvorni_sadrzaj>
    <derivirana_varijabla naziv="DomainObject.Predmet.TrenutnaVrijednost_1">44440.98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STARI MLIN jednostavno društvo s ograničenom odgovornošću za usluge</item>
    </izvorni_sadrzaj>
    <derivirana_varijabla naziv="DomainObject.Predmet.ProtuStrankaListFormated_1">
      <item>STARI MLIN jednostavno društvo s ograničenom odgovornošću za usluge</item>
    </derivirana_varijabla>
  </DomainObject.Predmet.ProtuStrankaListFormated>
  <DomainObject.Predmet.ProtuStrankaListFormatedOIB>
    <izvorni_sadrzaj>
      <item>STARI MLIN jednostavno društvo s ograničenom odgovornošću za usluge, OIB 72554498366</item>
    </izvorni_sadrzaj>
    <derivirana_varijabla naziv="DomainObject.Predmet.ProtuStrankaListFormatedOIB_1">
      <item>STARI MLIN jednostavno društvo s ograničenom odgovornošću za usluge, OIB 72554498366</item>
    </derivirana_varijabla>
  </DomainObject.Predmet.ProtuStrankaListFormatedOIB>
  <DomainObject.Predmet.ProtuStrankaListFormatedWithAdress>
    <izvorni_sadrzaj>
      <item>STARI MLIN jednostavno društvo s ograničenom odgovornošću za usluge, Frana Gundruma 45, 48260 Križevci</item>
    </izvorni_sadrzaj>
    <derivirana_varijabla naziv="DomainObject.Predmet.ProtuStrankaListFormatedWithAdress_1">
      <item>STARI MLIN jednostavno društvo s ograničenom odgovornošću za usluge, Frana Gundruma 45, 48260 Križevci</item>
    </derivirana_varijabla>
  </DomainObject.Predmet.ProtuStrankaListFormatedWithAdress>
  <DomainObject.Predmet.ProtuStrankaListFormatedWithAdressOIB>
    <izvorni_sadrzaj>
      <item>STARI MLIN jednostavno društvo s ograničenom odgovornošću za usluge, OIB 72554498366, Frana Gundruma 45, 48260 Križevci</item>
    </izvorni_sadrzaj>
    <derivirana_varijabla naziv="DomainObject.Predmet.ProtuStrankaListFormatedWithAdressOIB_1">
      <item>STARI MLIN jednostavno društvo s ograničenom odgovornošću za usluge, OIB 72554498366, Frana Gundruma 45, 48260 Križevci</item>
    </derivirana_varijabla>
  </DomainObject.Predmet.ProtuStrankaListFormatedWithAdressOIB>
  <DomainObject.Predmet.ProtuStrankaListNazivFormated>
    <izvorni_sadrzaj>
      <item>STARI MLIN jednostavno društvo s ograničenom odgovornošću za usluge</item>
    </izvorni_sadrzaj>
    <derivirana_varijabla naziv="DomainObject.Predmet.ProtuStrankaListNazivFormated_1">
      <item>STARI MLIN jednostavno društvo s ograničenom odgovornošću za usluge</item>
    </derivirana_varijabla>
  </DomainObject.Predmet.ProtuStrankaListNazivFormated>
  <DomainObject.Predmet.ProtuStrankaListNazivFormatedOIB>
    <izvorni_sadrzaj>
      <item>STARI MLIN jednostavno društvo s ograničenom odgovornošću za usluge, OIB 72554498366</item>
    </izvorni_sadrzaj>
    <derivirana_varijabla naziv="DomainObject.Predmet.ProtuStrankaListNazivFormatedOIB_1">
      <item>STARI MLIN jednostavno društvo s ograničenom odgovornošću za usluge, OIB 72554498366</item>
    </derivirana_varijabla>
  </DomainObject.Predmet.ProtuStrankaListNazivFormatedOIB>
  <DomainObject.Predmet.OstaliListFormated>
    <izvorni_sadrzaj>
      <item>E-oglasna ploča</item>
      <item>Sudski registar, Trgovački sud u Varaždinu</item>
      <item>Zlatko Novak</item>
    </izvorni_sadrzaj>
    <derivirana_varijabla naziv="DomainObject.Predmet.OstaliListFormated_1">
      <item>E-oglasna ploča</item>
      <item>Sudski registar, Trgovački sud u Varaždinu</item>
      <item>Zlatko Novak</item>
    </derivirana_varijabla>
  </DomainObject.Predmet.OstaliListFormated>
  <DomainObject.Predmet.OstaliListFormatedOIB>
    <izvorni_sadrzaj>
      <item>E-oglasna ploča</item>
      <item>Sudski registar, Trgovački sud u Varaždinu</item>
      <item>Zlatko Novak, OIB 71207425460</item>
    </izvorni_sadrzaj>
    <derivirana_varijabla naziv="DomainObject.Predmet.OstaliListFormatedOIB_1">
      <item>E-oglasna ploča</item>
      <item>Sudski registar, Trgovački sud u Varaždinu</item>
      <item>Zlatko Novak, OIB 71207425460</item>
    </derivirana_varijabla>
  </DomainObject.Predmet.OstaliListFormatedOIB>
  <DomainObject.Predmet.OstaliListFormatedWithAdress>
    <izvorni_sadrzaj>
      <item>E-oglasna ploča</item>
      <item>Sudski registar, Trgovački sud u Varaždinu</item>
      <item>Zlatko Novak, Ulica Sidonije Rubido 7, 48260 Križevci</item>
    </izvorni_sadrzaj>
    <derivirana_varijabla naziv="DomainObject.Predmet.OstaliListFormatedWithAdress_1">
      <item>E-oglasna ploča</item>
      <item>Sudski registar, Trgovački sud u Varaždinu</item>
      <item>Zlatko Novak, Ulica Sidonije Rubido 7,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Zlatko Novak, OIB 71207425460, Ulica Sidonije Rubido 7, 48260 Križevci</item>
    </izvorni_sadrzaj>
    <derivirana_varijabla naziv="DomainObject.Predmet.OstaliListFormatedWithAdressOIB_1">
      <item>E-oglasna ploča</item>
      <item>Sudski registar, Trgovački sud u Varaždinu</item>
      <item>Zlatko Novak, OIB 71207425460, Ulica Sidonije Rubido 7,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Zlatko Novak</item>
    </izvorni_sadrzaj>
    <derivirana_varijabla naziv="DomainObject.Predmet.OstaliListNazivFormated_1">
      <item>E-oglasna ploča</item>
      <item>Sudski registar, Trgovački sud u Varaždinu</item>
      <item>Zlatko Novak</item>
    </derivirana_varijabla>
  </DomainObject.Predmet.OstaliListNazivFormated>
  <DomainObject.Predmet.OstaliListNazivFormatedOIB>
    <izvorni_sadrzaj>
      <item>E-oglasna ploča</item>
      <item>Sudski registar, Trgovački sud u Varaždinu</item>
      <item>Zlatko Novak, OIB 71207425460</item>
    </izvorni_sadrzaj>
    <derivirana_varijabla naziv="DomainObject.Predmet.OstaliListNazivFormatedOIB_1">
      <item>E-oglasna ploča</item>
      <item>Sudski registar, Trgovački sud u Varaždinu</item>
      <item>Zlatko Novak, OIB 71207425460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STARI MLIN jednostavno društvo s ograničenom odgovornošću za usluge</izvorni_sadrzaj>
    <derivirana_varijabla naziv="DomainObject.Predmet.ProtustrankaIDrugi_1">STARI MLIN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STARI MLIN jednostavno društvo s ograničenom odgovornošću za usluge, OIB 72554498366, Frana Gundruma 45, 48260 Križevci</izvorni_sadrzaj>
    <derivirana_varijabla naziv="DomainObject.Predmet.ProtustrankaIDrugiAdressOIB_1">STARI MLIN jednostavno društvo s ograničenom odgovornošću za usluge, OIB 72554498366, Frana Gundruma 45,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STARI MLIN jednostavno društvo s ograničenom odgovornošću za usluge</item>
      <item>E-oglasna ploča</item>
      <item>Sudski registar, Trgovački sud u Varaždinu</item>
      <item>Zlatko Novak</item>
    </izvorni_sadrzaj>
    <derivirana_varijabla naziv="DomainObject.Predmet.SudioniciListNaziv_1">
      <item>Financijska agencija</item>
      <item>STARI MLIN jednostavno društvo s ograničenom odgovornošću za usluge</item>
      <item>E-oglasna ploča</item>
      <item>Sudski registar, Trgovački sud u Varaždinu</item>
      <item>Zlatko Novak</item>
    </derivirana_varijabla>
  </DomainObject.Predmet.SudioniciListNaziv>
  <DomainObject.Predmet.SudioniciListAdressOIB>
    <izvorni_sadrzaj>
      <item>Financijska agencija, OIB 85821130368, A. Cesarca 2,42000 Varaždin</item>
      <item>STARI MLIN jednostavno društvo s ograničenom odgovornošću za usluge, OIB 72554498366, Frana Gundruma 45,48260 Križevci</item>
      <item>E-oglasna ploča</item>
      <item>Sudski registar, Trgovački sud u Varaždinu</item>
      <item>Zlatko Novak, OIB 71207425460, Ulica Sidonije Rubido 7,48260 Križevci</item>
    </izvorni_sadrzaj>
    <derivirana_varijabla naziv="DomainObject.Predmet.SudioniciListAdressOIB_1">
      <item>Financijska agencija, OIB 85821130368, A. Cesarca 2,42000 Varaždin</item>
      <item>STARI MLIN jednostavno društvo s ograničenom odgovornošću za usluge, OIB 72554498366, Frana Gundruma 45,48260 Križevci</item>
      <item>E-oglasna ploča</item>
      <item>Sudski registar, Trgovački sud u Varaždinu</item>
      <item>Zlatko Novak, OIB 71207425460, Ulica Sidonije Rubido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72554498366</item>
      <item>, OIB null</item>
      <item>, OIB null</item>
      <item>, OIB 71207425460</item>
    </izvorni_sadrzaj>
    <derivirana_varijabla naziv="DomainObject.Predmet.SudioniciListNazivOIB_1">
      <item>, OIB 85821130368</item>
      <item>, OIB 72554498366</item>
      <item>, OIB null</item>
      <item>, OIB null</item>
      <item>, OIB 71207425460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3EA82-7759-4DE3-81BB-C71A296ED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2966</properties:Characters>
  <properties:Lines>89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2016-02-04T08:58:00Z</dcterms:created>
  <dc:creator>Ljubica Makovec</dc:creator>
  <cp:lastModifiedBy>Nevenka Vuković</cp:lastModifiedBy>
  <cp:lastPrinted>2016-02-04T08:55:00Z</cp:lastPrinted>
  <dcterms:modified xmlns:xsi="http://www.w3.org/2001/XMLSchema-instance" xsi:type="dcterms:W3CDTF">2016-02-04T09:01:00Z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