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8a53" w14:paraId="6f18a53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F1B3C">
        <w:t>139/17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8B73DD" w:rsidRPr="00B74CF9">
        <w:t>Ljudevita Šestića 4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AF1B3C">
        <w:t>IZVRSTAN d.o.o., Zagreb, Samoborska cesta 145, OIB: 23246156555</w:t>
      </w:r>
      <w:r w:rsidR="00B74CF9">
        <w:t>,</w:t>
      </w:r>
      <w:r w:rsidR="00D5399D" w:rsidRPr="00AF1EFD">
        <w:t xml:space="preserve"> </w:t>
      </w:r>
      <w:r w:rsidR="00AF1B3C">
        <w:t>7.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AF1B3C">
        <w:t>IZVRSTAN d.o.o., Zagreb, Samoborska cesta 145, OIB: 23246156555</w:t>
      </w:r>
      <w:r w:rsidR="00410421">
        <w:t xml:space="preserve">. </w:t>
      </w:r>
      <w:r w:rsidRPr="00AF1EFD">
        <w:t xml:space="preserve">Stečajni postupak je otvoren dana </w:t>
      </w:r>
      <w:r w:rsidR="00AF1B3C">
        <w:t>7. kolovoza</w:t>
      </w:r>
      <w:r w:rsidR="00410421">
        <w:t xml:space="preserve"> 2017.</w:t>
      </w:r>
      <w:r w:rsidRPr="00AF1EFD">
        <w:t xml:space="preserve"> u </w:t>
      </w:r>
      <w:r w:rsidR="008327B4">
        <w:t>1</w:t>
      </w:r>
      <w:r w:rsidR="00E84785">
        <w:t>4</w:t>
      </w:r>
      <w:r w:rsidR="008327B4">
        <w:t>,</w:t>
      </w:r>
      <w:r w:rsidR="00F6264F">
        <w:t>30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F1B3C">
        <w:t>Daniel Deković, Zagreb, Novačka 329, OIB: 76292704973</w:t>
      </w:r>
      <w:r w:rsidR="00631A90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AF1B3C">
        <w:t>IZVRSTAN d.o.o., Zagreb, Samoborska cesta 145, OIB: 23246156555</w:t>
      </w:r>
      <w:r w:rsidR="00410421"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AF1B3C">
        <w:t>IZVRSTAN d.o.o., Zagreb, Samoborska cesta 145, OIB: 23246156555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</w:t>
      </w:r>
      <w:r w:rsidR="00F6264F">
        <w:t>zahtjev</w:t>
      </w:r>
      <w:r w:rsidRPr="00B26DB0">
        <w:t xml:space="preserve"> za </w:t>
      </w:r>
      <w:r w:rsidR="00F6264F">
        <w:t xml:space="preserve">provedbu skraćenog stečajnog postupka </w:t>
      </w:r>
      <w:r w:rsidRPr="00B26DB0">
        <w:t xml:space="preserve">nad dužnikom </w:t>
      </w:r>
      <w:r w:rsidR="00AF1B3C">
        <w:t>IZVRSTAN d.o.o., Zagreb, Samoborska cesta 145, OIB: 23246156555</w:t>
      </w:r>
      <w:r w:rsidR="00631A90">
        <w:t xml:space="preserve">, dana </w:t>
      </w:r>
      <w:r w:rsidR="00AF1B3C">
        <w:t>14. rujna 2016.</w:t>
      </w:r>
      <w:r w:rsidR="00F6264F">
        <w:t xml:space="preserve">, povodom kojeg je sud oglasom od </w:t>
      </w:r>
      <w:r w:rsidR="00AF1B3C">
        <w:t>18. listopada 2016</w:t>
      </w:r>
      <w:r w:rsidR="00F6264F">
        <w:t xml:space="preserve">. pozvao vjerovnike na predlaganje otvaranja stečajnog postupka, te je vjerovnik Republika Hrvatska, Ministarstvo </w:t>
      </w:r>
      <w:r w:rsidR="00F6264F">
        <w:lastRenderedPageBreak/>
        <w:t xml:space="preserve">financija, Porezna uprava, </w:t>
      </w:r>
      <w:r w:rsidR="00AF1B3C">
        <w:t>18. studenog 2016</w:t>
      </w:r>
      <w:r w:rsidR="00F6264F">
        <w:t>. podnio prijedlog za otvaranje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Slijedom navedenog rješenjem</w:t>
      </w:r>
      <w:r w:rsidR="00AF1B3C">
        <w:t xml:space="preserve"> Trgovačkog suda u Osijeku poslovni broj</w:t>
      </w:r>
      <w:r>
        <w:t xml:space="preserve"> St-</w:t>
      </w:r>
      <w:r w:rsidR="00AF1B3C">
        <w:t xml:space="preserve">2621/16 od 1. prosinca 2016. </w:t>
      </w:r>
      <w:r>
        <w:t>obustavljen je skraćeni stečajni postupak te je postupak nastavljen primjenom općih odredbi Stečajnog zakona.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Ovosudnim rješenjem poslovni broj St-</w:t>
      </w:r>
      <w:r w:rsidR="00AF1B3C">
        <w:t>139/17</w:t>
      </w:r>
      <w:r>
        <w:t xml:space="preserve"> od </w:t>
      </w:r>
      <w:r w:rsidR="00AF1B3C">
        <w:t>23. siječnja</w:t>
      </w:r>
      <w:r>
        <w:t xml:space="preserve"> 2017. pokrenut je prethodni postupak te je rješenjem od </w:t>
      </w:r>
      <w:r w:rsidR="00AF1B3C">
        <w:t>22. ožujka</w:t>
      </w:r>
      <w:r>
        <w:t xml:space="preserve"> 2017. imenovan privremeni stečajni upravitelj </w:t>
      </w:r>
      <w:r w:rsidR="00AF1B3C">
        <w:t>Daniel Deković</w:t>
      </w:r>
      <w:r>
        <w:t xml:space="preserve"> radi utvrđenja da li je imovina dužnika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Prema izvješću privremenog stečajnog upravitelja proizlazi da imovina dužnika nije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AF1B3C">
        <w:t>IZVRSTAN d.o.o., Zagreb, Samoborska cesta 145, OIB: 23246156555</w:t>
      </w:r>
      <w:r w:rsidRPr="00F018E1">
        <w:t>,</w:t>
      </w:r>
      <w:r w:rsidRPr="00B26DB0">
        <w:t xml:space="preserve"> nije dovoljna ni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AF1B3C">
        <w:t xml:space="preserve">10. ožujka </w:t>
      </w:r>
      <w:r>
        <w:t xml:space="preserve">2017. proizlazi da dužnik ima evidentirane neizvršene osnove za plaćanje u iznosu od </w:t>
      </w:r>
      <w:r w:rsidR="00AF1B3C">
        <w:t>835.314,00 kn</w:t>
      </w:r>
      <w:r>
        <w:t xml:space="preserve"> i </w:t>
      </w:r>
      <w:r w:rsidR="00AF1B3C">
        <w:t>298</w:t>
      </w:r>
      <w:r>
        <w:t xml:space="preserve"> dana neprekidne blokade (list </w:t>
      </w:r>
      <w:r w:rsidR="00AF1B3C">
        <w:t>30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AF1B3C">
        <w:t>139/17</w:t>
      </w:r>
      <w:r>
        <w:t xml:space="preserve"> od </w:t>
      </w:r>
      <w:r w:rsidR="00AF1B3C">
        <w:t xml:space="preserve">8. svibnja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AF1B3C">
        <w:t>1</w:t>
      </w:r>
      <w:r w:rsidR="00BC0D75">
        <w:t>0</w:t>
      </w:r>
      <w:r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AF1B3C">
        <w:t>8. svibnja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AF1B3C">
        <w:t>7.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8FF" w:rsidR="00A808FF">
      <w:r>
        <w:separator/>
      </w:r>
    </w:p>
  </w:endnote>
  <w:endnote w:id="0" w:type="continuationSeparator">
    <w:p w:rsidRDefault="00A808FF" w:rsidR="00A80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8FF" w:rsidR="00A808FF">
      <w:r>
        <w:separator/>
      </w:r>
    </w:p>
  </w:footnote>
  <w:footnote w:id="0" w:type="continuationSeparator">
    <w:p w:rsidRDefault="00A808FF" w:rsidR="00A80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08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AF1B3C">
      <w:t>139/17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076D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62CB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08FF"/>
    <w:rsid w:val="00A86374"/>
    <w:rsid w:val="00AA7637"/>
    <w:rsid w:val="00AB25BE"/>
    <w:rsid w:val="00AD6DDA"/>
    <w:rsid w:val="00AF1B3C"/>
    <w:rsid w:val="00AF1EFD"/>
    <w:rsid w:val="00AF6F8E"/>
    <w:rsid w:val="00AF7F9B"/>
    <w:rsid w:val="00B74CF9"/>
    <w:rsid w:val="00B918B5"/>
    <w:rsid w:val="00B97F98"/>
    <w:rsid w:val="00BB7E5E"/>
    <w:rsid w:val="00BC0D75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089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7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7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7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7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7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7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7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7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IZVRSTAN d.o.o. zastupanog po punomoćniku Liuying Lei</izvorni_sadrzaj>
    <derivirana_varijabla naziv="DomainObject.Predmet.ProtustrankaFormated_1">  IZVRSTAN d.o.o. zastupanog po punomoćniku Liuying Lei</derivirana_varijabla>
  </DomainObject.Predmet.ProtustrankaFormated>
  <DomainObject.Predmet.ProtustrankaFormatedOIB>
    <izvorni_sadrzaj>  IZVRSTAN d.o.o., OIB 23246156555 zastupanog po punomoćniku Liuying Lei</izvorni_sadrzaj>
    <derivirana_varijabla naziv="DomainObject.Predmet.ProtustrankaFormatedOIB_1">  IZVRSTAN d.o.o., OIB 23246156555 zastupanog po punomoćniku Liuying Lei</derivirana_varijabla>
  </DomainObject.Predmet.ProtustrankaFormatedOIB>
  <DomainObject.Predmet.ProtustrankaFormatedWithAdress>
    <izvorni_sadrzaj> IZVRSTAN d.o.o., Samoborska cesta 145, 10000 Zagreb zastupanog po punomoćniku Liuying Lei</izvorni_sadrzaj>
    <derivirana_varijabla naziv="DomainObject.Predmet.ProtustrankaFormatedWithAdress_1"> IZVRSTAN d.o.o., Samoborska cesta 145, 10000 Zagreb zastupanog po punomoćniku Liuying Lei</derivirana_varijabla>
  </DomainObject.Predmet.ProtustrankaFormatedWithAdress>
  <DomainObject.Predmet.ProtustrankaFormatedWithAdressOIB>
    <izvorni_sadrzaj> IZVRSTAN d.o.o., OIB 23246156555, Samoborska cesta 145, 10000 Zagreb zastupanog po punomoćniku Liuying Lei</izvorni_sadrzaj>
    <derivirana_varijabla naziv="DomainObject.Predmet.ProtustrankaFormatedWithAdressOIB_1"> IZVRSTAN d.o.o., OIB 23246156555, Samoborska cesta 145, 10000 Zagreb zastupanog po punomoćniku Liuying Lei</derivirana_varijabla>
  </DomainObject.Predmet.ProtustrankaFormatedWithAdressOIB>
  <DomainObject.Predmet.ProtustrankaWithAdress>
    <izvorni_sadrzaj>IZVRSTAN d.o.o. Samoborska cesta 145, 10000 Zagreb</izvorni_sadrzaj>
    <derivirana_varijabla naziv="DomainObject.Predmet.ProtustrankaWithAdress_1">IZVRSTAN d.o.o. Samoborska cesta 145, 10000 Zagreb</derivirana_varijabla>
  </DomainObject.Predmet.ProtustrankaWithAdress>
  <DomainObject.Predmet.ProtustrankaWithAdressOIB>
    <izvorni_sadrzaj>IZVRSTAN d.o.o., OIB 23246156555, Samoborska cesta 145, 10000 Zagreb</izvorni_sadrzaj>
    <derivirana_varijabla naziv="DomainObject.Predmet.ProtustrankaWithAdressOIB_1">IZVRSTAN d.o.o., OIB 23246156555, Samoborska cesta 145, 10000 Zagreb</derivirana_varijabla>
  </DomainObject.Predmet.ProtustrankaWithAdressOIB>
  <DomainObject.Predmet.ProtustrankaNazivFormated>
    <izvorni_sadrzaj>IZVRSTAN d.o.o.</izvorni_sadrzaj>
    <derivirana_varijabla naziv="DomainObject.Predmet.ProtustrankaNazivFormated_1">IZVRSTAN d.o.o.</derivirana_varijabla>
  </DomainObject.Predmet.ProtustrankaNazivFormated>
  <DomainObject.Predmet.ProtustrankaNazivFormatedOIB>
    <izvorni_sadrzaj>IZVRSTAN d.o.o., OIB 23246156555</izvorni_sadrzaj>
    <derivirana_varijabla naziv="DomainObject.Predmet.ProtustrankaNazivFormatedOIB_1">IZVRSTAN d.o.o., OIB 23246156555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Osijeku; Županijsko državno odvjetništvo u Zagrebu; ERSTE&amp;STEIERMÄRKISCHE BANKA dioničko društvo</izvorni_sadrzaj>
    <derivirana_varijabla naziv="DomainObject.Predmet.StrankaFormated_1">  FINA Regionalni centar Zagreb; RH MF Porezna uprava zastupanog po punomoćniku ŽDO u Osijeku; Županijsko državno odvjetništvo u Zagrebu; ERSTE&amp;STEIERMÄRKISCHE BANKA dioničko društvo</derivirana_varijabla>
  </DomainObject.Predmet.StrankaFormated>
  <DomainObject.Predmet.StrankaFormatedOIB>
    <izvorni_sadrzaj>  FINA Regionalni centar Zagreb, OIB 85821130368; RH MF Porezna uprava, OIB 18683136487 zastupanog po punomoćniku ŽDO u Osijeku; Županijsko državno odvjetništvo u Zagrebu; ERSTE&amp;STEIERMÄRKISCHE BANKA dioničko društvo, OIB 23057039320</izvorni_sadrzaj>
    <derivirana_varijabla naziv="DomainObject.Predmet.StrankaFormatedOIB_1">  FINA Regionalni centar Zagreb, OIB 85821130368; RH MF Porezna uprava, OIB 18683136487 zastupanog po punomoćniku ŽDO u Osijeku; Županijsko državno odvjetništvo u Zagrebu; ERSTE&amp;STEIERMÄRKISCHE BANKA dioničko društvo, OIB 23057039320</derivirana_varijabla>
  </DomainObject.Predmet.StrankaFormatedOIB>
  <DomainObject.Predmet.StrankaFormatedWithAdress>
    <izvorni_sadrzaj> FINA Regionalni centar Zagreb, Trg svibanjskih žrtava 1995. br. 1, 10000 Zagreb; RH MF Porezna uprava zastupanog po punomoćniku ŽDO u Osijeku; Županijsko državno odvjetništvo u Zagrebu; ERSTE&amp;STEIERMÄRKISCHE BANKA dioničko društvo, Jadranski Trg 3/a, 51000 Rijeka</izvorni_sadrzaj>
    <derivirana_varijabla naziv="DomainObject.Predmet.StrankaFormatedWithAdress_1"> FINA Regionalni centar Zagreb, Trg svibanjskih žrtava 1995. br. 1, 10000 Zagreb; RH MF Porezna uprava zastupanog po punomoćniku ŽDO u Osijeku; Županijsko državno odvjetništvo u Zagrebu;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br. 1, 10000 Zagreb; RH MF Porezna uprava, OIB 18683136487 zastupanog po punomoćniku ŽDO u Osijeku; Županijsko državno odvjetništvo u Zagrebu;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br. 1, 10000 Zagreb; RH MF Porezna uprava, OIB 18683136487 zastupanog po punomoćniku ŽDO u Osijeku; Županijsko državno odvjetništvo u Zagrebu;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br. 1,10000 Zagreb,RH MF Porezna uprava ,ERSTE&amp;STEIERMÄRKISCHE BANKA dioničko društvo Jadranski Trg 3/a,51000 Rijeka</izvorni_sadrzaj>
    <derivirana_varijabla naziv="DomainObject.Predmet.StrankaWithAdress_1">FINA Regionalni centar Zagreb Trg svibanjskih žrtava 1995. br. 1,10000 Zagreb,RH MF Porezna uprava 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br. 1,10000 Zagreb,RH MF Porezna uprava, OIB 18683136487,ERSTE&amp;STEIERMÄRKISCHE BANKA dioničko društvo, OIB 23057039320, Jadranski Trg 3/a,51000 Rijeka</izvorni_sadrzaj>
    <derivirana_varijabla naziv="DomainObject.Predmet.StrankaWithAdressOIB_1">FINA Regionalni centar Zagreb, OIB 85821130368, Trg svibanjskih žrtava 1995. br. 1,10000 Zagreb,RH MF Porezna uprava, OIB 18683136487,ERSTE&amp;STEIERMÄRKISCHE BANKA dioničko društvo, OIB 23057039320, Jadranski Trg 3/a,51000 Rijeka</derivirana_varijabla>
  </DomainObject.Predmet.StrankaWithAdressOIB>
  <DomainObject.Predmet.StrankaNazivFormated>
    <izvorni_sadrzaj>FINA Regionalni centar Zagreb,RH MF Porezna uprava,ERSTE&amp;STEIERMÄRKISCHE BANKA dioničko društvo</izvorni_sadrzaj>
    <derivirana_varijabla naziv="DomainObject.Predmet.StrankaNazivFormated_1">FINA Regionalni centar Zagreb,RH MF Porezna uprava,ERSTE&amp;STEIERMÄRKISCHE BANKA dioničko društvo</derivirana_varijabla>
  </DomainObject.Predmet.StrankaNazivFormated>
  <DomainObject.Predmet.StrankaNazivFormatedOIB>
    <izvorni_sadrzaj>FINA Regionalni centar Zagreb, OIB 85821130368,RH MF Porezna uprava, OIB 18683136487,ERSTE&amp;STEIERMÄRKISCHE BANKA dioničko društvo, OIB 23057039320</izvorni_sadrzaj>
    <derivirana_varijabla naziv="DomainObject.Predmet.StrankaNazivFormatedOIB_1">FINA Regionalni centar Zagreb, OIB 85821130368,RH MF Porezna uprava, OIB 18683136487,ERSTE&amp;STEIERMÄRKISCHE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zastupanog po punomoćniku ŽDO u Osijeku; Županijsko državno odvjetništvo u Zagrebu</item>
      <item>ERSTE&amp;STEIERMÄRKISCHE BANKA dioničko društvo</item>
    </izvorni_sadrzaj>
    <derivirana_varijabla naziv="DomainObject.Predmet.StrankaListFormated_1">
      <item>FINA Regionalni centar Zagreb</item>
      <item>RH MF Porezna uprava zastupanog po punomoćniku ŽDO u Osijeku; Županijsko državno odvjetništvo u Zagrebu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Osijeku; Županijsko državno odvjetništvo u Zagrebu</item>
      <item>ERSTE&amp;STEIERMÄRKISCHE BANKA dioničko društvo, OIB 23057039320</item>
    </izvorni_sadrzaj>
    <derivirana_varijabla naziv="DomainObject.Predmet.StrankaListFormatedOIB_1">
      <item>FINA Regionalni centar Zagreb, OIB 85821130368</item>
      <item>RH MF Porezna uprava, OIB 18683136487 zastupanog po punomoćniku ŽDO u Osijeku; Županijsko državno odvjetništvo u Zagrebu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zastupanog po punomoćniku ŽDO u Osijeku; Županijsko državno odvjetništvo u Zagrebu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br. 1, 10000 Zagreb</item>
      <item>RH MF Porezna uprava zastupanog po punomoćniku ŽDO u Osijeku; Županijsko državno odvjetništvo u Zagrebu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uprava, OIB 18683136487 zastupanog po punomoćniku ŽDO u Osijeku; Županijsko državno odvjetništvo u Zagrebu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br. 1, 10000 Zagreb</item>
      <item>RH MF Porezna uprava, OIB 18683136487 zastupanog po punomoćniku ŽDO u Osijeku; Županijsko državno odvjetništvo u Zagrebu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RH MF Porezna uprava</item>
      <item>ERSTE&amp;STEIERMÄRKISCHE BANKA dioničko društvo</item>
    </izvorni_sadrzaj>
    <derivirana_varijabla naziv="DomainObject.Predmet.StrankaListNazivFormated_1">
      <item>FINA Regionalni centar Zagreb</item>
      <item>RH MF Porezna uprava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RH MF Porezna uprava,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IZVRSTAN d.o.o. zastupanog po punomoćniku Liuying Lei</item>
    </izvorni_sadrzaj>
    <derivirana_varijabla naziv="DomainObject.Predmet.ProtuStrankaListFormated_1">
      <item>IZVRSTAN d.o.o. zastupanog po punomoćniku Liuying Lei</item>
    </derivirana_varijabla>
  </DomainObject.Predmet.ProtuStrankaListFormated>
  <DomainObject.Predmet.ProtuStrankaListFormatedOIB>
    <izvorni_sadrzaj>
      <item>IZVRSTAN d.o.o., OIB 23246156555 zastupanog po punomoćniku Liuying Lei</item>
    </izvorni_sadrzaj>
    <derivirana_varijabla naziv="DomainObject.Predmet.ProtuStrankaListFormatedOIB_1">
      <item>IZVRSTAN d.o.o., OIB 23246156555 zastupanog po punomoćniku Liuying Lei</item>
    </derivirana_varijabla>
  </DomainObject.Predmet.ProtuStrankaListFormatedOIB>
  <DomainObject.Predmet.ProtuStrankaListFormatedWithAdress>
    <izvorni_sadrzaj>
      <item>IZVRSTAN d.o.o., Samoborska cesta 145, 10000 Zagreb zastupanog po punomoćniku Liuying Lei</item>
    </izvorni_sadrzaj>
    <derivirana_varijabla naziv="DomainObject.Predmet.ProtuStrankaListFormatedWithAdress_1">
      <item>IZVRSTAN d.o.o., Samoborska cesta 145, 10000 Zagreb zastupanog po punomoćniku Liuying Lei</item>
    </derivirana_varijabla>
  </DomainObject.Predmet.ProtuStrankaListFormatedWithAdress>
  <DomainObject.Predmet.ProtuStrankaListFormatedWithAdressOIB>
    <izvorni_sadrzaj>
      <item>IZVRSTAN d.o.o., OIB 23246156555, Samoborska cesta 145, 10000 Zagreb zastupanog po punomoćniku Liuying Lei</item>
    </izvorni_sadrzaj>
    <derivirana_varijabla naziv="DomainObject.Predmet.ProtuStrankaListFormatedWithAdressOIB_1">
      <item>IZVRSTAN d.o.o., OIB 23246156555, Samoborska cesta 145, 10000 Zagreb zastupanog po punomoćniku Liuying Lei</item>
    </derivirana_varijabla>
  </DomainObject.Predmet.ProtuStrankaListFormatedWithAdressOIB>
  <DomainObject.Predmet.ProtuStrankaListNazivFormated>
    <izvorni_sadrzaj>
      <item>IZVRSTAN d.o.o.</item>
    </izvorni_sadrzaj>
    <derivirana_varijabla naziv="DomainObject.Predmet.ProtuStrankaListNazivFormated_1">
      <item>IZVRSTAN d.o.o.</item>
    </derivirana_varijabla>
  </DomainObject.Predmet.ProtuStrankaListNazivFormated>
  <DomainObject.Predmet.ProtuStrankaListNazivFormatedOIB>
    <izvorni_sadrzaj>
      <item>IZVRSTAN d.o.o., OIB 23246156555</item>
    </izvorni_sadrzaj>
    <derivirana_varijabla naziv="DomainObject.Predmet.ProtuStrankaListNazivFormatedOIB_1">
      <item>IZVRSTAN d.o.o., OIB 23246156555</item>
    </derivirana_varijabla>
  </DomainObject.Predmet.ProtuStrankaListNazivFormatedOIB>
  <DomainObject.Predmet.OstaliListFormated>
    <izvorni_sadrzaj>
      <item>ŽDO u Osijeku punomoćnik sudionika u postupku RH MF Porezna uprava</item>
      <item>Liuying Lei punomoćnik sudionika u postupku IZVRSTAN d.o.o.</item>
      <item>Županijsko državno odvjetništvo u Zagrebu punomoćnik sudionika u postupku RH MF Porezna uprava</item>
    </izvorni_sadrzaj>
    <derivirana_varijabla naziv="DomainObject.Predmet.OstaliListFormated_1">
      <item>ŽDO u Osijeku punomoćnik sudionika u postupku RH MF Porezna uprava</item>
      <item>Liuying Lei punomoćnik sudionika u postupku IZVRSTAN d.o.o.</item>
      <item>Županijsko državno odvjetništvo u Zagrebu punomoćnik sudionika u postupku RH MF Porezna uprava</item>
    </derivirana_varijabla>
  </DomainObject.Predmet.OstaliListFormated>
  <DomainObject.Predmet.OstaliListFormatedOIB>
    <izvorni_sadrzaj>
      <item>ŽDO u Osijeku, OIB 61379160880 punomoćnik sudionika u postupku RH MF Porezna uprava</item>
      <item>Liuying Lei, OIB 18848998418 punomoćnik sudionika u postupku IZVRSTAN d.o.o.</item>
      <item>Županijsko državno odvjetništvo u Zagrebu, OIB 16488001145 punomoćnik sudionika u postupku RH MF Porezna uprava</item>
    </izvorni_sadrzaj>
    <derivirana_varijabla naziv="DomainObject.Predmet.OstaliListFormatedOIB_1">
      <item>ŽDO u Osijeku, OIB 61379160880 punomoćnik sudionika u postupku RH MF Porezna uprava</item>
      <item>Liuying Lei, OIB 18848998418 punomoćnik sudionika u postupku IZVRSTAN d.o.o.</item>
      <item>Županijsko državno odvjetništvo u Zagrebu, OIB 16488001145 punomoćnik sudionika u postupku RH MF Porezna uprava</item>
    </derivirana_varijabla>
  </DomainObject.Predmet.OstaliListFormatedOIB>
  <DomainObject.Predmet.OstaliListFormatedWithAdress>
    <izvorni_sadrzaj>
      <item>ŽDO u Osijeku, Kapucinska 21, 31000 Osijek punomoćnik sudionika u postupku RH MF Porezna uprava</item>
      <item>Liuying Lei, Posavje 34, 10000 Zagreb punomoćnik sudionika u postupku IZVRSTAN d.o.o.</item>
      <item>Županijsko državno odvjetništvo u Zagrebu, Savska cesta 41, 10000 Zagreb punomoćnik sudionika u postupku RH MF Porezna uprava</item>
    </izvorni_sadrzaj>
    <derivirana_varijabla naziv="DomainObject.Predmet.OstaliListFormatedWithAdress_1">
      <item>ŽDO u Osijeku, Kapucinska 21, 31000 Osijek punomoćnik sudionika u postupku RH MF Porezna uprava</item>
      <item>Liuying Lei, Posavje 34, 10000 Zagreb punomoćnik sudionika u postupku IZVRSTAN d.o.o.</item>
      <item>Županijsko državno odvjetništvo u Zagrebu, Savska cesta 41, 10000 Zagreb punomoćnik sudionika u postupku RH MF Porezna uprava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MF Porezna uprava</item>
      <item>Liuying Lei, OIB 18848998418, Posavje 34, 10000 Zagreb punomoćnik sudionika u postupku IZVRSTAN d.o.o.</item>
      <item>Županijsko državno odvjetništvo u Zagrebu, OIB 16488001145, Savska cesta 41, 10000 Zagreb punomoćnik sudionika u postupku RH MF Porezna uprava</item>
    </izvorni_sadrzaj>
    <derivirana_varijabla naziv="DomainObject.Predmet.OstaliListFormatedWithAdressOIB_1">
      <item>ŽDO u Osijeku, OIB 61379160880, Kapucinska 21, 31000 Osijek punomoćnik sudionika u postupku RH MF Porezna uprava</item>
      <item>Liuying Lei, OIB 18848998418, Posavje 34, 10000 Zagreb punomoćnik sudionika u postupku IZVRSTAN d.o.o.</item>
      <item>Županijsko državno odvjetništvo u Zagrebu, OIB 16488001145, Savska cesta 41, 10000 Zagreb punomoćnik sudionika u postupku RH MF Porezna uprava</item>
    </derivirana_varijabla>
  </DomainObject.Predmet.OstaliListFormatedWithAdressOIB>
  <DomainObject.Predmet.OstaliListNazivFormated>
    <izvorni_sadrzaj>
      <item>ŽDO u Osijeku</item>
      <item>Liuying Lei</item>
      <item>Županijsko državno odvjetništvo u Zagrebu</item>
    </izvorni_sadrzaj>
    <derivirana_varijabla naziv="DomainObject.Predmet.OstaliListNazivFormated_1">
      <item>ŽDO u Osijeku</item>
      <item>Liuying Lei</item>
      <item>Županijsko državno odvjetništvo u Zagrebu</item>
    </derivirana_varijabla>
  </DomainObject.Predmet.OstaliListNazivFormated>
  <DomainObject.Predmet.OstaliListNazivFormatedOIB>
    <izvorni_sadrzaj>
      <item>ŽDO u Osijeku, OIB 61379160880</item>
      <item>Liuying Lei, OIB 18848998418</item>
      <item>Županijsko državno odvjetništvo u Zagrebu, OIB 16488001145</item>
    </izvorni_sadrzaj>
    <derivirana_varijabla naziv="DomainObject.Predmet.OstaliListNazivFormatedOIB_1">
      <item>ŽDO u Osijeku, OIB 61379160880</item>
      <item>Liuying Lei, OIB 18848998418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IZVRSTAN d.o.o.</izvorni_sadrzaj>
    <derivirana_varijabla naziv="DomainObject.Predmet.ProtustrankaIDrugi_1">IZVRSTAN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IZVRSTAN d.o.o., OIB 23246156555, Samoborska cesta 145, 10000 Zagreb</izvorni_sadrzaj>
    <derivirana_varijabla naziv="DomainObject.Predmet.ProtustrankaIDrugiAdressOIB_1">IZVRSTAN d.o.o., OIB 23246156555,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IZVRSTAN d.o.o.</item>
      <item>FINA Regionalni centar Zagreb</item>
      <item>RH MF Porezna uprava</item>
      <item>ŽDO u Osijeku</item>
      <item>Liuying Lei</item>
      <item>Županijsko državno odvjetništvo u Zagrebu</item>
      <item>ERSTE&amp;STEIERMÄRKISCHE BANKA dioničko društvo</item>
    </izvorni_sadrzaj>
    <derivirana_varijabla naziv="DomainObject.Predmet.SudioniciListNaziv_1">
      <item>IZVRSTAN d.o.o.</item>
      <item>FINA Regionalni centar Zagreb</item>
      <item>RH MF Porezna uprava</item>
      <item>ŽDO u Osijeku</item>
      <item>Liuying Lei</item>
      <item>Županijsko državno odvjetništvo u Zagrebu</item>
      <item>ERSTE&amp;STEIERMÄRKISCHE BANKA dioničko društvo</item>
    </derivirana_varijabla>
  </DomainObject.Predmet.SudioniciListNaziv>
  <DomainObject.Predmet.SudioniciListAdressOIB>
    <izvorni_sadrzaj>
      <item>IZVRSTAN d.o.o., OIB 23246156555, Samoborska cesta 145,10000 Zagreb</item>
      <item>FINA Regionalni centar Zagreb, OIB 85821130368, Trg svibanjskih žrtava 1995. br. 1,10000 Zagreb</item>
      <item>RH MF Porezna uprava, OIB 18683136487</item>
      <item>ŽDO u Osijeku, OIB 61379160880, Kapucinska 21,31000 Osijek</item>
      <item>Liuying Lei, OIB 18848998418, Posavje 34,10000 Zagreb</item>
      <item>Županijsko državno odvjetništvo u Zagrebu, OIB 16488001145, Savska cesta 41,10000 Zagreb</item>
      <item>ERSTE&amp;STEIERMÄRKISCHE BANKA dioničko društvo, OIB 23057039320, Jadranski Trg 3/a,51000 Rijeka</item>
    </izvorni_sadrzaj>
    <derivirana_varijabla naziv="DomainObject.Predmet.SudioniciListAdressOIB_1">
      <item>IZVRSTAN d.o.o., OIB 23246156555, Samoborska cesta 145,10000 Zagreb</item>
      <item>FINA Regionalni centar Zagreb, OIB 85821130368, Trg svibanjskih žrtava 1995. br. 1,10000 Zagreb</item>
      <item>RH MF Porezna uprava, OIB 18683136487</item>
      <item>ŽDO u Osijeku, OIB 61379160880, Kapucinska 21,31000 Osijek</item>
      <item>Liuying Lei, OIB 18848998418, Posavje 34,10000 Zagreb</item>
      <item>Županijsko državno odvjetništvo u Zagrebu, OIB 16488001145, Savska cesta 41,10000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23246156555</item>
      <item>, OIB 85821130368</item>
      <item>, OIB 18683136487</item>
      <item>, OIB 61379160880</item>
      <item>, OIB 18848998418</item>
      <item>, OIB 16488001145</item>
      <item>, OIB 23057039320</item>
    </izvorni_sadrzaj>
    <derivirana_varijabla naziv="DomainObject.Predmet.SudioniciListNazivOIB_1">
      <item>, OIB 23246156555</item>
      <item>, OIB 85821130368</item>
      <item>, OIB 18683136487</item>
      <item>, OIB 61379160880</item>
      <item>, OIB 18848998418</item>
      <item>, OIB 16488001145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626</properties:Words>
  <properties:Characters>3412</properties:Characters>
  <properties:Lines>103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2017-08-07T12:15:00Z</dcterms:created>
  <dc:creator>Korisnik</dc:creator>
  <cp:lastModifiedBy>Draženka Prpić</cp:lastModifiedBy>
  <cp:lastPrinted>2017-08-07T12:16:00Z</cp:lastPrinted>
  <dcterms:modified xmlns:xsi="http://www.w3.org/2001/XMLSchema-instance" xsi:type="dcterms:W3CDTF">2017-08-07T12:17:00Z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