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5660" w14:paraId="f185660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7413BC">
        <w:rPr>
          <w:lang w:val="hr-HR"/>
        </w:rPr>
        <w:t>St-480/15-4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7413BC">
        <w:t>USLUŽNA  ZADRUGA LJUBICA, ugostiteljstvo i trgovina, OIB: 50217539396 sa sjedištem u Lipovčica 15,48260 Križevci</w:t>
      </w:r>
      <w:r w:rsidR="001D5B1B">
        <w:t>, dana 09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7413BC">
        <w:t>USLUŽNA  ZADRUGA LJUBICA, ugostiteljstvo i trgovina, OIB: 50217539396 sa sjedištem u Lipovčica 15,48260 Križevci</w:t>
      </w:r>
      <w:r w:rsidR="00830E49">
        <w:t xml:space="preserve">, iznosi </w:t>
      </w:r>
      <w:r w:rsidR="007413BC">
        <w:t>25.222,36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7413BC">
        <w:t>upravitelj</w:t>
      </w:r>
      <w:r w:rsidR="002E00D7">
        <w:t xml:space="preserve"> dužnika </w:t>
      </w:r>
      <w:r w:rsidR="007413BC">
        <w:t>Ljubica Hrg, Križevci, Lipovčica 15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7413BC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>Dana</w:t>
      </w:r>
      <w:r w:rsidR="00210268">
        <w:rPr>
          <w:lang w:val="hr-HR"/>
        </w:rPr>
        <w:t xml:space="preserve"> </w:t>
      </w:r>
      <w:r w:rsidR="007413BC">
        <w:rPr>
          <w:lang w:val="hr-HR"/>
        </w:rPr>
        <w:t>30.10.2015.</w:t>
      </w:r>
      <w:r w:rsidR="00210268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7413BC">
        <w:t>USLUŽNA  ZADRUGA LJUBICA, ugostiteljstvo i trgovina, OIB: 50217539396 sa sjedištem u Lipovčica 15,48260 Križevci</w:t>
      </w:r>
      <w:r>
        <w:t>, navodeći da du</w:t>
      </w:r>
      <w:r w:rsidR="00715C85">
        <w:t xml:space="preserve">žnik na dan </w:t>
      </w:r>
      <w:r w:rsidR="007413BC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7413BC">
        <w:t>25.222,36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D5B1B">
        <w:rPr>
          <w:lang w:val="hr-HR"/>
        </w:rPr>
        <w:t>09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D86" w:rsidP="007F64E0" w:rsidR="00C61D86">
      <w:r>
        <w:separator/>
      </w:r>
    </w:p>
  </w:endnote>
  <w:endnote w:id="0" w:type="continuationSeparator">
    <w:p w:rsidRDefault="00C61D86" w:rsidP="007F64E0" w:rsidR="00C61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D86" w:rsidP="007F64E0" w:rsidR="00C61D86">
      <w:r>
        <w:separator/>
      </w:r>
    </w:p>
  </w:footnote>
  <w:footnote w:id="0" w:type="continuationSeparator">
    <w:p w:rsidRDefault="00C61D86" w:rsidP="007F64E0" w:rsidR="00C61D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31AF0" w:rsidRPr="00931AF0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7413BC">
      <w:rPr>
        <w:lang w:val="hr-HR"/>
      </w:rPr>
      <w:t>St-480/15-4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5B1B"/>
    <w:rsid w:val="001E274D"/>
    <w:rsid w:val="001E50A7"/>
    <w:rsid w:val="001E5159"/>
    <w:rsid w:val="001F3DEA"/>
    <w:rsid w:val="001F7BE8"/>
    <w:rsid w:val="0020506B"/>
    <w:rsid w:val="00210268"/>
    <w:rsid w:val="00223271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2BC2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04B5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B3F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066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13BC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1AF0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1D86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4A5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4310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St-480/2015</izvorni_sadrzaj>
    <derivirana_varijabla naziv="DomainObject.Predmet.OznakaBroj_1">St-480/2015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LJUBICA, ugostiteljstvo i trgovina</izvorni_sadrzaj>
    <derivirana_varijabla naziv="DomainObject.Predmet.ProtustrankaFormated_1">  USLUŽNA ZADRUGA LJUBICA, ugostiteljstvo i trgovina</derivirana_varijabla>
  </DomainObject.Predmet.ProtustrankaFormated>
  <DomainObject.Predmet.ProtustrankaFormatedOIB>
    <izvorni_sadrzaj>  USLUŽNA ZADRUGA LJUBICA, ugostiteljstvo i trgovina, OIB 50217539396</izvorni_sadrzaj>
    <derivirana_varijabla naziv="DomainObject.Predmet.ProtustrankaFormatedOIB_1">  USLUŽNA ZADRUGA LJUBICA, ugostiteljstvo i trgovina, OIB 50217539396</derivirana_varijabla>
  </DomainObject.Predmet.ProtustrankaFormatedOIB>
  <DomainObject.Predmet.ProtustrankaFormatedWithAdress>
    <izvorni_sadrzaj> USLUŽNA ZADRUGA LJUBICA, ugostiteljstvo i trgovina, Lipovčica 15, 48260 Križevci</izvorni_sadrzaj>
    <derivirana_varijabla naziv="DomainObject.Predmet.ProtustrankaFormatedWithAdress_1"> USLUŽNA ZADRUGA LJUBICA, ugostiteljstvo i trgovina, Lipovčica 15, 48260 Križevci</derivirana_varijabla>
  </DomainObject.Predmet.ProtustrankaFormatedWithAdress>
  <DomainObject.Predmet.ProtustrankaFormatedWithAdressOIB>
    <izvorni_sadrzaj> USLUŽNA ZADRUGA LJUBICA, ugostiteljstvo i trgovina, OIB 50217539396, Lipovčica 15, 48260 Križevci</izvorni_sadrzaj>
    <derivirana_varijabla naziv="DomainObject.Predmet.ProtustrankaFormatedWithAdressOIB_1"> USLUŽNA ZADRUGA LJUBICA, ugostiteljstvo i trgovina, OIB 50217539396, Lipovčica 15, 48260 Križevci</derivirana_varijabla>
  </DomainObject.Predmet.ProtustrankaFormatedWithAdressOIB>
  <DomainObject.Predmet.ProtustrankaWithAdress>
    <izvorni_sadrzaj>USLUŽNA ZADRUGA LJUBICA, ugostiteljstvo i trgovina Lipovčica 15, 48260 Križevci</izvorni_sadrzaj>
    <derivirana_varijabla naziv="DomainObject.Predmet.ProtustrankaWithAdress_1">USLUŽNA ZADRUGA LJUBICA, ugostiteljstvo i trgovina Lipovčica 15, 48260 Križevci</derivirana_varijabla>
  </DomainObject.Predmet.ProtustrankaWithAdress>
  <DomainObject.Predmet.ProtustrankaWithAdressOIB>
    <izvorni_sadrzaj>USLUŽNA ZADRUGA LJUBICA, ugostiteljstvo i trgovina, OIB 50217539396, Lipovčica 15, 48260 Križevci</izvorni_sadrzaj>
    <derivirana_varijabla naziv="DomainObject.Predmet.ProtustrankaWithAdressOIB_1">USLUŽNA ZADRUGA LJUBICA, ugostiteljstvo i trgovina, OIB 50217539396, Lipovčica 15, 48260 Križevci</derivirana_varijabla>
  </DomainObject.Predmet.ProtustrankaWithAdressOIB>
  <DomainObject.Predmet.ProtustrankaNazivFormated>
    <izvorni_sadrzaj>USLUŽNA ZADRUGA LJUBICA, ugostiteljstvo i trgovina</izvorni_sadrzaj>
    <derivirana_varijabla naziv="DomainObject.Predmet.ProtustrankaNazivFormated_1">USLUŽNA ZADRUGA LJUBICA, ugostiteljstvo i trgovina</derivirana_varijabla>
  </DomainObject.Predmet.ProtustrankaNazivFormated>
  <DomainObject.Predmet.ProtustrankaNazivFormatedOIB>
    <izvorni_sadrzaj>USLUŽNA ZADRUGA LJUBICA, ugostiteljstvo i trgovina, OIB 50217539396</izvorni_sadrzaj>
    <derivirana_varijabla naziv="DomainObject.Predmet.ProtustrankaNazivFormatedOIB_1">USLUŽNA ZADRUGA LJUBICA, ugostiteljstvo i trgovina, OIB 50217539396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25222.36</izvorni_sadrzaj>
    <derivirana_varijabla naziv="DomainObject.Predmet.TrenutnaVrijednost_1">25222.36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USLUŽNA ZADRUGA LJUBICA, ugostiteljstvo i trgovina</item>
    </izvorni_sadrzaj>
    <derivirana_varijabla naziv="DomainObject.Predmet.ProtuStrankaListFormated_1">
      <item>USLUŽNA ZADRUGA LJUBICA, ugostiteljstvo i trgovina</item>
    </derivirana_varijabla>
  </DomainObject.Predmet.ProtuStrankaListFormated>
  <DomainObject.Predmet.ProtuStrankaListFormatedOIB>
    <izvorni_sadrzaj>
      <item>USLUŽNA ZADRUGA LJUBICA, ugostiteljstvo i trgovina, OIB 50217539396</item>
    </izvorni_sadrzaj>
    <derivirana_varijabla naziv="DomainObject.Predmet.ProtuStrankaListFormatedOIB_1">
      <item>USLUŽNA ZADRUGA LJUBICA, ugostiteljstvo i trgovina, OIB 50217539396</item>
    </derivirana_varijabla>
  </DomainObject.Predmet.ProtuStrankaListFormatedOIB>
  <DomainObject.Predmet.ProtuStrankaListFormatedWithAdress>
    <izvorni_sadrzaj>
      <item>USLUŽNA ZADRUGA LJUBICA, ugostiteljstvo i trgovina, Lipovčica 15, 48260 Križevci</item>
    </izvorni_sadrzaj>
    <derivirana_varijabla naziv="DomainObject.Predmet.ProtuStrankaListFormatedWithAdress_1">
      <item>USLUŽNA ZADRUGA LJUBICA, ugostiteljstvo i trgovina, Lipovčica 15, 48260 Križevci</item>
    </derivirana_varijabla>
  </DomainObject.Predmet.ProtuStrankaListFormatedWithAdress>
  <DomainObject.Predmet.ProtuStrankaListFormatedWithAdressOIB>
    <izvorni_sadrzaj>
      <item>USLUŽNA ZADRUGA LJUBICA, ugostiteljstvo i trgovina, OIB 50217539396, Lipovčica 15, 48260 Križevci</item>
    </izvorni_sadrzaj>
    <derivirana_varijabla naziv="DomainObject.Predmet.ProtuStrankaListFormatedWithAdressOIB_1">
      <item>USLUŽNA ZADRUGA LJUBICA, ugostiteljstvo i trgovina, OIB 50217539396, Lipovčica 15, 48260 Križevci</item>
    </derivirana_varijabla>
  </DomainObject.Predmet.ProtuStrankaListFormatedWithAdressOIB>
  <DomainObject.Predmet.ProtuStrankaListNazivFormated>
    <izvorni_sadrzaj>
      <item>USLUŽNA ZADRUGA LJUBICA, ugostiteljstvo i trgovina</item>
    </izvorni_sadrzaj>
    <derivirana_varijabla naziv="DomainObject.Predmet.ProtuStrankaListNazivFormated_1">
      <item>USLUŽNA ZADRUGA LJUBICA, ugostiteljstvo i trgovina</item>
    </derivirana_varijabla>
  </DomainObject.Predmet.ProtuStrankaListNazivFormated>
  <DomainObject.Predmet.ProtuStrankaListNazivFormatedOIB>
    <izvorni_sadrzaj>
      <item>USLUŽNA ZADRUGA LJUBICA, ugostiteljstvo i trgovina, OIB 50217539396</item>
    </izvorni_sadrzaj>
    <derivirana_varijabla naziv="DomainObject.Predmet.ProtuStrankaListNazivFormatedOIB_1">
      <item>USLUŽNA ZADRUGA LJUBICA, ugostiteljstvo i trgovina, OIB 50217539396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USLUŽNA ZADRUGA LJUBICA, ugostiteljstvo i trgovina</izvorni_sadrzaj>
    <derivirana_varijabla naziv="DomainObject.Predmet.ProtustrankaIDrugi_1">USLUŽNA ZADRUGA LJUBICA, ugostiteljstvo i trgovina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USLUŽNA ZADRUGA LJUBICA, ugostiteljstvo i trgovina, OIB 50217539396, Lipovčica 15, 48260 Križevci</izvorni_sadrzaj>
    <derivirana_varijabla naziv="DomainObject.Predmet.ProtustrankaIDrugiAdressOIB_1">USLUŽNA ZADRUGA LJUBICA, ugostiteljstvo i trgovina, OIB 50217539396, Lipovčica 15,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USLUŽNA ZADRUGA LJUBICA, ugostiteljstvo i trgovina</item>
      <item>E-oglasna ploča</item>
      <item>Sudski registar, Trgovački sud u Varaždinu</item>
    </izvorni_sadrzaj>
    <derivirana_varijabla naziv="DomainObject.Predmet.SudioniciListNaziv_1">
      <item>Financijska agencija</item>
      <item>USLUŽNA ZADRUGA LJUBICA, ugostiteljstvo i trgovina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USLUŽNA ZADRUGA LJUBICA, ugostiteljstvo i trgovina, OIB 50217539396, Lipovčica 15,48260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USLUŽNA ZADRUGA LJUBICA, ugostiteljstvo i trgovina, OIB 50217539396, Lipovčica 15,48260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50217539396</item>
      <item>, OIB null</item>
    </izvorni_sadrzaj>
    <derivirana_varijabla naziv="DomainObject.Predmet.SudioniciListNazivOIB_1">
      <item>, OIB null</item>
      <item>, OIB 85821130368</item>
      <item>, OIB 50217539396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469</properties:Words>
  <properties:Characters>2583</properties:Characters>
  <properties:Lines>71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2015-11-09T09:42:00Z</dcterms:created>
  <dc:creator>user</dc:creator>
  <cp:lastModifiedBy>Marko Makaj</cp:lastModifiedBy>
  <cp:lastPrinted>2015-10-21T08:01:00Z</cp:lastPrinted>
  <dcterms:modified xmlns:xsi="http://www.w3.org/2001/XMLSchema-instance" xsi:type="dcterms:W3CDTF">2015-11-09T09:44:00Z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