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2e41" w14:paraId="5422e41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3652F5">
        <w:t>2337</w:t>
      </w:r>
      <w:r w:rsidR="00DE27FD">
        <w:t>/2016</w:t>
      </w:r>
      <w:r w:rsidR="00811C7C">
        <w:t>-12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 w:rsidRPr="000559FC">
      <w:pPr>
        <w:jc w:val="center"/>
        <w:rPr>
          <w:b/>
        </w:rPr>
      </w:pPr>
      <w:r>
        <w:t xml:space="preserve">Z  A  K  LJ  U  Č  A  K </w:t>
      </w:r>
    </w:p>
    <w:p w:rsidRDefault="003652F5" w:rsidP="003652F5" w:rsidR="003652F5">
      <w:pPr>
        <w:ind w:left="2880"/>
        <w:rPr>
          <w:color w:val="000000"/>
        </w:rPr>
      </w:pPr>
    </w:p>
    <w:p w:rsidRDefault="003652F5" w:rsidP="003652F5" w:rsidR="003652F5" w:rsidRPr="002A10EF">
      <w:pPr>
        <w:jc w:val="both"/>
      </w:pPr>
      <w:r w:rsidRPr="002A10EF">
        <w:t xml:space="preserve">Trgovački sud u Zagrebu, po sucu Nikoli Ribariću, u stečajnom predmetu u povodu zahtjeva FINANCIJSKE AGENCIJE, za provedbu stečajnog postupka nad dužnikom  </w:t>
      </w:r>
    </w:p>
    <w:p w:rsidRDefault="003652F5" w:rsidP="003652F5" w:rsidR="003652F5" w:rsidRPr="002A10EF">
      <w:pPr>
        <w:jc w:val="both"/>
      </w:pPr>
      <w:r w:rsidRPr="002A10EF">
        <w:t>Delta Optima j.d.o.o.</w:t>
      </w:r>
      <w:r>
        <w:t xml:space="preserve">, Velika Gorica (Grad Velika Gorica), Slavka Kolara 13/A, OIB: </w:t>
      </w:r>
      <w:r w:rsidRPr="002A10EF">
        <w:t>24199611278, da</w:t>
      </w:r>
      <w:r>
        <w:t>na 26</w:t>
      </w:r>
      <w:r w:rsidRPr="002A10EF">
        <w:t>.</w:t>
      </w:r>
      <w:r>
        <w:t xml:space="preserve"> rujna</w:t>
      </w:r>
      <w:r w:rsidRPr="002A10EF">
        <w:t xml:space="preserve"> 2017.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3652F5" w:rsidRPr="002A10EF">
        <w:t>Delta Optima j.d.o.o.</w:t>
      </w:r>
      <w:r w:rsidR="003652F5">
        <w:t xml:space="preserve">, Velika Gorica (Grad Velika Gorica), Slavka Kolara 13/A, OIB: </w:t>
      </w:r>
      <w:r w:rsidR="003652F5" w:rsidRPr="002A10EF">
        <w:t>24199611278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3652F5" w:rsidP="003652F5" w:rsidR="003652F5" w:rsidRPr="00811C7C">
      <w:pPr>
        <w:ind w:firstLine="708"/>
        <w:jc w:val="both"/>
      </w:pPr>
      <w:r w:rsidRPr="00811C7C">
        <w:t>FINA-e Regionalni centar Zagreb, podnijela je ovom sudu prijedlog za otvaranje stečajnog postupka nad dužnikom.</w:t>
      </w:r>
    </w:p>
    <w:p w:rsidRDefault="003652F5" w:rsidP="003652F5" w:rsidR="003652F5" w:rsidRPr="00811C7C">
      <w:pPr>
        <w:ind w:firstLine="708"/>
        <w:jc w:val="both"/>
      </w:pPr>
    </w:p>
    <w:p w:rsidRDefault="003652F5" w:rsidP="003652F5" w:rsidR="003652F5" w:rsidRPr="00811C7C">
      <w:pPr>
        <w:ind w:firstLine="708"/>
        <w:jc w:val="both"/>
      </w:pPr>
      <w:r w:rsidRPr="00811C7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652F5" w:rsidP="003652F5" w:rsidR="003652F5" w:rsidRPr="00811C7C">
      <w:pPr>
        <w:ind w:firstLine="708"/>
        <w:jc w:val="both"/>
      </w:pPr>
    </w:p>
    <w:p w:rsidRDefault="003652F5" w:rsidP="003652F5" w:rsidR="003652F5" w:rsidRPr="00811C7C">
      <w:pPr>
        <w:ind w:firstLine="708"/>
        <w:jc w:val="both"/>
      </w:pPr>
      <w:r w:rsidRPr="00811C7C"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86.575,56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652F5" w:rsidP="003652F5" w:rsidR="003652F5" w:rsidRPr="00811C7C">
      <w:pPr>
        <w:ind w:firstLine="708"/>
        <w:jc w:val="both"/>
      </w:pPr>
    </w:p>
    <w:p w:rsidRDefault="003652F5" w:rsidP="003652F5" w:rsidR="00D62269" w:rsidRPr="00811C7C">
      <w:pPr>
        <w:ind w:firstLine="708"/>
        <w:jc w:val="both"/>
      </w:pPr>
      <w:r w:rsidRPr="00811C7C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3652F5" w:rsidP="003652F5" w:rsidR="003652F5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lastRenderedPageBreak/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652F5">
        <w:t>6</w:t>
      </w:r>
      <w:r w:rsidR="00BB093B">
        <w:t>.</w:t>
      </w:r>
      <w:r w:rsidR="003652F5">
        <w:t xml:space="preserve"> rujna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811C7C" w:rsidR="00811C7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811C7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11C7C" w:rsidP="00E91121" w:rsidR="00811C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11C7C" w:rsidP="00E91121" w:rsidR="00811C7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11C7C" w:rsidP="00E91121" w:rsidR="00811C7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11C7C" w:rsidP="00E91121" w:rsidR="00811C7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01FD" w:rsidP="00811C7C" w:rsidR="004E01F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4E01F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4E01FD">
      <w:r>
        <w:rPr>
          <w:rFonts w:cs="Arial" w:hAnsi="Arial" w:ascii="Arial"/>
          <w:sz w:val="22"/>
          <w:szCs w:val="22"/>
        </w:rPr>
        <w:tab/>
      </w:r>
    </w:p>
    <w:p w:rsidRDefault="004E01FD" w:rsidP="002873FF" w:rsidR="004E01FD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2873FF" w:rsidR="00811C7C"/>
    <w:p w:rsidRDefault="00811C7C" w:rsidP="000F3B8E" w:rsidR="00266654">
      <w:r>
        <w:lastRenderedPageBreak/>
        <w:br/>
      </w:r>
    </w:p>
    <w:sectPr w:rsidR="00266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F3B8E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3652F5"/>
    <w:rsid w:val="004A5DAA"/>
    <w:rsid w:val="004E01FD"/>
    <w:rsid w:val="004F307A"/>
    <w:rsid w:val="005B29F1"/>
    <w:rsid w:val="0061395A"/>
    <w:rsid w:val="00674394"/>
    <w:rsid w:val="006B2FDB"/>
    <w:rsid w:val="007D5C26"/>
    <w:rsid w:val="007E5AB4"/>
    <w:rsid w:val="00811C7C"/>
    <w:rsid w:val="009110DF"/>
    <w:rsid w:val="0093632C"/>
    <w:rsid w:val="00982611"/>
    <w:rsid w:val="00B35B6D"/>
    <w:rsid w:val="00BB093B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3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3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St-2337/2016</izvorni_sadrzaj>
    <derivirana_varijabla naziv="DomainObject.Predmet.OznakaBroj_1">St-2337/2016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Optima j.d.o.o.</izvorni_sadrzaj>
    <derivirana_varijabla naziv="DomainObject.Predmet.ProtustrankaFormated_1">  Delta Optima j.d.o.o.</derivirana_varijabla>
  </DomainObject.Predmet.ProtustrankaFormated>
  <DomainObject.Predmet.ProtustrankaFormatedOIB>
    <izvorni_sadrzaj>  Delta Optima j.d.o.o., OIB 24199611278</izvorni_sadrzaj>
    <derivirana_varijabla naziv="DomainObject.Predmet.ProtustrankaFormatedOIB_1">  Delta Optima j.d.o.o., OIB 24199611278</derivirana_varijabla>
  </DomainObject.Predmet.ProtustrankaFormatedOIB>
  <DomainObject.Predmet.ProtustrankaFormatedWithAdress>
    <izvorni_sadrzaj> Delta Optima j.d.o.o., Slavka Kolara 13/A, 10410 Velika Gorica</izvorni_sadrzaj>
    <derivirana_varijabla naziv="DomainObject.Predmet.ProtustrankaFormatedWithAdress_1"> Delta Optima j.d.o.o., Slavka Kolara 13/A, 10410 Velika Gorica</derivirana_varijabla>
  </DomainObject.Predmet.ProtustrankaFormatedWithAdress>
  <DomainObject.Predmet.ProtustrankaFormatedWithAdressOIB>
    <izvorni_sadrzaj> Delta Optima j.d.o.o., OIB 24199611278, Slavka Kolara 13/A, 10410 Velika Gorica</izvorni_sadrzaj>
    <derivirana_varijabla naziv="DomainObject.Predmet.ProtustrankaFormatedWithAdressOIB_1"> Delta Optima j.d.o.o., OIB 24199611278, Slavka Kolara 13/A, 10410 Velika Gorica</derivirana_varijabla>
  </DomainObject.Predmet.ProtustrankaFormatedWithAdressOIB>
  <DomainObject.Predmet.ProtustrankaWithAdress>
    <izvorni_sadrzaj>Delta Optima j.d.o.o. Slavka Kolara 13/A, 10410 Velika Gorica</izvorni_sadrzaj>
    <derivirana_varijabla naziv="DomainObject.Predmet.ProtustrankaWithAdress_1">Delta Optima j.d.o.o. Slavka Kolara 13/A, 10410 Velika Gorica</derivirana_varijabla>
  </DomainObject.Predmet.ProtustrankaWithAdress>
  <DomainObject.Predmet.ProtustrankaWithAdressOIB>
    <izvorni_sadrzaj>Delta Optima j.d.o.o., OIB 24199611278, Slavka Kolara 13/A, 10410 Velika Gorica</izvorni_sadrzaj>
    <derivirana_varijabla naziv="DomainObject.Predmet.ProtustrankaWithAdressOIB_1">Delta Optima j.d.o.o., OIB 24199611278, Slavka Kolara 13/A, 10410 Velika Gorica</derivirana_varijabla>
  </DomainObject.Predmet.ProtustrankaWithAdressOIB>
  <DomainObject.Predmet.ProtustrankaNazivFormated>
    <izvorni_sadrzaj>Delta Optima j.d.o.o.</izvorni_sadrzaj>
    <derivirana_varijabla naziv="DomainObject.Predmet.ProtustrankaNazivFormated_1">Delta Optima j.d.o.o.</derivirana_varijabla>
  </DomainObject.Predmet.ProtustrankaNazivFormated>
  <DomainObject.Predmet.ProtustrankaNazivFormatedOIB>
    <izvorni_sadrzaj>Delta Optima j.d.o.o., OIB 24199611278</izvorni_sadrzaj>
    <derivirana_varijabla naziv="DomainObject.Predmet.ProtustrankaNazivFormatedOIB_1">Delta Optima j.d.o.o., OIB 24199611278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Jularić</izvorni_sadrzaj>
    <derivirana_varijabla naziv="DomainObject.Predmet.StrankaFormated_1">  FINA Regionalni centar Zagreb; Dražen Jularić</derivirana_varijabla>
  </DomainObject.Predmet.StrankaFormated>
  <DomainObject.Predmet.StrankaFormatedOIB>
    <izvorni_sadrzaj>  FINA Regionalni centar Zagreb, OIB 85821130368; Dražen Jularić, OIB 29618194620</izvorni_sadrzaj>
    <derivirana_varijabla naziv="DomainObject.Predmet.StrankaFormatedOIB_1">  FINA Regionalni centar Zagreb, OIB 85821130368; Dražen Jularić, OIB 29618194620</derivirana_varijabla>
  </DomainObject.Predmet.StrankaFormatedOIB>
  <DomainObject.Predmet.StrankaFormatedWithAdress>
    <izvorni_sadrzaj> FINA Regionalni centar Zagreb, Trg svibanjskih žrtava 1995. 1, 10000 Zagreb; Dražen Jularić, Tina Ujevića 41, 10410 Velika Gorica</izvorni_sadrzaj>
    <derivirana_varijabla naziv="DomainObject.Predmet.StrankaFormatedWithAdress_1"> FINA Regionalni centar Zagreb, Trg svibanjskih žrtava 1995. 1, 10000 Zagreb; Dražen Jularić, Tina Ujevića 41, 10410 Velika Gorica</derivirana_varijabla>
  </DomainObject.Predmet.StrankaFormatedWithAdress>
  <DomainObject.Predmet.StrankaFormatedWithAdressOIB>
    <izvorni_sadrzaj> FINA Regionalni centar Zagreb, OIB 85821130368, Trg svibanjskih žrtava 1995. 1, 10000 Zagreb; Dražen Jularić, OIB 29618194620, Tina Ujevića 41, 10410 Velika Gorica</izvorni_sadrzaj>
    <derivirana_varijabla naziv="DomainObject.Predmet.StrankaFormatedWithAdressOIB_1"> FINA Regionalni centar Zagreb, OIB 85821130368, Trg svibanjskih žrtava 1995. 1, 10000 Zagreb; Dražen Jularić, OIB 29618194620, Tina Ujevića 41, 10410 Velika Gorica</derivirana_varijabla>
  </DomainObject.Predmet.StrankaFormatedWithAdressOIB>
  <DomainObject.Predmet.StrankaWithAdress>
    <izvorni_sadrzaj>FINA Regionalni centar Zagreb Trg svibanjskih žrtava 1995. 1,10000 Zagreb,Dražen Jularić Tina Ujevića 41,10410 Velika Gorica</izvorni_sadrzaj>
    <derivirana_varijabla naziv="DomainObject.Predmet.StrankaWithAdress_1">FINA Regionalni centar Zagreb Trg svibanjskih žrtava 1995. 1,10000 Zagreb,Dražen Jularić Tina Ujevića 41,10410 Velika Gorica</derivirana_varijabla>
  </DomainObject.Predmet.StrankaWithAdress>
  <DomainObject.Predmet.StrankaWithAdressOIB>
    <izvorni_sadrzaj>FINA Regionalni centar Zagreb, OIB 85821130368, Trg svibanjskih žrtava 1995. 1,10000 Zagreb,Dražen Jularić, OIB 29618194620, Tina Ujevića 41,10410 Velika Gorica</izvorni_sadrzaj>
    <derivirana_varijabla naziv="DomainObject.Predmet.StrankaWithAdressOIB_1">FINA Regionalni centar Zagreb, OIB 85821130368, Trg svibanjskih žrtava 1995. 1,10000 Zagreb,Dražen Jularić, OIB 29618194620, Tina Ujevića 41,10410 Velika Gorica</derivirana_varijabla>
  </DomainObject.Predmet.StrankaWithAdressOIB>
  <DomainObject.Predmet.StrankaNazivFormated>
    <izvorni_sadrzaj>FINA Regionalni centar Zagreb,Dražen Jularić</izvorni_sadrzaj>
    <derivirana_varijabla naziv="DomainObject.Predmet.StrankaNazivFormated_1">FINA Regionalni centar Zagreb,Dražen Jularić</derivirana_varijabla>
  </DomainObject.Predmet.StrankaNazivFormated>
  <DomainObject.Predmet.StrankaNazivFormatedOIB>
    <izvorni_sadrzaj>FINA Regionalni centar Zagreb, OIB 85821130368,Dražen Jularić, OIB 29618194620</izvorni_sadrzaj>
    <derivirana_varijabla naziv="DomainObject.Predmet.StrankaNazivFormatedOIB_1">FINA Regionalni centar Zagreb, OIB 85821130368,Dražen Jularić, OIB 29618194620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Dražen Jularić</item>
    </izvorni_sadrzaj>
    <derivirana_varijabla naziv="DomainObject.Predmet.StrankaListFormated_1">
      <item>FINA Regionalni centar Zagreb</item>
      <item>Dražen Jularić</item>
    </derivirana_varijabla>
  </DomainObject.Predmet.StrankaListFormated>
  <DomainObject.Predmet.StrankaListFormatedOIB>
    <izvorni_sadrzaj>
      <item>FINA Regionalni centar Zagreb, OIB 85821130368</item>
      <item>Dražen Jularić, OIB 29618194620</item>
    </izvorni_sadrzaj>
    <derivirana_varijabla naziv="DomainObject.Predmet.StrankaListFormatedOIB_1">
      <item>FINA Regionalni centar Zagreb, OIB 85821130368</item>
      <item>Dražen Jularić, OIB 29618194620</item>
    </derivirana_varijabla>
  </DomainObject.Predmet.StrankaListFormatedOIB>
  <DomainObject.Predmet.StrankaListFormatedWithAdress>
    <izvorni_sadrzaj>
      <item>FINA Regionalni centar Zagreb, Trg svibanjskih žrtava 1995. 1, 10000 Zagreb</item>
      <item>Dražen Jularić, Tina Ujevića 41, 10410 Velika Gorica</item>
    </izvorni_sadrzaj>
    <derivirana_varijabla naziv="DomainObject.Predmet.StrankaListFormatedWithAdress_1">
      <item>FINA Regionalni centar Zagreb, Trg svibanjskih žrtava 1995. 1, 10000 Zagreb</item>
      <item>Dražen Jularić, Tina Ujevića 41,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Jularić, OIB 29618194620, Tina Ujevića 41, 10410 Velika Gorica</item>
    </izvorni_sadrzaj>
    <derivirana_varijabla naziv="DomainObject.Predmet.StrankaListFormatedWithAdressOIB_1">
      <item>FINA Regionalni centar Zagreb, OIB 85821130368, Trg svibanjskih žrtava 1995. 1, 10000 Zagreb</item>
      <item>Dražen Jularić, OIB 29618194620, Tina Ujevića 41, 10410 Velika Gorica</item>
    </derivirana_varijabla>
  </DomainObject.Predmet.StrankaListFormatedWithAdressOIB>
  <DomainObject.Predmet.StrankaListNazivFormated>
    <izvorni_sadrzaj>
      <item>FINA Regionalni centar Zagreb</item>
      <item>Dražen Jularić</item>
    </izvorni_sadrzaj>
    <derivirana_varijabla naziv="DomainObject.Predmet.StrankaListNazivFormated_1">
      <item>FINA Regionalni centar Zagreb</item>
      <item>Dražen Jularić</item>
    </derivirana_varijabla>
  </DomainObject.Predmet.StrankaListNazivFormated>
  <DomainObject.Predmet.StrankaListNazivFormatedOIB>
    <izvorni_sadrzaj>
      <item>FINA Regionalni centar Zagreb, OIB 85821130368</item>
      <item>Dražen Jularić, OIB 29618194620</item>
    </izvorni_sadrzaj>
    <derivirana_varijabla naziv="DomainObject.Predmet.StrankaListNazivFormatedOIB_1">
      <item>FINA Regionalni centar Zagreb, OIB 85821130368</item>
      <item>Dražen Jularić, OIB 29618194620</item>
    </derivirana_varijabla>
  </DomainObject.Predmet.StrankaListNazivFormatedOIB>
  <DomainObject.Predmet.ProtuStrankaListFormated>
    <izvorni_sadrzaj>
      <item>Delta Optima j.d.o.o.</item>
    </izvorni_sadrzaj>
    <derivirana_varijabla naziv="DomainObject.Predmet.ProtuStrankaListFormated_1">
      <item>Delta Optima j.d.o.o.</item>
    </derivirana_varijabla>
  </DomainObject.Predmet.ProtuStrankaListFormated>
  <DomainObject.Predmet.ProtuStrankaListFormatedOIB>
    <izvorni_sadrzaj>
      <item>Delta Optima j.d.o.o., OIB 24199611278</item>
    </izvorni_sadrzaj>
    <derivirana_varijabla naziv="DomainObject.Predmet.ProtuStrankaListFormatedOIB_1">
      <item>Delta Optima j.d.o.o., OIB 24199611278</item>
    </derivirana_varijabla>
  </DomainObject.Predmet.ProtuStrankaListFormatedOIB>
  <DomainObject.Predmet.ProtuStrankaListFormatedWithAdress>
    <izvorni_sadrzaj>
      <item>Delta Optima j.d.o.o., Slavka Kolara 13/A, 10410 Velika Gorica</item>
    </izvorni_sadrzaj>
    <derivirana_varijabla naziv="DomainObject.Predmet.ProtuStrankaListFormatedWithAdress_1">
      <item>Delta Optima j.d.o.o., Slavka Kolara 13/A, 10410 Velika Gorica</item>
    </derivirana_varijabla>
  </DomainObject.Predmet.ProtuStrankaListFormatedWithAdress>
  <DomainObject.Predmet.ProtuStrankaListFormatedWithAdressOIB>
    <izvorni_sadrzaj>
      <item>Delta Optima j.d.o.o., OIB 24199611278, Slavka Kolara 13/A, 10410 Velika Gorica</item>
    </izvorni_sadrzaj>
    <derivirana_varijabla naziv="DomainObject.Predmet.ProtuStrankaListFormatedWithAdressOIB_1">
      <item>Delta Optima j.d.o.o., OIB 24199611278, Slavka Kolara 13/A, 10410 Velika Gorica</item>
    </derivirana_varijabla>
  </DomainObject.Predmet.ProtuStrankaListFormatedWithAdressOIB>
  <DomainObject.Predmet.ProtuStrankaListNazivFormated>
    <izvorni_sadrzaj>
      <item>Delta Optima j.d.o.o.</item>
    </izvorni_sadrzaj>
    <derivirana_varijabla naziv="DomainObject.Predmet.ProtuStrankaListNazivFormated_1">
      <item>Delta Optima j.d.o.o.</item>
    </derivirana_varijabla>
  </DomainObject.Predmet.ProtuStrankaListNazivFormated>
  <DomainObject.Predmet.ProtuStrankaListNazivFormatedOIB>
    <izvorni_sadrzaj>
      <item>Delta Optima j.d.o.o., OIB 24199611278</item>
    </izvorni_sadrzaj>
    <derivirana_varijabla naziv="DomainObject.Predmet.ProtuStrankaListNazivFormatedOIB_1">
      <item>Delta Optima j.d.o.o., OIB 24199611278</item>
    </derivirana_varijabla>
  </DomainObject.Predmet.ProtuStrankaListNazivFormatedOIB>
  <DomainObject.Predmet.OstaliListFormated>
    <izvorni_sadrzaj>
      <item>Dražen Jularić</item>
      <item>ŽUPANIJSKO DRŽAVNO ODVJETNIŠTVO U VELIKOJ GORICI</item>
    </izvorni_sadrzaj>
    <derivirana_varijabla naziv="DomainObject.Predmet.OstaliListFormated_1">
      <item>Dražen Jularić</item>
      <item>ŽUPANIJSKO DRŽAVNO ODVJETNIŠTVO U VELIKOJ GORICI</item>
    </derivirana_varijabla>
  </DomainObject.Predmet.OstaliListFormated>
  <DomainObject.Predmet.OstaliListFormatedOIB>
    <izvorni_sadrzaj>
      <item>Dražen Jularić, OIB 29618194620</item>
      <item>ŽUPANIJSKO DRŽAVNO ODVJETNIŠTVO U VELIKOJ GORICI, OIB 96292040276</item>
    </izvorni_sadrzaj>
    <derivirana_varijabla naziv="DomainObject.Predmet.OstaliListFormatedOIB_1">
      <item>Dražen Jularić, OIB 29618194620</item>
      <item>ŽUPANIJSKO DRŽAVNO ODVJETNIŠTVO U VELIKOJ GORICI, OIB 96292040276</item>
    </derivirana_varijabla>
  </DomainObject.Predmet.OstaliListFormatedOIB>
  <DomainObject.Predmet.OstaliListFormatedWithAdress>
    <izvorni_sadrzaj>
      <item>Dražen Jularić, Tina Ujevića 41, 10410 Velika Gorica</item>
      <item>ŽUPANIJSKO DRŽAVNO ODVJETNIŠTVO U VELIKOJ GORICI, Zagrebačka 44, 10410 Velika Gorica</item>
    </izvorni_sadrzaj>
    <derivirana_varijabla naziv="DomainObject.Predmet.OstaliListFormatedWithAdress_1">
      <item>Dražen Jularić, Tina Ujevića 41, 10410 Velika Gorica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Dražen Jularić, OIB 29618194620, Tina Ujevića 41, 10410 Velika Gorica</item>
      <item>ŽUPANIJSKO DRŽAVNO ODVJETNIŠTVO U VELIKOJ GORICI, OIB 96292040276, Zagrebačka 44, 10410 Velika Gorica</item>
    </izvorni_sadrzaj>
    <derivirana_varijabla naziv="DomainObject.Predmet.OstaliListFormatedWithAdressOIB_1">
      <item>Dražen Jularić, OIB 29618194620, Tina Ujevića 41, 10410 Velika Gorica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Dražen Jularić</item>
      <item>ŽUPANIJSKO DRŽAVNO ODVJETNIŠTVO U VELIKOJ GORICI</item>
    </izvorni_sadrzaj>
    <derivirana_varijabla naziv="DomainObject.Predmet.OstaliListNazivFormated_1">
      <item>Dražen Jularić</item>
      <item>ŽUPANIJSKO DRŽAVNO ODVJETNIŠTVO U VELIKOJ GORICI</item>
    </derivirana_varijabla>
  </DomainObject.Predmet.OstaliListNazivFormated>
  <DomainObject.Predmet.OstaliListNazivFormatedOIB>
    <izvorni_sadrzaj>
      <item>Dražen Jularić, OIB 29618194620</item>
      <item>ŽUPANIJSKO DRŽAVNO ODVJETNIŠTVO U VELIKOJ GORICI, OIB 96292040276</item>
    </izvorni_sadrzaj>
    <derivirana_varijabla naziv="DomainObject.Predmet.OstaliListNazivFormatedOIB_1">
      <item>Dražen Jularić, OIB 29618194620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Optima j.d.o.o.</izvorni_sadrzaj>
    <derivirana_varijabla naziv="DomainObject.Predmet.ProtustrankaIDrugi_1">Delta Optima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Delta Optima j.d.o.o., OIB 24199611278, Slavka Kolara 13/A, 10410 Velika Gorica</izvorni_sadrzaj>
    <derivirana_varijabla naziv="DomainObject.Predmet.ProtustrankaIDrugiAdressOIB_1">Delta Optima j.d.o.o., OIB 24199611278, Slavka Kolara 13/A,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Optima j.d.o.o.</item>
      <item>Dražen Jularić</item>
      <item>ŽUPANIJSKO DRŽAVNO ODVJETNIŠTVO U VELIKOJ GORICI</item>
      <item>Dražen Jularić</item>
    </izvorni_sadrzaj>
    <derivirana_varijabla naziv="DomainObject.Predmet.SudioniciListNaziv_1">
      <item>FINA Regionalni centar Zagreb</item>
      <item>Delta Optima j.d.o.o.</item>
      <item>Dražen Jularić</item>
      <item>ŽUPANIJSKO DRŽAVNO ODVJETNIŠTVO U VELIKOJ GORICI</item>
      <item>Dražen Jularić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Optima j.d.o.o., OIB 24199611278, Slavka Kolara 13/A,10410 Velika Gorica</item>
      <item>Dražen Jularić, OIB 29618194620, Tina Ujevića 41,10410 Velika Gorica</item>
      <item>ŽUPANIJSKO DRŽAVNO ODVJETNIŠTVO U VELIKOJ GORICI, OIB 96292040276, Zagrebačka 44,10410 Velika Gorica</item>
      <item>Dražen Jularić, OIB 29618194620, Tina Ujevića 41,10410 Velika Gorica</item>
    </izvorni_sadrzaj>
    <derivirana_varijabla naziv="DomainObject.Predmet.SudioniciListAdressOIB_1">
      <item>FINA Regionalni centar Zagreb, OIB 85821130368, Trg svibanjskih žrtava 1995. 1,10000 Zagreb</item>
      <item>Delta Optima j.d.o.o., OIB 24199611278, Slavka Kolara 13/A,10410 Velika Gorica</item>
      <item>Dražen Jularić, OIB 29618194620, Tina Ujevića 41,10410 Velika Gorica</item>
      <item>ŽUPANIJSKO DRŽAVNO ODVJETNIŠTVO U VELIKOJ GORICI, OIB 96292040276, Zagrebačka 44,10410 Velika Gorica</item>
      <item>Dražen Jularić, OIB 29618194620, Tina Ujevića 41,10410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24199611278</item>
      <item>, OIB 29618194620</item>
      <item>, OIB 96292040276</item>
      <item>, OIB 29618194620</item>
    </izvorni_sadrzaj>
    <derivirana_varijabla naziv="DomainObject.Predmet.SudioniciListNazivOIB_1">
      <item>, OIB 85821130368</item>
      <item>, OIB 24199611278</item>
      <item>, OIB 29618194620</item>
      <item>, OIB 96292040276</item>
      <item>, OIB 29618194620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418</properties:Words>
  <properties:Characters>2316</properties:Characters>
  <properties:Lines>95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2017-09-26T08:26:00Z</dcterms:created>
  <dc:creator>nribaric</dc:creator>
  <cp:lastModifiedBy>Jadranka Zelić</cp:lastModifiedBy>
  <cp:lastPrinted>2017-10-02T09:06:00Z</cp:lastPrinted>
  <dcterms:modified xmlns:xsi="http://www.w3.org/2001/XMLSchema-instance" xsi:type="dcterms:W3CDTF">2017-10-02T09:21:00Z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