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e87aad" w14:paraId="de87aad" w:rsidRDefault="00AE649C" w:rsidP="00FA5B5E" w:rsidR="00AE649C" w:rsidRPr="00B76F3C">
      <w:pPr>
        <w:pStyle w:val="Naslov3"/>
        <w15:collapsed w:val="false"/>
      </w:pPr>
    </w:p>
    <w:p w:rsidRDefault="007B58A1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7B58A1" w:rsidP="007B58A1" w:rsidR="007B58A1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St-233/2015-3.</w:t>
      </w:r>
    </w:p>
    <w:p w:rsidRDefault="007B58A1" w:rsidP="007B58A1" w:rsidR="007B58A1">
      <w:pPr>
        <w:jc w:val="both"/>
        <w:rPr>
          <w:rFonts w:cs="Arial" w:hAnsi="Arial" w:ascii="Arial"/>
          <w:b/>
        </w:rPr>
      </w:pPr>
    </w:p>
    <w:p w:rsidRDefault="007B58A1" w:rsidP="007B58A1" w:rsidR="007B58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7B58A1" w:rsidP="007B58A1" w:rsidR="007B58A1">
      <w:pPr>
        <w:jc w:val="center"/>
        <w:rPr>
          <w:rFonts w:cs="Arial" w:hAnsi="Arial" w:ascii="Arial"/>
          <w:b/>
        </w:rPr>
      </w:pPr>
    </w:p>
    <w:p w:rsidRDefault="007B58A1" w:rsidP="007B58A1" w:rsidR="007B58A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7B58A1" w:rsidP="007B58A1" w:rsidR="007B58A1">
      <w:pPr>
        <w:jc w:val="both"/>
        <w:rPr>
          <w:rFonts w:cs="Arial" w:hAnsi="Arial" w:ascii="Arial"/>
        </w:rPr>
      </w:pP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LIVE d.o.o. za građenje i savjetovanje iz Bjelovara, Andrije Mohorovičića 14, MBS 010049401, OIB 54401278419, dana 20. travnja 2016. godine  </w:t>
      </w:r>
    </w:p>
    <w:p w:rsidRDefault="007B58A1" w:rsidP="007B58A1" w:rsidR="007B58A1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I. Otvara se stečajni postupak nad dužnikom LIVE d.o.o. za građenje i savjetovanje iz Bjelovara, Andrije Mohorovičića 14, MBS 010049401, OIB 54401278419.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 Za stečajnog upravitelja imenuje se DINKA TRUMBIĆ iz Splita, </w:t>
      </w:r>
      <w:proofErr w:type="spellStart"/>
      <w:r>
        <w:rPr>
          <w:rFonts w:cs="Arial" w:hAnsi="Arial" w:ascii="Arial"/>
        </w:rPr>
        <w:t>Lovretska</w:t>
      </w:r>
      <w:proofErr w:type="spellEnd"/>
      <w:r>
        <w:rPr>
          <w:rFonts w:cs="Arial" w:hAnsi="Arial" w:ascii="Arial"/>
        </w:rPr>
        <w:t xml:space="preserve"> 10, OIB 43468134790.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III. Zaključuje se stečajni postupak nad dužnikom LIVE d.o.o. za građenje i savjetovanje iz Bjelovara, Andrije Mohorovičića 14, MBS 010049401, OIB 54401278419.</w:t>
      </w:r>
    </w:p>
    <w:p w:rsidRDefault="007B58A1" w:rsidP="007B58A1" w:rsidR="007B58A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IV. Stečajni postupak je otvoren i zaključen s danom 20. travnja 2016. godine u 12,00 sati, kada je ovo rješenje objavljeno na e-oglasnoj ploči ovoga suda.</w:t>
      </w:r>
    </w:p>
    <w:p w:rsidRDefault="007B58A1" w:rsidP="007B58A1" w:rsidR="007B58A1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7B58A1" w:rsidP="007B58A1" w:rsidR="007B58A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VI. Nakon pravomoćnosti ovoga rješenja stečajni dužnik će se brisati iz sudskog registra.</w:t>
      </w:r>
    </w:p>
    <w:p w:rsidRDefault="007B58A1" w:rsidP="007B58A1" w:rsidR="007B58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Obrazloženje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 zahtjevu FINE za provedbu skraćenog stečajnog postupka nad dužnikom, sud je temeljem odredbe čl. 430., 431. i 434. Stečajnog zakona ("Narodne novine" broj 71/15 – dalje: SZ) oglasom poslovni broj St-233/2015-2., koji je objavljen na </w:t>
      </w:r>
      <w:r>
        <w:rPr>
          <w:rFonts w:cs="Arial" w:hAnsi="Arial" w:ascii="Arial"/>
        </w:rPr>
        <w:lastRenderedPageBreak/>
        <w:t>mrežnoj stranici e-oglasna ploča Trgovačkog suda u Bjelovaru 30. studenog 2015.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7B58A1" w:rsidP="007B58A1" w:rsidR="007B58A1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7B58A1" w:rsidP="007B58A1" w:rsidR="007B58A1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7B58A1" w:rsidP="007B58A1" w:rsidR="007B58A1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</w:rPr>
        <w:t>U Bjelovaru 20. travnja 2016. godine</w:t>
      </w:r>
    </w:p>
    <w:p w:rsidRDefault="007B58A1" w:rsidP="007B58A1" w:rsidR="007B58A1">
      <w:pPr>
        <w:rPr>
          <w:rFonts w:cs="Arial" w:hAnsi="Arial" w:ascii="Arial"/>
          <w:b/>
        </w:rPr>
      </w:pPr>
    </w:p>
    <w:p w:rsidRDefault="007B58A1" w:rsidP="007B58A1" w:rsidR="007B58A1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7B58A1" w:rsidP="007B58A1" w:rsidR="007B58A1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7B58A1" w:rsidP="007B58A1" w:rsidR="007B58A1">
      <w:pPr>
        <w:jc w:val="both"/>
        <w:rPr>
          <w:rFonts w:cs="Arial" w:hAnsi="Arial" w:ascii="Arial"/>
        </w:rPr>
      </w:pP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7B58A1" w:rsidP="007B58A1" w:rsidR="007B58A1">
      <w:pPr>
        <w:jc w:val="both"/>
        <w:rPr>
          <w:rFonts w:cs="Arial" w:hAnsi="Arial" w:ascii="Arial"/>
        </w:rPr>
      </w:pPr>
      <w:bookmarkStart w:name="_GoBack" w:id="0"/>
      <w:bookmarkEnd w:id="0"/>
      <w:proofErr w:type="spellStart"/>
      <w:r>
        <w:rPr>
          <w:rFonts w:cs="Arial" w:hAnsi="Arial" w:ascii="Arial"/>
        </w:rPr>
        <w:lastRenderedPageBreak/>
        <w:t>Rj</w:t>
      </w:r>
      <w:proofErr w:type="spellEnd"/>
      <w:r>
        <w:rPr>
          <w:rFonts w:cs="Arial" w:hAnsi="Arial" w:ascii="Arial"/>
        </w:rPr>
        <w:t>.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FINI, Podružnica Bjelovar  – putem e-oglasne ploče suda - putem sudskog dostavljača nakon pravomoćnosti 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ab/>
        <w:t xml:space="preserve"> - dužniku-putem e-oglasne ploče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- putem e-oglasne ploče suda i putem pošte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i putem pošte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Bjelovar – putem e-oglasne ploče suda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e-oglasna ploča ovoga suda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sudskom registru - nakon pravomoćnosti rješenja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7B58A1" w:rsidP="007B58A1" w:rsidR="007B58A1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Bjelovaru, 20.4.2016.g.</w:t>
      </w:r>
    </w:p>
    <w:p w:rsidRDefault="007B58A1" w:rsidP="007B58A1" w:rsidR="007B58A1">
      <w:pPr>
        <w:rPr>
          <w:rFonts w:cs="Arial" w:hAnsi="Arial" w:ascii="Arial"/>
        </w:rPr>
      </w:pPr>
    </w:p>
    <w:p w:rsidRDefault="007B58A1" w:rsidP="007B58A1" w:rsidR="007B58A1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58A1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4014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St-233/2015-3</izvorni_sadrzaj>
    <derivirana_varijabla naziv="DomainObject.Oznaka_1">St-233/2015-3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233</izvorni_sadrzaj>
    <derivirana_varijabla naziv="DomainObject.Predmet.Broj_1">233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listopada 2015.</izvorni_sadrzaj>
    <derivirana_varijabla naziv="DomainObject.Predmet.DatumOsnivanja_1">30.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St-233/2015</izvorni_sadrzaj>
    <derivirana_varijabla naziv="DomainObject.Predmet.OznakaBroj_1">St-233/2015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LIVE društvo s ograničenom odgovornošću za građenje i savjetovanje, Bjelovar zastupanog po punomoćniku JOSIP ŠTIMAC</izvorni_sadrzaj>
    <derivirana_varijabla naziv="DomainObject.Predmet.ProtustrankaFormated_1">  LIVE društvo s ograničenom odgovornošću za građenje i savjetovanje, Bjelovar zastupanog po punomoćniku JOSIP ŠTIMAC</derivirana_varijabla>
  </DomainObject.Predmet.ProtustrankaFormated>
  <DomainObject.Predmet.ProtustrankaFormatedOIB>
    <izvorni_sadrzaj>  LIVE društvo s ograničenom odgovornošću za građenje i savjetovanje, Bjelovar, OIB 54401278419 zastupanog po punomoćniku JOSIP ŠTIMAC</izvorni_sadrzaj>
    <derivirana_varijabla naziv="DomainObject.Predmet.ProtustrankaFormatedOIB_1">  LIVE društvo s ograničenom odgovornošću za građenje i savjetovanje, Bjelovar, OIB 54401278419 zastupanog po punomoćniku JOSIP ŠTIMAC</derivirana_varijabla>
  </DomainObject.Predmet.ProtustrankaFormatedOIB>
  <DomainObject.Predmet.ProtustrankaFormatedWithAdress>
    <izvorni_sadrzaj> LIVE društvo s ograničenom odgovornošću za građenje i savjetovanje, Bjelovar, Andrije Mohorovičića 14, 43000 Bjelovar zastupanog po punomoćniku JOSIP ŠTIMAC</izvorni_sadrzaj>
    <derivirana_varijabla naziv="DomainObject.Predmet.ProtustrankaFormatedWithAdress_1"> LIVE društvo s ograničenom odgovornošću za građenje i savjetovanje, Bjelovar, Andrije Mohorovičića 14, 43000 Bjelovar zastupanog po punomoćniku JOSIP ŠTIMAC</derivirana_varijabla>
  </DomainObject.Predmet.ProtustrankaFormatedWithAdress>
  <DomainObject.Predmet.ProtustrankaFormatedWithAdressOIB>
    <izvorni_sadrzaj> LIVE društvo s ograničenom odgovornošću za građenje i savjetovanje, Bjelovar, OIB 54401278419, Andrije Mohorovičića 14, 43000 Bjelovar zastupanog po punomoćniku JOSIP ŠTIMAC</izvorni_sadrzaj>
    <derivirana_varijabla naziv="DomainObject.Predmet.ProtustrankaFormatedWithAdressOIB_1"> LIVE društvo s ograničenom odgovornošću za građenje i savjetovanje, Bjelovar, OIB 54401278419, Andrije Mohorovičića 14, 43000 Bjelovar zastupanog po punomoćniku JOSIP ŠTIMAC</derivirana_varijabla>
  </DomainObject.Predmet.ProtustrankaFormatedWithAdressOIB>
  <DomainObject.Predmet.ProtustrankaWithAdress>
    <izvorni_sadrzaj>LIVE društvo s ograničenom odgovornošću za građenje i savjetovanje, Bjelovar Andrije Mohorovičića 14, 43000 Bjelovar</izvorni_sadrzaj>
    <derivirana_varijabla naziv="DomainObject.Predmet.ProtustrankaWithAdress_1">LIVE društvo s ograničenom odgovornošću za građenje i savjetovanje, Bjelovar Andrije Mohorovičića 14, 43000 Bjelovar</derivirana_varijabla>
  </DomainObject.Predmet.ProtustrankaWithAdress>
  <DomainObject.Predmet.ProtustrankaWithAdressOIB>
    <izvorni_sadrzaj>LIVE društvo s ograničenom odgovornošću za građenje i savjetovanje, Bjelovar, OIB 54401278419, Andrije Mohorovičića 14, 43000 Bjelovar</izvorni_sadrzaj>
    <derivirana_varijabla naziv="DomainObject.Predmet.ProtustrankaWithAdressOIB_1">LIVE društvo s ograničenom odgovornošću za građenje i savjetovanje, Bjelovar, OIB 54401278419, Andrije Mohorovičića 14, 43000 Bjelovar</derivirana_varijabla>
  </DomainObject.Predmet.ProtustrankaWithAdressOIB>
  <DomainObject.Predmet.ProtustrankaNazivFormated>
    <izvorni_sadrzaj>LIVE društvo s ograničenom odgovornošću za građenje i savjetovanje, Bjelovar</izvorni_sadrzaj>
    <derivirana_varijabla naziv="DomainObject.Predmet.ProtustrankaNazivFormated_1">LIVE društvo s ograničenom odgovornošću za građenje i savjetovanje, Bjelovar</derivirana_varijabla>
  </DomainObject.Predmet.ProtustrankaNazivFormated>
  <DomainObject.Predmet.ProtustrankaNazivFormatedOIB>
    <izvorni_sadrzaj>LIVE društvo s ograničenom odgovornošću za građenje i savjetovanje, Bjelovar, OIB 54401278419</izvorni_sadrzaj>
    <derivirana_varijabla naziv="DomainObject.Predmet.ProtustrankaNazivFormatedOIB_1">LIVE društvo s ograničenom odgovornošću za građenje i savjetovanje, Bjelovar, OIB 54401278419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LIVE društvo s ograničenom odgovornošću za građenje i savjetovanje, Bjelovar zastupanog po punomoćniku JOSIP ŠTIMAC</item>
    </izvorni_sadrzaj>
    <derivirana_varijabla naziv="DomainObject.Predmet.ProtuStrankaListFormated_1">
      <item>LIVE društvo s ograničenom odgovornošću za građenje i savjetovanje, Bjelovar zastupanog po punomoćniku JOSIP ŠTIMAC</item>
    </derivirana_varijabla>
  </DomainObject.Predmet.ProtuStrankaListFormated>
  <DomainObject.Predmet.ProtuStrankaListFormatedOIB>
    <izvorni_sadrzaj>
      <item>LIVE društvo s ograničenom odgovornošću za građenje i savjetovanje, Bjelovar, OIB 54401278419 zastupanog po punomoćniku JOSIP ŠTIMAC</item>
    </izvorni_sadrzaj>
    <derivirana_varijabla naziv="DomainObject.Predmet.ProtuStrankaListFormatedOIB_1">
      <item>LIVE društvo s ograničenom odgovornošću za građenje i savjetovanje, Bjelovar, OIB 54401278419 zastupanog po punomoćniku JOSIP ŠTIMAC</item>
    </derivirana_varijabla>
  </DomainObject.Predmet.ProtuStrankaListFormatedOIB>
  <DomainObject.Predmet.ProtuStrankaListFormatedWithAdress>
    <izvorni_sadrzaj>
      <item>LIVE društvo s ograničenom odgovornošću za građenje i savjetovanje, Bjelovar, Andrije Mohorovičića 14, 43000 Bjelovar zastupanog po punomoćniku JOSIP ŠTIMAC</item>
    </izvorni_sadrzaj>
    <derivirana_varijabla naziv="DomainObject.Predmet.ProtuStrankaListFormatedWithAdress_1">
      <item>LIVE društvo s ograničenom odgovornošću za građenje i savjetovanje, Bjelovar, Andrije Mohorovičića 14, 43000 Bjelovar zastupanog po punomoćniku JOSIP ŠTIMAC</item>
    </derivirana_varijabla>
  </DomainObject.Predmet.ProtuStrankaListFormatedWithAdress>
  <DomainObject.Predmet.ProtuStrankaListFormatedWithAdressOIB>
    <izvorni_sadrzaj>
      <item>LIVE društvo s ograničenom odgovornošću za građenje i savjetovanje, Bjelovar, OIB 54401278419, Andrije Mohorovičića 14, 43000 Bjelovar zastupanog po punomoćniku JOSIP ŠTIMAC</item>
    </izvorni_sadrzaj>
    <derivirana_varijabla naziv="DomainObject.Predmet.ProtuStrankaListFormatedWithAdressOIB_1">
      <item>LIVE društvo s ograničenom odgovornošću za građenje i savjetovanje, Bjelovar, OIB 54401278419, Andrije Mohorovičića 14, 43000 Bjelovar zastupanog po punomoćniku JOSIP ŠTIMAC</item>
    </derivirana_varijabla>
  </DomainObject.Predmet.ProtuStrankaListFormatedWithAdressOIB>
  <DomainObject.Predmet.ProtuStrankaListNazivFormated>
    <izvorni_sadrzaj>
      <item>LIVE društvo s ograničenom odgovornošću za građenje i savjetovanje, Bjelovar</item>
    </izvorni_sadrzaj>
    <derivirana_varijabla naziv="DomainObject.Predmet.ProtuStrankaListNazivFormated_1">
      <item>LIVE društvo s ograničenom odgovornošću za građenje i savjetovanje, Bjelovar</item>
    </derivirana_varijabla>
  </DomainObject.Predmet.ProtuStrankaListNazivFormated>
  <DomainObject.Predmet.ProtuStrankaListNazivFormatedOIB>
    <izvorni_sadrzaj>
      <item>LIVE društvo s ograničenom odgovornošću za građenje i savjetovanje, Bjelovar, OIB 54401278419</item>
    </izvorni_sadrzaj>
    <derivirana_varijabla naziv="DomainObject.Predmet.ProtuStrankaListNazivFormatedOIB_1">
      <item>LIVE društvo s ograničenom odgovornošću za građenje i savjetovanje, Bjelovar, OIB 54401278419</item>
    </derivirana_varijabla>
  </DomainObject.Predmet.ProtuStrankaListNazivFormatedOIB>
  <DomainObject.Predmet.OstaliListFormated>
    <izvorni_sadrzaj>
      <item>JOSIP ŠTIMAC punomoćnik sudionika u postupku LIVE društvo s ograničenom odgovornošću za građenje i savjetovanje, Bjelovar</item>
    </izvorni_sadrzaj>
    <derivirana_varijabla naziv="DomainObject.Predmet.OstaliListFormated_1">
      <item>JOSIP ŠTIMAC punomoćnik sudionika u postupku LIVE društvo s ograničenom odgovornošću za građenje i savjetovanje, Bjelovar</item>
    </derivirana_varijabla>
  </DomainObject.Predmet.OstaliListFormated>
  <DomainObject.Predmet.OstaliListFormatedOIB>
    <izvorni_sadrzaj>
      <item>JOSIP ŠTIMAC, OIB 86491531189 punomoćnik sudionika u postupku LIVE društvo s ograničenom odgovornošću za građenje i savjetovanje, Bjelovar</item>
    </izvorni_sadrzaj>
    <derivirana_varijabla naziv="DomainObject.Predmet.OstaliListFormatedOIB_1">
      <item>JOSIP ŠTIMAC, OIB 86491531189 punomoćnik sudionika u postupku LIVE društvo s ograničenom odgovornošću za građenje i savjetovanje, Bjelovar</item>
    </derivirana_varijabla>
  </DomainObject.Predmet.OstaliListFormatedOIB>
  <DomainObject.Predmet.OstaliListFormatedWithAdress>
    <izvorni_sadrzaj>
      <item>JOSIP ŠTIMAC, A.Mohorovičića 33., 43000 Bjelovar punomoćnik sudionika u postupku LIVE društvo s ograničenom odgovornošću za građenje i savjetovanje, Bjelovar</item>
    </izvorni_sadrzaj>
    <derivirana_varijabla naziv="DomainObject.Predmet.OstaliListFormatedWithAdress_1">
      <item>JOSIP ŠTIMAC, A.Mohorovičića 33., 43000 Bjelovar punomoćnik sudionika u postupku LIVE društvo s ograničenom odgovornošću za građenje i savjetovanje, Bjelovar</item>
    </derivirana_varijabla>
  </DomainObject.Predmet.OstaliListFormatedWithAdress>
  <DomainObject.Predmet.OstaliListFormatedWithAdressOIB>
    <izvorni_sadrzaj>
      <item>JOSIP ŠTIMAC, OIB 86491531189, A.Mohorovičića 33., 43000 Bjelovar punomoćnik sudionika u postupku LIVE društvo s ograničenom odgovornošću za građenje i savjetovanje, Bjelovar</item>
    </izvorni_sadrzaj>
    <derivirana_varijabla naziv="DomainObject.Predmet.OstaliListFormatedWithAdressOIB_1">
      <item>JOSIP ŠTIMAC, OIB 86491531189, A.Mohorovičića 33., 43000 Bjelovar punomoćnik sudionika u postupku LIVE društvo s ograničenom odgovornošću za građenje i savjetovanje, Bjelovar</item>
    </derivirana_varijabla>
  </DomainObject.Predmet.OstaliListFormatedWithAdressOIB>
  <DomainObject.Predmet.OstaliListNazivFormated>
    <izvorni_sadrzaj>
      <item>JOSIP ŠTIMAC</item>
    </izvorni_sadrzaj>
    <derivirana_varijabla naziv="DomainObject.Predmet.OstaliListNazivFormated_1">
      <item>JOSIP ŠTIMAC</item>
    </derivirana_varijabla>
  </DomainObject.Predmet.OstaliListNazivFormated>
  <DomainObject.Predmet.OstaliListNazivFormatedOIB>
    <izvorni_sadrzaj>
      <item>JOSIP ŠTIMAC, OIB 86491531189</item>
    </izvorni_sadrzaj>
    <derivirana_varijabla naziv="DomainObject.Predmet.OstaliListNazivFormatedOIB_1">
      <item>JOSIP ŠTIMAC, OIB 86491531189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travnja 2016.</izvorni_sadrzaj>
    <derivirana_varijabla naziv="DomainObject.Datum_1">20. travnja 2016.</derivirana_varijabla>
  </DomainObject.Datum>
  <DomainObject.PoslovniBrojDokumenta>
    <izvorni_sadrzaj>St-233/2015-3</izvorni_sadrzaj>
    <derivirana_varijabla naziv="DomainObject.PoslovniBrojDokumenta_1">St-233/2015-3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LIVE društvo s ograničenom odgovornošću za građenje i savjetovanje, Bjelovar</izvorni_sadrzaj>
    <derivirana_varijabla naziv="DomainObject.Predmet.ProtustrankaIDrugi_1">LIVE društvo s ograničenom odgovornošću za građenje i savjetovanje, Bjelovar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LIVE društvo s ograničenom odgovornošću za građenje i savjetovanje, Bjelovar, OIB 54401278419, Andrije Mohorovičića 14, 43000 Bjelovar</izvorni_sadrzaj>
    <derivirana_varijabla naziv="DomainObject.Predmet.ProtustrankaIDrugiAdressOIB_1">LIVE društvo s ograničenom odgovornošću za građenje i savjetovanje, Bjelovar, OIB 54401278419, Andrije Mohorovičića 14, 43000 Bjelovar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LIVE društvo s ograničenom odgovornošću za građenje i savjetovanje, Bjelovar</item>
      <item>JOSIP ŠTIMAC</item>
    </izvorni_sadrzaj>
    <derivirana_varijabla naziv="DomainObject.Predmet.SudioniciListNaziv_1">
      <item>FINA, RC ZAGREB, Podružnica Bjelovar</item>
      <item>LIVE društvo s ograničenom odgovornošću za građenje i savjetovanje, Bjelovar</item>
      <item>JOSIP ŠTIMAC</item>
    </derivirana_varijabla>
  </DomainObject.Predmet.SudioniciListNaziv>
  <DomainObject.Predmet.SudioniciListAdressOIB>
    <izvorni_sadrzaj>
      <item>FINA, RC ZAGREB, Podružnica Bjelovar, OIB 85821130368, F. Supila 4,43000 Bjelovar</item>
      <item>LIVE društvo s ograničenom odgovornošću za građenje i savjetovanje, Bjelovar, OIB 54401278419, Andrije Mohorovičića 14,43000 Bjelovar</item>
      <item>JOSIP ŠTIMAC, OIB 86491531189, A.Mohorovičića 33.,43000 Bjelovar</item>
    </izvorni_sadrzaj>
    <derivirana_varijabla naziv="DomainObject.Predmet.SudioniciListAdressOIB_1">
      <item>FINA, RC ZAGREB, Podružnica Bjelovar, OIB 85821130368, F. Supila 4,43000 Bjelovar</item>
      <item>LIVE društvo s ograničenom odgovornošću za građenje i savjetovanje, Bjelovar, OIB 54401278419, Andrije Mohorovičića 14,43000 Bjelovar</item>
      <item>JOSIP ŠTIMAC, OIB 86491531189, A.Mohorovičića 33.,43000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E4610B6-6263-472B-92DB-2459C1E26E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721</properties:Words>
  <properties:Characters>3853</properties:Characters>
  <properties:Lines>92</properties:Lines>
  <properties:Paragraphs>33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4666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2016-04-20T05:35:00Z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St-233/2015-3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