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1797" w14:paraId="4b91797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3B542E">
        <w:t>948/15-3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F11BE7" w:rsidP="00637444" w:rsidR="00F11BE7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CB160B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3B542E">
        <w:t xml:space="preserve"> AGROTURIZAM j.d.o.o., Vlaislav 59, Novigrad Podravski</w:t>
      </w:r>
      <w:r w:rsidR="00637444">
        <w:t>,</w:t>
      </w:r>
      <w:r w:rsidR="003B542E">
        <w:t xml:space="preserve"> MBS: 070108265, OIB: 49339962716,</w:t>
      </w:r>
      <w:r w:rsidR="00637444">
        <w:t xml:space="preserve"> dana </w:t>
      </w:r>
      <w:r w:rsidR="00771022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3B542E">
        <w:t xml:space="preserve"> AGROTURIZAM j.d.o.o., Vlaislav 59, Novigrad Podravski, MBS: 070108265, OIB: 49339962716</w:t>
      </w:r>
      <w:r w:rsidR="00740000">
        <w:t xml:space="preserve">, </w:t>
      </w:r>
      <w:r w:rsidR="00CB6C18">
        <w:t xml:space="preserve">iznosi </w:t>
      </w:r>
      <w:r w:rsidR="003B542E">
        <w:t xml:space="preserve">58.832,99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3B542E">
        <w:t xml:space="preserve"> Silvija Dukić, Vlaislav, Vlaislav 59, OIB: 90923697240</w:t>
      </w:r>
      <w:r w:rsidR="00F11BE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FE25B8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FE25B8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FE25B8">
        <w:t>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771022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FE25B8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AA6" w:rsidR="001C0AA6">
      <w:r>
        <w:separator/>
      </w:r>
    </w:p>
  </w:endnote>
  <w:endnote w:id="0" w:type="continuationSeparator">
    <w:p w:rsidRDefault="001C0AA6" w:rsidR="001C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AA6" w:rsidR="001C0AA6">
      <w:r>
        <w:separator/>
      </w:r>
    </w:p>
  </w:footnote>
  <w:footnote w:id="0" w:type="continuationSeparator">
    <w:p w:rsidRDefault="001C0AA6" w:rsidR="001C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A45C5"/>
    <w:rsid w:val="000D3AEC"/>
    <w:rsid w:val="000D41E5"/>
    <w:rsid w:val="000E1119"/>
    <w:rsid w:val="000E51F0"/>
    <w:rsid w:val="000F0403"/>
    <w:rsid w:val="001159F0"/>
    <w:rsid w:val="00121DEA"/>
    <w:rsid w:val="00186B2D"/>
    <w:rsid w:val="001B72D6"/>
    <w:rsid w:val="001C0AA6"/>
    <w:rsid w:val="001E6833"/>
    <w:rsid w:val="002055B4"/>
    <w:rsid w:val="00220CA9"/>
    <w:rsid w:val="00274464"/>
    <w:rsid w:val="002B49A1"/>
    <w:rsid w:val="002F1F37"/>
    <w:rsid w:val="003074E6"/>
    <w:rsid w:val="00327690"/>
    <w:rsid w:val="003A7C72"/>
    <w:rsid w:val="003B542E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93CD2"/>
    <w:rsid w:val="006C1AAA"/>
    <w:rsid w:val="006D558C"/>
    <w:rsid w:val="006F25A8"/>
    <w:rsid w:val="007103B8"/>
    <w:rsid w:val="00733A5A"/>
    <w:rsid w:val="00735822"/>
    <w:rsid w:val="007359EF"/>
    <w:rsid w:val="00740000"/>
    <w:rsid w:val="00741660"/>
    <w:rsid w:val="00771022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46EC2"/>
    <w:rsid w:val="00852A7C"/>
    <w:rsid w:val="00862F8B"/>
    <w:rsid w:val="0087588B"/>
    <w:rsid w:val="008A024C"/>
    <w:rsid w:val="008C40BF"/>
    <w:rsid w:val="008D03CD"/>
    <w:rsid w:val="00906B85"/>
    <w:rsid w:val="00933038"/>
    <w:rsid w:val="00937311"/>
    <w:rsid w:val="00940790"/>
    <w:rsid w:val="00943931"/>
    <w:rsid w:val="009463BE"/>
    <w:rsid w:val="00982CC9"/>
    <w:rsid w:val="009D0C5B"/>
    <w:rsid w:val="009E22AA"/>
    <w:rsid w:val="00A00D9B"/>
    <w:rsid w:val="00A05A32"/>
    <w:rsid w:val="00A96F99"/>
    <w:rsid w:val="00AF2C11"/>
    <w:rsid w:val="00B26931"/>
    <w:rsid w:val="00B34567"/>
    <w:rsid w:val="00B62791"/>
    <w:rsid w:val="00B97476"/>
    <w:rsid w:val="00B97BE7"/>
    <w:rsid w:val="00BA14F9"/>
    <w:rsid w:val="00BB6955"/>
    <w:rsid w:val="00BF5CAE"/>
    <w:rsid w:val="00C06CBF"/>
    <w:rsid w:val="00C14471"/>
    <w:rsid w:val="00C15721"/>
    <w:rsid w:val="00C7158A"/>
    <w:rsid w:val="00C71B6D"/>
    <w:rsid w:val="00C83918"/>
    <w:rsid w:val="00C95F18"/>
    <w:rsid w:val="00CA4C65"/>
    <w:rsid w:val="00CB160B"/>
    <w:rsid w:val="00CB41F0"/>
    <w:rsid w:val="00CB6C18"/>
    <w:rsid w:val="00CC7B8F"/>
    <w:rsid w:val="00CE19A1"/>
    <w:rsid w:val="00CE29CC"/>
    <w:rsid w:val="00CF7EB7"/>
    <w:rsid w:val="00D04BCE"/>
    <w:rsid w:val="00D47733"/>
    <w:rsid w:val="00D60907"/>
    <w:rsid w:val="00D65681"/>
    <w:rsid w:val="00D65D0F"/>
    <w:rsid w:val="00D8212F"/>
    <w:rsid w:val="00D93A48"/>
    <w:rsid w:val="00DA54DB"/>
    <w:rsid w:val="00DE5384"/>
    <w:rsid w:val="00E024D4"/>
    <w:rsid w:val="00E1490A"/>
    <w:rsid w:val="00E2093F"/>
    <w:rsid w:val="00E705FA"/>
    <w:rsid w:val="00E72541"/>
    <w:rsid w:val="00E82B62"/>
    <w:rsid w:val="00E92F73"/>
    <w:rsid w:val="00E93171"/>
    <w:rsid w:val="00EA5D61"/>
    <w:rsid w:val="00EE12E1"/>
    <w:rsid w:val="00F10C2B"/>
    <w:rsid w:val="00F11BE7"/>
    <w:rsid w:val="00F21410"/>
    <w:rsid w:val="00F644E6"/>
    <w:rsid w:val="00FA2088"/>
    <w:rsid w:val="00FC01C2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AGROTURIZAM j.d.o.o. za proizvodnju, trgovinu i usluge</izvorni_sadrzaj>
    <derivirana_varijabla naziv="DomainObject.Predmet.ProtustrankaFormated_1">  AGROTURIZAM j.d.o.o. za proizvodnju, trgovinu i usluge</derivirana_varijabla>
  </DomainObject.Predmet.ProtustrankaFormated>
  <DomainObject.Predmet.ProtustrankaFormatedOIB>
    <izvorni_sadrzaj>  AGROTURIZAM j.d.o.o. za proizvodnju, trgovinu i usluge, OIB 49339962716</izvorni_sadrzaj>
    <derivirana_varijabla naziv="DomainObject.Predmet.ProtustrankaFormatedOIB_1">  AGROTURIZAM j.d.o.o. za proizvodnju, trgovinu i usluge, OIB 49339962716</derivirana_varijabla>
  </DomainObject.Predmet.ProtustrankaFormatedOIB>
  <DomainObject.Predmet.ProtustrankaFormatedWithAdress>
    <izvorni_sadrzaj> AGROTURIZAM j.d.o.o. za proizvodnju, trgovinu i usluge, Vlaislav 59, 48350 Vlaislav</izvorni_sadrzaj>
    <derivirana_varijabla naziv="DomainObject.Predmet.ProtustrankaFormatedWithAdress_1"> AGROTURIZAM j.d.o.o. za proizvodnju, trgovinu i usluge, Vlaislav 59, 48350 Vlaislav</derivirana_varijabla>
  </DomainObject.Predmet.ProtustrankaFormatedWithAdress>
  <DomainObject.Predmet.ProtustrankaFormatedWithAdressOIB>
    <izvorni_sadrzaj> AGROTURIZAM j.d.o.o. za proizvodnju, trgovinu i usluge, OIB 49339962716, Vlaislav 59, 48350 Vlaislav</izvorni_sadrzaj>
    <derivirana_varijabla naziv="DomainObject.Predmet.ProtustrankaFormatedWithAdressOIB_1"> AGROTURIZAM j.d.o.o. za proizvodnju, trgovinu i usluge, OIB 49339962716, Vlaislav 59, 48350 Vlaislav</derivirana_varijabla>
  </DomainObject.Predmet.ProtustrankaFormatedWithAdressOIB>
  <DomainObject.Predmet.ProtustrankaWithAdress>
    <izvorni_sadrzaj>AGROTURIZAM j.d.o.o. za proizvodnju, trgovinu i usluge Vlaislav 59, 48350 Vlaislav</izvorni_sadrzaj>
    <derivirana_varijabla naziv="DomainObject.Predmet.ProtustrankaWithAdress_1">AGROTURIZAM j.d.o.o. za proizvodnju, trgovinu i usluge Vlaislav 59, 48350 Vlaislav</derivirana_varijabla>
  </DomainObject.Predmet.ProtustrankaWithAdress>
  <DomainObject.Predmet.ProtustrankaWithAdressOIB>
    <izvorni_sadrzaj>AGROTURIZAM j.d.o.o. za proizvodnju, trgovinu i usluge, OIB 49339962716, Vlaislav 59, 48350 Vlaislav</izvorni_sadrzaj>
    <derivirana_varijabla naziv="DomainObject.Predmet.ProtustrankaWithAdressOIB_1">AGROTURIZAM j.d.o.o. za proizvodnju, trgovinu i usluge, OIB 49339962716, Vlaislav 59, 48350 Vlaislav</derivirana_varijabla>
  </DomainObject.Predmet.ProtustrankaWithAdressOIB>
  <DomainObject.Predmet.ProtustrankaNazivFormated>
    <izvorni_sadrzaj>AGROTURIZAM j.d.o.o. za proizvodnju, trgovinu i usluge</izvorni_sadrzaj>
    <derivirana_varijabla naziv="DomainObject.Predmet.ProtustrankaNazivFormated_1">AGROTURIZAM j.d.o.o. za proizvodnju, trgovinu i usluge</derivirana_varijabla>
  </DomainObject.Predmet.ProtustrankaNazivFormated>
  <DomainObject.Predmet.ProtustrankaNazivFormatedOIB>
    <izvorni_sadrzaj>AGROTURIZAM j.d.o.o. za proizvodnju, trgovinu i usluge, OIB 49339962716</izvorni_sadrzaj>
    <derivirana_varijabla naziv="DomainObject.Predmet.ProtustrankaNazivFormatedOIB_1">AGROTURIZAM j.d.o.o. za proizvodnju, trgovinu i usluge, OIB 49339962716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58832.99</izvorni_sadrzaj>
    <derivirana_varijabla naziv="DomainObject.Predmet.TrenutnaVrijednost_1">58832.99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AGROTURIZAM j.d.o.o. za proizvodnju, trgovinu i usluge</item>
    </izvorni_sadrzaj>
    <derivirana_varijabla naziv="DomainObject.Predmet.ProtuStrankaListFormated_1">
      <item>AGROTURIZAM j.d.o.o. za proizvodnju, trgovinu i usluge</item>
    </derivirana_varijabla>
  </DomainObject.Predmet.ProtuStrankaListFormated>
  <DomainObject.Predmet.ProtuStrankaListFormatedOIB>
    <izvorni_sadrzaj>
      <item>AGROTURIZAM j.d.o.o. za proizvodnju, trgovinu i usluge, OIB 49339962716</item>
    </izvorni_sadrzaj>
    <derivirana_varijabla naziv="DomainObject.Predmet.ProtuStrankaListFormatedOIB_1">
      <item>AGROTURIZAM j.d.o.o. za proizvodnju, trgovinu i usluge, OIB 49339962716</item>
    </derivirana_varijabla>
  </DomainObject.Predmet.ProtuStrankaListFormatedOIB>
  <DomainObject.Predmet.ProtuStrankaListFormatedWithAdress>
    <izvorni_sadrzaj>
      <item>AGROTURIZAM j.d.o.o. za proizvodnju, trgovinu i usluge, Vlaislav 59, 48350 Vlaislav</item>
    </izvorni_sadrzaj>
    <derivirana_varijabla naziv="DomainObject.Predmet.ProtuStrankaListFormatedWithAdress_1">
      <item>AGROTURIZAM j.d.o.o. za proizvodnju, trgovinu i usluge, Vlaislav 59, 48350 Vlaislav</item>
    </derivirana_varijabla>
  </DomainObject.Predmet.ProtuStrankaListFormatedWithAdress>
  <DomainObject.Predmet.ProtuStrankaListFormatedWithAdressOIB>
    <izvorni_sadrzaj>
      <item>AGROTURIZAM j.d.o.o. za proizvodnju, trgovinu i usluge, OIB 49339962716, Vlaislav 59, 48350 Vlaislav</item>
    </izvorni_sadrzaj>
    <derivirana_varijabla naziv="DomainObject.Predmet.ProtuStrankaListFormatedWithAdressOIB_1">
      <item>AGROTURIZAM j.d.o.o. za proizvodnju, trgovinu i usluge, OIB 49339962716, Vlaislav 59, 48350 Vlaislav</item>
    </derivirana_varijabla>
  </DomainObject.Predmet.ProtuStrankaListFormatedWithAdressOIB>
  <DomainObject.Predmet.ProtuStrankaListNazivFormated>
    <izvorni_sadrzaj>
      <item>AGROTURIZAM j.d.o.o. za proizvodnju, trgovinu i usluge</item>
    </izvorni_sadrzaj>
    <derivirana_varijabla naziv="DomainObject.Predmet.ProtuStrankaListNazivFormated_1">
      <item>AGROTURIZAM j.d.o.o. za proizvodnju, trgovinu i usluge</item>
    </derivirana_varijabla>
  </DomainObject.Predmet.ProtuStrankaListNazivFormated>
  <DomainObject.Predmet.ProtuStrankaListNazivFormatedOIB>
    <izvorni_sadrzaj>
      <item>AGROTURIZAM j.d.o.o. za proizvodnju, trgovinu i usluge, OIB 49339962716</item>
    </izvorni_sadrzaj>
    <derivirana_varijabla naziv="DomainObject.Predmet.ProtuStrankaListNazivFormatedOIB_1">
      <item>AGROTURIZAM j.d.o.o. za proizvodnju, trgovinu i usluge, OIB 49339962716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AGROTURIZAM j.d.o.o. za proizvodnju, trgovinu i usluge</izvorni_sadrzaj>
    <derivirana_varijabla naziv="DomainObject.Predmet.ProtustrankaIDrugi_1">AGROTURIZAM j.d.o.o.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AGROTURIZAM j.d.o.o. za proizvodnju, trgovinu i usluge, OIB 49339962716, Vlaislav 59, 48350 Vlaislav</izvorni_sadrzaj>
    <derivirana_varijabla naziv="DomainObject.Predmet.ProtustrankaIDrugiAdressOIB_1">AGROTURIZAM j.d.o.o. za proizvodnju, trgovinu i usluge, OIB 49339962716, Vlaislav 59, 48350 Vlaislav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AGROTURIZAM j.d.o.o.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AGROTURIZAM j.d.o.o.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AGROTURIZAM j.d.o.o. za proizvodnju, trgovinu i usluge, OIB 49339962716, Vlaislav 59,48350 Vlaislav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AGROTURIZAM j.d.o.o. za proizvodnju, trgovinu i usluge, OIB 49339962716, Vlaislav 59,48350 Vlaislav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49339962716</item>
      <item>, OIB null</item>
      <item>, OIB null</item>
    </izvorni_sadrzaj>
    <derivirana_varijabla naziv="DomainObject.Predmet.SudioniciListNazivOIB_1">
      <item>, OIB 85821130368</item>
      <item>, OIB 49339962716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19F6C-AB49-4625-A69F-8FEB4A8E7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1901</properties:Characters>
  <properties:Lines>47</properties:Lines>
  <properties:Paragraphs>14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2016-01-11T12:07:00Z</cp:lastPrinted>
  <dcterms:modified xmlns:xsi="http://www.w3.org/2001/XMLSchema-instance" xsi:type="dcterms:W3CDTF">2016-01-11T12:08:00Z</dcterms:modified>
  <cp:revision>31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