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7c3e" w14:paraId="f327c3e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9101C5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Broj: 7/St-</w:t>
      </w:r>
      <w:r w:rsidR="004B3363">
        <w:rPr>
          <w:b/>
        </w:rPr>
        <w:t>1397/2016-</w:t>
      </w:r>
      <w:r w:rsidR="00AB58D9">
        <w:rPr>
          <w:b/>
        </w:rPr>
        <w:t>4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2C4840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2C4840">
        <w:t>Zagreb</w:t>
      </w:r>
      <w:r w:rsidR="00523772">
        <w:t>,</w:t>
      </w:r>
      <w:r w:rsidR="002C4840">
        <w:t xml:space="preserve"> Trg Svibanjskih žrtava 1995. 1</w:t>
      </w:r>
      <w:r w:rsidR="004A0D7B">
        <w:t>,</w:t>
      </w:r>
      <w:r w:rsidR="002C4840">
        <w:t xml:space="preserve"> OIB: 85821130368</w:t>
      </w:r>
      <w:r w:rsidR="004A0D7B">
        <w:t xml:space="preserve"> 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2C4840">
        <w:t xml:space="preserve">Dioničko društvo za specijalne građevinske radove "BEST", </w:t>
      </w:r>
      <w:r w:rsidR="00717E7B">
        <w:t xml:space="preserve">skraćena tvrtka: "BEST"  d.d., </w:t>
      </w:r>
      <w:r w:rsidR="002C4840">
        <w:t xml:space="preserve">Zagreb, </w:t>
      </w:r>
      <w:proofErr w:type="spellStart"/>
      <w:r w:rsidR="002C4840">
        <w:t>Vankina</w:t>
      </w:r>
      <w:proofErr w:type="spellEnd"/>
      <w:r w:rsidR="002C4840">
        <w:t xml:space="preserve"> 11</w:t>
      </w:r>
      <w:r w:rsidR="00C45C8B">
        <w:t>,</w:t>
      </w:r>
      <w:r w:rsidR="002C4840">
        <w:t xml:space="preserve"> OIB 98050497529</w:t>
      </w:r>
      <w:r w:rsidR="00717E7B">
        <w:t>,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2C4840">
        <w:t>1</w:t>
      </w:r>
      <w:r w:rsidR="00AB618F">
        <w:t>6</w:t>
      </w:r>
      <w:r w:rsidR="002C4840">
        <w:t>. lipnja</w:t>
      </w:r>
      <w:r w:rsidR="00B65E50">
        <w:t xml:space="preserve"> 2016</w:t>
      </w:r>
      <w:r w:rsidR="00224AFF">
        <w:t>. godine, objavljuje sljedeći</w:t>
      </w:r>
    </w:p>
    <w:p w:rsidRDefault="007E6A18" w:rsidP="00AE7B4B" w:rsidR="007E6A18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717E7B" w:rsidRPr="00717E7B">
        <w:t xml:space="preserve">Dioničko društvo za specijalne građevinske radove "BEST", skraćena tvrtka: "BEST"  d.d., Zagreb, </w:t>
      </w:r>
      <w:proofErr w:type="spellStart"/>
      <w:r w:rsidR="00717E7B" w:rsidRPr="00717E7B">
        <w:t>Vankina</w:t>
      </w:r>
      <w:proofErr w:type="spellEnd"/>
      <w:r w:rsidR="00717E7B" w:rsidRPr="00717E7B">
        <w:t xml:space="preserve"> 11, OIB 98050497529</w:t>
      </w:r>
      <w:r w:rsidR="00067508">
        <w:t xml:space="preserve">, </w:t>
      </w:r>
      <w:r w:rsidR="00B76165">
        <w:t xml:space="preserve">iznosi </w:t>
      </w:r>
      <w:r w:rsidR="00717E7B">
        <w:t>761.959,74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717E7B">
        <w:t>Zdenko Šoštarić</w:t>
      </w:r>
      <w:r w:rsidR="00440E80">
        <w:t xml:space="preserve"> odnosno novoimenovana osoba za zastupanje dužnika,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</w:t>
      </w:r>
      <w:r w:rsidR="002C4840">
        <w:t>K</w:t>
      </w:r>
      <w:r w:rsidR="003E4DD9">
        <w:t xml:space="preserve">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2C4840">
        <w:rPr>
          <w:b/>
        </w:rPr>
        <w:t>1397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2C4840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2C4840">
        <w:t>1</w:t>
      </w:r>
      <w:r w:rsidR="00AB618F">
        <w:t>6</w:t>
      </w:r>
      <w:r w:rsidR="002C4840">
        <w:t xml:space="preserve">. lipnja </w:t>
      </w:r>
      <w:r w:rsidR="00B65E50">
        <w:t>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AB618F" w:rsidP="00F2165F" w:rsidR="00AB618F">
      <w:pPr>
        <w:ind w:left="6372"/>
        <w:jc w:val="both"/>
        <w:rPr>
          <w:bCs/>
        </w:rPr>
      </w:pPr>
    </w:p>
    <w:p w:rsidRDefault="00AB618F" w:rsidP="00F2165F" w:rsidR="00AB618F">
      <w:pPr>
        <w:ind w:left="6372"/>
        <w:jc w:val="both"/>
        <w:rPr>
          <w:bCs/>
        </w:rPr>
      </w:pPr>
    </w:p>
    <w:p w:rsidRDefault="00AB618F" w:rsidP="00F2165F" w:rsidR="00AB618F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objaviti na mrežnoj stranici e-Oglasna ploča sudova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89A" w:rsidR="0075089A">
      <w:r>
        <w:separator/>
      </w:r>
    </w:p>
  </w:endnote>
  <w:endnote w:id="0" w:type="continuationSeparator">
    <w:p w:rsidRDefault="0075089A" w:rsidR="00750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89A" w:rsidR="0075089A">
      <w:r>
        <w:separator/>
      </w:r>
    </w:p>
  </w:footnote>
  <w:footnote w:id="0" w:type="continuationSeparator">
    <w:p w:rsidRDefault="0075089A" w:rsidR="00750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5A4"/>
    <w:rsid w:val="00102060"/>
    <w:rsid w:val="00106A56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C4840"/>
    <w:rsid w:val="002D2610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36F4F"/>
    <w:rsid w:val="00342079"/>
    <w:rsid w:val="003445D8"/>
    <w:rsid w:val="00360FC8"/>
    <w:rsid w:val="003612A7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724C"/>
    <w:rsid w:val="00431FE9"/>
    <w:rsid w:val="004351D0"/>
    <w:rsid w:val="00436570"/>
    <w:rsid w:val="00440E8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085E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86F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17E7B"/>
    <w:rsid w:val="0073010A"/>
    <w:rsid w:val="00734726"/>
    <w:rsid w:val="0073714E"/>
    <w:rsid w:val="00747B61"/>
    <w:rsid w:val="0075089A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6A18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01C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58D9"/>
    <w:rsid w:val="00AB618F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00296"/>
    <w:rsid w:val="00C102E3"/>
    <w:rsid w:val="00C1147F"/>
    <w:rsid w:val="00C2016D"/>
    <w:rsid w:val="00C3267C"/>
    <w:rsid w:val="00C42E59"/>
    <w:rsid w:val="00C43CDA"/>
    <w:rsid w:val="00C45C8B"/>
    <w:rsid w:val="00C56925"/>
    <w:rsid w:val="00C64152"/>
    <w:rsid w:val="00C66216"/>
    <w:rsid w:val="00C8590C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0CF3"/>
    <w:rsid w:val="00E631C3"/>
    <w:rsid w:val="00E7432A"/>
    <w:rsid w:val="00E86A00"/>
    <w:rsid w:val="00E96356"/>
    <w:rsid w:val="00EA028A"/>
    <w:rsid w:val="00EB10A2"/>
    <w:rsid w:val="00EC0019"/>
    <w:rsid w:val="00EC7376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65FCE"/>
    <w:rsid w:val="00F7307B"/>
    <w:rsid w:val="00F734CA"/>
    <w:rsid w:val="00F73514"/>
    <w:rsid w:val="00F75E50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5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5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</izvorni_sadrzaj>
    <derivirana_varijabla naziv="DomainObject.Predmet.Opis_1">Čl.444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St-1397/2016</izvorni_sadrzaj>
    <derivirana_varijabla naziv="DomainObject.Predmet.OznakaBroj_1">St-1397/2016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 ZA SPECIJALNE GRAĐEVINSKE RADOVE BEST</izvorni_sadrzaj>
    <derivirana_varijabla naziv="DomainObject.Predmet.ProtustrankaFormated_1">  D.D ZA SPECIJALNE GRAĐEVINSKE RADOVE BEST</derivirana_varijabla>
  </DomainObject.Predmet.ProtustrankaFormated>
  <DomainObject.Predmet.ProtustrankaFormatedOIB>
    <izvorni_sadrzaj>  D.D ZA SPECIJALNE GRAĐEVINSKE RADOVE BEST, OIB 98050497529</izvorni_sadrzaj>
    <derivirana_varijabla naziv="DomainObject.Predmet.ProtustrankaFormatedOIB_1">  D.D ZA SPECIJALNE GRAĐEVINSKE RADOVE BEST, OIB 98050497529</derivirana_varijabla>
  </DomainObject.Predmet.ProtustrankaFormatedOIB>
  <DomainObject.Predmet.ProtustrankaFormatedWithAdress>
    <izvorni_sadrzaj> D.D ZA SPECIJALNE GRAĐEVINSKE RADOVE BEST, Vankina 11, 10000 Zagreb</izvorni_sadrzaj>
    <derivirana_varijabla naziv="DomainObject.Predmet.ProtustrankaFormatedWithAdress_1"> D.D ZA SPECIJALNE GRAĐEVINSKE RADOVE BEST, Vankina 11, 10000 Zagreb</derivirana_varijabla>
  </DomainObject.Predmet.ProtustrankaFormatedWithAdress>
  <DomainObject.Predmet.ProtustrankaFormatedWithAdressOIB>
    <izvorni_sadrzaj> D.D ZA SPECIJALNE GRAĐEVINSKE RADOVE BEST, OIB 98050497529, Vankina 11, 10000 Zagreb</izvorni_sadrzaj>
    <derivirana_varijabla naziv="DomainObject.Predmet.ProtustrankaFormatedWithAdressOIB_1"> D.D ZA SPECIJALNE GRAĐEVINSKE RADOVE BEST, OIB 98050497529, Vankina 11, 10000 Zagreb</derivirana_varijabla>
  </DomainObject.Predmet.ProtustrankaFormatedWithAdressOIB>
  <DomainObject.Predmet.ProtustrankaWithAdress>
    <izvorni_sadrzaj>D.D ZA SPECIJALNE GRAĐEVINSKE RADOVE BEST Vankina 11, 10000 Zagreb</izvorni_sadrzaj>
    <derivirana_varijabla naziv="DomainObject.Predmet.ProtustrankaWithAdress_1">D.D ZA SPECIJALNE GRAĐEVINSKE RADOVE BEST Vankina 11, 10000 Zagreb</derivirana_varijabla>
  </DomainObject.Predmet.ProtustrankaWithAdress>
  <DomainObject.Predmet.ProtustrankaWithAdressOIB>
    <izvorni_sadrzaj>D.D ZA SPECIJALNE GRAĐEVINSKE RADOVE BEST, OIB 98050497529, Vankina 11, 10000 Zagreb</izvorni_sadrzaj>
    <derivirana_varijabla naziv="DomainObject.Predmet.ProtustrankaWithAdressOIB_1">D.D ZA SPECIJALNE GRAĐEVINSKE RADOVE BEST, OIB 98050497529, Vankina 11, 10000 Zagreb</derivirana_varijabla>
  </DomainObject.Predmet.ProtustrankaWithAdressOIB>
  <DomainObject.Predmet.ProtustrankaNazivFormated>
    <izvorni_sadrzaj>D.D ZA SPECIJALNE GRAĐEVINSKE RADOVE BEST</izvorni_sadrzaj>
    <derivirana_varijabla naziv="DomainObject.Predmet.ProtustrankaNazivFormated_1">D.D ZA SPECIJALNE GRAĐEVINSKE RADOVE BEST</derivirana_varijabla>
  </DomainObject.Predmet.ProtustrankaNazivFormated>
  <DomainObject.Predmet.ProtustrankaNazivFormatedOIB>
    <izvorni_sadrzaj>D.D ZA SPECIJALNE GRAĐEVINSKE RADOVE BEST, OIB 98050497529</izvorni_sadrzaj>
    <derivirana_varijabla naziv="DomainObject.Predmet.ProtustrankaNazivFormatedOIB_1">D.D ZA SPECIJALNE GRAĐEVINSKE RADOVE BEST, OIB 98050497529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761959.74</izvorni_sadrzaj>
    <derivirana_varijabla naziv="DomainObject.Predmet.TrenutnaVrijednost_1">761959.74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D.D ZA SPECIJALNE GRAĐEVINSKE RADOVE BEST</item>
    </izvorni_sadrzaj>
    <derivirana_varijabla naziv="DomainObject.Predmet.ProtuStrankaListFormated_1">
      <item>D.D ZA SPECIJALNE GRAĐEVINSKE RADOVE BEST</item>
    </derivirana_varijabla>
  </DomainObject.Predmet.ProtuStrankaListFormated>
  <DomainObject.Predmet.ProtuStrankaListFormatedOIB>
    <izvorni_sadrzaj>
      <item>D.D ZA SPECIJALNE GRAĐEVINSKE RADOVE BEST, OIB 98050497529</item>
    </izvorni_sadrzaj>
    <derivirana_varijabla naziv="DomainObject.Predmet.ProtuStrankaListFormatedOIB_1">
      <item>D.D ZA SPECIJALNE GRAĐEVINSKE RADOVE BEST, OIB 98050497529</item>
    </derivirana_varijabla>
  </DomainObject.Predmet.ProtuStrankaListFormatedOIB>
  <DomainObject.Predmet.ProtuStrankaListFormatedWithAdress>
    <izvorni_sadrzaj>
      <item>D.D ZA SPECIJALNE GRAĐEVINSKE RADOVE BEST, Vankina 11, 10000 Zagreb</item>
    </izvorni_sadrzaj>
    <derivirana_varijabla naziv="DomainObject.Predmet.ProtuStrankaListFormatedWithAdress_1">
      <item>D.D ZA SPECIJALNE GRAĐEVINSKE RADOVE BEST, Vankina 11, 10000 Zagreb</item>
    </derivirana_varijabla>
  </DomainObject.Predmet.ProtuStrankaListFormatedWithAdress>
  <DomainObject.Predmet.ProtuStrankaListFormatedWithAdressOIB>
    <izvorni_sadrzaj>
      <item>D.D ZA SPECIJALNE GRAĐEVINSKE RADOVE BEST, OIB 98050497529, Vankina 11, 10000 Zagreb</item>
    </izvorni_sadrzaj>
    <derivirana_varijabla naziv="DomainObject.Predmet.ProtuStrankaListFormatedWithAdressOIB_1">
      <item>D.D ZA SPECIJALNE GRAĐEVINSKE RADOVE BEST, OIB 98050497529, Vankina 11, 10000 Zagreb</item>
    </derivirana_varijabla>
  </DomainObject.Predmet.ProtuStrankaListFormatedWithAdressOIB>
  <DomainObject.Predmet.ProtuStrankaListNazivFormated>
    <izvorni_sadrzaj>
      <item>D.D ZA SPECIJALNE GRAĐEVINSKE RADOVE BEST</item>
    </izvorni_sadrzaj>
    <derivirana_varijabla naziv="DomainObject.Predmet.ProtuStrankaListNazivFormated_1">
      <item>D.D ZA SPECIJALNE GRAĐEVINSKE RADOVE BEST</item>
    </derivirana_varijabla>
  </DomainObject.Predmet.ProtuStrankaListNazivFormated>
  <DomainObject.Predmet.ProtuStrankaListNazivFormatedOIB>
    <izvorni_sadrzaj>
      <item>D.D ZA SPECIJALNE GRAĐEVINSKE RADOVE BEST, OIB 98050497529</item>
    </izvorni_sadrzaj>
    <derivirana_varijabla naziv="DomainObject.Predmet.ProtuStrankaListNazivFormatedOIB_1">
      <item>D.D ZA SPECIJALNE GRAĐEVINSKE RADOVE BEST, OIB 98050497529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D.D ZA SPECIJALNE GRAĐEVINSKE RADOVE BEST</izvorni_sadrzaj>
    <derivirana_varijabla naziv="DomainObject.Predmet.ProtustrankaIDrugi_1">D.D ZA SPECIJALNE GRAĐEVINSKE RADOVE BEST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D.D ZA SPECIJALNE GRAĐEVINSKE RADOVE BEST, OIB 98050497529, Vankina 11, 10000 Zagreb</izvorni_sadrzaj>
    <derivirana_varijabla naziv="DomainObject.Predmet.ProtustrankaIDrugiAdressOIB_1">D.D ZA SPECIJALNE GRAĐEVINSKE RADOVE BEST, OIB 98050497529, Vankina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D.D ZA SPECIJALNE GRAĐEVINSKE RADOVE BEST</item>
      <item>FINA Regionalni centar Zagreb</item>
    </izvorni_sadrzaj>
    <derivirana_varijabla naziv="DomainObject.Predmet.SudioniciListNaziv_1">
      <item>D.D ZA SPECIJALNE GRAĐEVINSKE RADOVE BEST</item>
      <item>FINA Regionalni centar Zagreb</item>
    </derivirana_varijabla>
  </DomainObject.Predmet.SudioniciListNaziv>
  <DomainObject.Predmet.SudioniciListAdressOIB>
    <izvorni_sadrzaj>
      <item>D.D ZA SPECIJALNE GRAĐEVINSKE RADOVE BEST, OIB 98050497529, Vankina 11,10000 Zagreb</item>
      <item>FINA Regionalni centar Zagreb, OIB 85821130368, Trg svibanjskih žrtava 1995. 1,10000 Zagreb</item>
    </izvorni_sadrzaj>
    <derivirana_varijabla naziv="DomainObject.Predmet.SudioniciListAdressOIB_1">
      <item>D.D ZA SPECIJALNE GRAĐEVINSKE RADOVE BEST, OIB 98050497529, Vankina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98050497529</item>
      <item>, OIB 85821130368</item>
    </izvorni_sadrzaj>
    <derivirana_varijabla naziv="DomainObject.Predmet.SudioniciListNazivOIB_1">
      <item>, OIB 98050497529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2213</properties:Characters>
  <properties:Lines>59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2016-06-16T05:41:00Z</dcterms:created>
  <dc:creator>Korisnik</dc:creator>
  <cp:keywords/>
  <cp:lastModifiedBy>wsadmin</cp:lastModifiedBy>
  <cp:lastPrinted>2016-06-16T05:43:00Z</cp:lastPrinted>
  <dcterms:modified xmlns:xsi="http://www.w3.org/2001/XMLSchema-instance" xsi:type="dcterms:W3CDTF">2016-06-16T12:08:00Z</dcterms:modified>
  <cp:revision>11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