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80d2" w14:paraId="58080d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1031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F67DF1">
        <w:t>TABERNA PRIMO j.d.o.o. za ugostiteljstvo i usluge, Zaprešić, Tržna 1, MBS: 080853177, OIB: 27937115740</w:t>
      </w:r>
      <w:r w:rsidR="00FF1E09">
        <w:t>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F67DF1">
        <w:t>TABERNA PRIMO j.d.o.o. za ugostiteljstvo i usluge, Zaprešić, Tržna 1, MBS: 080853177, OIB: 27937115740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A3A02" w:rsidR="004A3A02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4A3A02" w:rsidRPr="00B03FBD">
        <w:t>Vencel Čuljak, Osijek, Plješevička 16e, OIB</w:t>
      </w:r>
      <w:r w:rsidR="004A3A02">
        <w:t>:</w:t>
      </w:r>
      <w:r w:rsidR="004A3A02" w:rsidRPr="00B03FBD">
        <w:t xml:space="preserve"> 60951188779</w:t>
      </w:r>
      <w:r w:rsidR="004A3A02">
        <w:t>.</w:t>
      </w:r>
    </w:p>
    <w:p w:rsidRDefault="009A079B" w:rsidP="004A3A02" w:rsidR="009A079B">
      <w:pPr>
        <w:ind w:left="144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F67DF1">
        <w:t>TABERNA PRIMO j.d.o.o. za ugostiteljstvo i usluge, Zaprešić, Tržna 1, MBS: 080853177, OIB: 27937115740.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8A5237">
        <w:t>podnijela je dana 2</w:t>
      </w:r>
      <w:r w:rsidR="00916E85">
        <w:t>1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F67DF1">
        <w:t>TABERNA PRIMO j.d.o.o. za ugostiteljstvo i usluge, Zaprešić, Tržna 1, MBS: 080853177, OIB: 27937115740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F67DF1">
        <w:t>31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132655">
        <w:t>9</w:t>
      </w:r>
      <w:r>
        <w:t>. svibnja 2016. godine objavio oglas na mrežnoj stranici e-Oglasna ploča sudova pod poslovnim brojem St-</w:t>
      </w:r>
      <w:r w:rsidR="00626C97">
        <w:t>10</w:t>
      </w:r>
      <w:r w:rsidR="00F67DF1">
        <w:t>31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632156">
        <w:t>15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A0F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107218"/>
    <w:rsid w:val="00132655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57193"/>
    <w:rsid w:val="00465D0C"/>
    <w:rsid w:val="0048270D"/>
    <w:rsid w:val="00492989"/>
    <w:rsid w:val="004A3A02"/>
    <w:rsid w:val="004A76A4"/>
    <w:rsid w:val="004D1B1C"/>
    <w:rsid w:val="004D59FA"/>
    <w:rsid w:val="00526782"/>
    <w:rsid w:val="006100CF"/>
    <w:rsid w:val="00626C97"/>
    <w:rsid w:val="00632156"/>
    <w:rsid w:val="006844B5"/>
    <w:rsid w:val="006A53CA"/>
    <w:rsid w:val="006C2A0F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A5237"/>
    <w:rsid w:val="008C4C2F"/>
    <w:rsid w:val="008D09CA"/>
    <w:rsid w:val="009041C6"/>
    <w:rsid w:val="00916E85"/>
    <w:rsid w:val="00977BE7"/>
    <w:rsid w:val="00987572"/>
    <w:rsid w:val="009A079B"/>
    <w:rsid w:val="00A35A69"/>
    <w:rsid w:val="00A5754A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C2A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2A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A0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A0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C2A0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2A0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A0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A0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TABERNA PRIMO j.d.o.o. za ugostiteljstvo i usluge</izvorni_sadrzaj>
    <derivirana_varijabla naziv="DomainObject.Predmet.ProtustrankaFormated_1">  TABERNA PRIMO j.d.o.o. za ugostiteljstvo i usluge</derivirana_varijabla>
  </DomainObject.Predmet.ProtustrankaFormated>
  <DomainObject.Predmet.ProtustrankaFormatedOIB>
    <izvorni_sadrzaj>  TABERNA PRIMO j.d.o.o. za ugostiteljstvo i usluge, OIB 27937115740</izvorni_sadrzaj>
    <derivirana_varijabla naziv="DomainObject.Predmet.ProtustrankaFormatedOIB_1">  TABERNA PRIMO j.d.o.o. za ugostiteljstvo i usluge, OIB 27937115740</derivirana_varijabla>
  </DomainObject.Predmet.ProtustrankaFormatedOIB>
  <DomainObject.Predmet.ProtustrankaFormatedWithAdress>
    <izvorni_sadrzaj> TABERNA PRIMO j.d.o.o. za ugostiteljstvo i usluge, Tržna 1, 10290 Zaprešić</izvorni_sadrzaj>
    <derivirana_varijabla naziv="DomainObject.Predmet.ProtustrankaFormatedWithAdress_1"> TABERNA PRIMO j.d.o.o. za ugostiteljstvo i usluge, Tržna 1, 10290 Zaprešić</derivirana_varijabla>
  </DomainObject.Predmet.ProtustrankaFormatedWithAdress>
  <DomainObject.Predmet.ProtustrankaFormatedWithAdressOIB>
    <izvorni_sadrzaj> TABERNA PRIMO j.d.o.o. za ugostiteljstvo i usluge, OIB 27937115740, Tržna 1, 10290 Zaprešić</izvorni_sadrzaj>
    <derivirana_varijabla naziv="DomainObject.Predmet.ProtustrankaFormatedWithAdressOIB_1"> TABERNA PRIMO j.d.o.o. za ugostiteljstvo i usluge, OIB 27937115740, Tržna 1, 10290 Zaprešić</derivirana_varijabla>
  </DomainObject.Predmet.ProtustrankaFormatedWithAdressOIB>
  <DomainObject.Predmet.ProtustrankaWithAdress>
    <izvorni_sadrzaj>TABERNA PRIMO j.d.o.o. za ugostiteljstvo i usluge Tržna 1, 10290 Zaprešić</izvorni_sadrzaj>
    <derivirana_varijabla naziv="DomainObject.Predmet.ProtustrankaWithAdress_1">TABERNA PRIMO j.d.o.o. za ugostiteljstvo i usluge Tržna 1, 10290 Zaprešić</derivirana_varijabla>
  </DomainObject.Predmet.ProtustrankaWithAdress>
  <DomainObject.Predmet.ProtustrankaWithAdressOIB>
    <izvorni_sadrzaj>TABERNA PRIMO j.d.o.o. za ugostiteljstvo i usluge, OIB 27937115740, Tržna 1, 10290 Zaprešić</izvorni_sadrzaj>
    <derivirana_varijabla naziv="DomainObject.Predmet.ProtustrankaWithAdressOIB_1">TABERNA PRIMO j.d.o.o. za ugostiteljstvo i usluge, OIB 27937115740, Tržna 1, 10290 Zaprešić</derivirana_varijabla>
  </DomainObject.Predmet.ProtustrankaWithAdressOIB>
  <DomainObject.Predmet.ProtustrankaNazivFormated>
    <izvorni_sadrzaj>TABERNA PRIMO j.d.o.o. za ugostiteljstvo i usluge</izvorni_sadrzaj>
    <derivirana_varijabla naziv="DomainObject.Predmet.ProtustrankaNazivFormated_1">TABERNA PRIMO j.d.o.o. za ugostiteljstvo i usluge</derivirana_varijabla>
  </DomainObject.Predmet.ProtustrankaNazivFormated>
  <DomainObject.Predmet.ProtustrankaNazivFormatedOIB>
    <izvorni_sadrzaj>TABERNA PRIMO j.d.o.o. za ugostiteljstvo i usluge, OIB 27937115740</izvorni_sadrzaj>
    <derivirana_varijabla naziv="DomainObject.Predmet.ProtustrankaNazivFormatedOIB_1">TABERNA PRIMO j.d.o.o. za ugostiteljstvo i usluge, OIB 27937115740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TABERNA PRIMO j.d.o.o. za ugostiteljstvo i usluge</item>
    </izvorni_sadrzaj>
    <derivirana_varijabla naziv="DomainObject.Predmet.ProtuStrankaListFormated_1">
      <item>TABERNA PRIMO j.d.o.o. za ugostiteljstvo i usluge</item>
    </derivirana_varijabla>
  </DomainObject.Predmet.ProtuStrankaListFormated>
  <DomainObject.Predmet.ProtuStrankaListFormatedOIB>
    <izvorni_sadrzaj>
      <item>TABERNA PRIMO j.d.o.o. za ugostiteljstvo i usluge, OIB 27937115740</item>
    </izvorni_sadrzaj>
    <derivirana_varijabla naziv="DomainObject.Predmet.ProtuStrankaListFormatedOIB_1">
      <item>TABERNA PRIMO j.d.o.o. za ugostiteljstvo i usluge, OIB 27937115740</item>
    </derivirana_varijabla>
  </DomainObject.Predmet.ProtuStrankaListFormatedOIB>
  <DomainObject.Predmet.ProtuStrankaListFormatedWithAdress>
    <izvorni_sadrzaj>
      <item>TABERNA PRIMO j.d.o.o. za ugostiteljstvo i usluge, Tržna 1, 10290 Zaprešić</item>
    </izvorni_sadrzaj>
    <derivirana_varijabla naziv="DomainObject.Predmet.ProtuStrankaListFormatedWithAdress_1">
      <item>TABERNA PRIMO j.d.o.o. za ugostiteljstvo i usluge, Tržna 1, 10290 Zaprešić</item>
    </derivirana_varijabla>
  </DomainObject.Predmet.ProtuStrankaListFormatedWithAdress>
  <DomainObject.Predmet.ProtuStrankaListFormatedWithAdressOIB>
    <izvorni_sadrzaj>
      <item>TABERNA PRIMO j.d.o.o. za ugostiteljstvo i usluge, OIB 27937115740, Tržna 1, 10290 Zaprešić</item>
    </izvorni_sadrzaj>
    <derivirana_varijabla naziv="DomainObject.Predmet.ProtuStrankaListFormatedWithAdressOIB_1">
      <item>TABERNA PRIMO j.d.o.o. za ugostiteljstvo i usluge, OIB 27937115740, Tržna 1, 10290 Zaprešić</item>
    </derivirana_varijabla>
  </DomainObject.Predmet.ProtuStrankaListFormatedWithAdressOIB>
  <DomainObject.Predmet.ProtuStrankaListNazivFormated>
    <izvorni_sadrzaj>
      <item>TABERNA PRIMO j.d.o.o. za ugostiteljstvo i usluge</item>
    </izvorni_sadrzaj>
    <derivirana_varijabla naziv="DomainObject.Predmet.ProtuStrankaListNazivFormated_1">
      <item>TABERNA PRIMO j.d.o.o. za ugostiteljstvo i usluge</item>
    </derivirana_varijabla>
  </DomainObject.Predmet.ProtuStrankaListNazivFormated>
  <DomainObject.Predmet.ProtuStrankaListNazivFormatedOIB>
    <izvorni_sadrzaj>
      <item>TABERNA PRIMO j.d.o.o. za ugostiteljstvo i usluge, OIB 27937115740</item>
    </izvorni_sadrzaj>
    <derivirana_varijabla naziv="DomainObject.Predmet.ProtuStrankaListNazivFormatedOIB_1">
      <item>TABERNA PRIMO j.d.o.o. za ugostiteljstvo i usluge, OIB 27937115740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TABERNA PRIMO j.d.o.o. za ugostiteljstvo i usluge</izvorni_sadrzaj>
    <derivirana_varijabla naziv="DomainObject.Predmet.ProtustrankaIDrugi_1">TABERNA PRIMO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TABERNA PRIMO j.d.o.o. za ugostiteljstvo i usluge, OIB 27937115740, Tržna 1, 10290 Zaprešić</izvorni_sadrzaj>
    <derivirana_varijabla naziv="DomainObject.Predmet.ProtustrankaIDrugiAdressOIB_1">TABERNA PRIMO j.d.o.o. za ugostiteljstvo i usluge, OIB 27937115740, Tržna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TABERNA PRIMO j.d.o.o. za ugostiteljstvo i usluge</item>
      <item>FINA Regionalni centar Zagreb</item>
    </izvorni_sadrzaj>
    <derivirana_varijabla naziv="DomainObject.Predmet.SudioniciListNaziv_1">
      <item>TABERNA PRIMO j.d.o.o. za ugostiteljstvo i usluge</item>
      <item>FINA Regionalni centar Zagreb</item>
    </derivirana_varijabla>
  </DomainObject.Predmet.SudioniciListNaziv>
  <DomainObject.Predmet.SudioniciListAdressOIB>
    <izvorni_sadrzaj>
      <item>TABERNA PRIMO j.d.o.o. za ugostiteljstvo i usluge, OIB 27937115740, Tržna 1,10290 Zaprešić</item>
      <item>FINA Regionalni centar Zagreb, OIB 85821130368, Trg svibanjskih žrtava 1995. br. 1,10000 Zagreb</item>
    </izvorni_sadrzaj>
    <derivirana_varijabla naziv="DomainObject.Predmet.SudioniciListAdressOIB_1">
      <item>TABERNA PRIMO j.d.o.o. za ugostiteljstvo i usluge, OIB 27937115740, Tržna 1,10290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27937115740</item>
      <item>, OIB 85821130368</item>
    </izvorni_sadrzaj>
    <derivirana_varijabla naziv="DomainObject.Predmet.SudioniciListNazivOIB_1">
      <item>, OIB 27937115740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D2614-DEA0-40B0-BD83-4EB74774C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2584</properties:Characters>
  <properties:Lines>96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2016-08-18T05:12:00Z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