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e862" w14:paraId="b71e862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33899" w:rsidRPr="00933899">
        <w:rPr>
          <w:lang w:val="hr-HR"/>
        </w:rPr>
        <w:t>M.I.R.O.L.I. d.o.o., OIB: 39092463651, Makarska, Cvjetna 2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315059">
        <w:rPr>
          <w:lang w:val="hr-HR"/>
        </w:rPr>
        <w:t>1</w:t>
      </w:r>
      <w:r w:rsidR="00CD1396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933899" w:rsidRPr="00933899">
        <w:rPr>
          <w:lang w:val="hr-HR"/>
        </w:rPr>
        <w:t>M.I.R.O.L.I. d.o.o., OIB: 39092463651, Makarska, Cvjetna 2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1396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15059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933899" w:rsidRPr="00933899">
        <w:rPr>
          <w:lang w:val="hr-HR"/>
        </w:rPr>
        <w:t>M.I.R.O.L.I. d.o.o., OIB: 39092463651, Makarska, Cvjetna 2</w:t>
      </w:r>
      <w:r w:rsidR="00933899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33899">
        <w:rPr>
          <w:lang w:val="hr-HR"/>
        </w:rPr>
        <w:t>30. listopada</w:t>
      </w:r>
      <w:r w:rsidR="00CD1396">
        <w:rPr>
          <w:lang w:val="hr-HR"/>
        </w:rPr>
        <w:t xml:space="preserve"> 2015</w:t>
      </w:r>
      <w:r w:rsidR="004657E4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 nad</w:t>
      </w:r>
      <w:r w:rsidR="00933899" w:rsidRPr="00933899">
        <w:t xml:space="preserve"> </w:t>
      </w:r>
      <w:r w:rsidR="00933899" w:rsidRPr="00933899">
        <w:rPr>
          <w:lang w:val="hr-HR"/>
        </w:rPr>
        <w:t>M.I.R.O.L.I. d.o.o., OIB: 39092463651, Makarska, Cvjetna 2</w:t>
      </w:r>
      <w:r w:rsidR="00933899">
        <w:rPr>
          <w:lang w:val="hr-HR"/>
        </w:rPr>
        <w:t>.</w:t>
      </w:r>
    </w:p>
    <w:p w:rsidRDefault="00634348" w:rsidP="00315059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CD1396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933899">
        <w:rPr>
          <w:lang w:val="hr-HR"/>
        </w:rPr>
        <w:t xml:space="preserve">2111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933899">
        <w:rPr>
          <w:lang w:val="hr-HR"/>
        </w:rPr>
        <w:t>548.495,22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CD1396">
        <w:rPr>
          <w:lang w:val="hr-HR"/>
        </w:rPr>
        <w:t xml:space="preserve">2-3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CD1396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933899">
        <w:rPr>
          <w:lang w:val="hr-HR"/>
        </w:rPr>
        <w:t>6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CD1396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933899">
        <w:rPr>
          <w:lang w:val="hr-HR"/>
        </w:rPr>
        <w:t xml:space="preserve"> 2547 </w:t>
      </w:r>
      <w:r>
        <w:rPr>
          <w:lang w:val="hr-HR"/>
        </w:rPr>
        <w:t xml:space="preserve">dana (list </w:t>
      </w:r>
      <w:r w:rsidR="00933899">
        <w:rPr>
          <w:lang w:val="hr-HR"/>
        </w:rPr>
        <w:t>8</w:t>
      </w:r>
      <w:r w:rsidR="00CD1396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71/15; dalje: SZ), pa je dana 21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1396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359" w:rsidRPr="00C5235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933899">
      <w:t>1759</w:t>
    </w:r>
    <w:r w:rsidR="00CD1396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D1396">
      <w:t>175</w:t>
    </w:r>
    <w:r w:rsidR="00933899">
      <w:t>9</w:t>
    </w:r>
    <w:r w:rsidR="00CD1396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389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52359"/>
    <w:rsid w:val="00C84288"/>
    <w:rsid w:val="00C85A91"/>
    <w:rsid w:val="00C90F08"/>
    <w:rsid w:val="00CC1B3F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St-1759/2015</izvorni_sadrzaj>
    <derivirana_varijabla naziv="DomainObject.Predmet.OznakaBroj_1">St-1759/2015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M.I.R.O.L.I društvo s ograničenom odgovornošću za trgovinu i turizam</izvorni_sadrzaj>
    <derivirana_varijabla naziv="DomainObject.Predmet.ProtustrankaFormated_1">  M.I.R.O.L.I društvo s ograničenom odgovornošću za trgovinu i turizam</derivirana_varijabla>
  </DomainObject.Predmet.ProtustrankaFormated>
  <DomainObject.Predmet.ProtustrankaFormatedOIB>
    <izvorni_sadrzaj>  M.I.R.O.L.I društvo s ograničenom odgovornošću za trgovinu i turizam, OIB 39092463651</izvorni_sadrzaj>
    <derivirana_varijabla naziv="DomainObject.Predmet.ProtustrankaFormatedOIB_1">  M.I.R.O.L.I društvo s ograničenom odgovornošću za trgovinu i turizam, OIB 39092463651</derivirana_varijabla>
  </DomainObject.Predmet.ProtustrankaFormatedOIB>
  <DomainObject.Predmet.ProtustrankaFormatedWithAdress>
    <izvorni_sadrzaj> M.I.R.O.L.I društvo s ograničenom odgovornošću za trgovinu i turizam, Cvjetna 2, 21300 Makarska</izvorni_sadrzaj>
    <derivirana_varijabla naziv="DomainObject.Predmet.ProtustrankaFormatedWithAdress_1"> M.I.R.O.L.I društvo s ograničenom odgovornošću za trgovinu i turizam, Cvjetna 2, 21300 Makarska</derivirana_varijabla>
  </DomainObject.Predmet.ProtustrankaFormatedWithAdress>
  <DomainObject.Predmet.ProtustrankaFormatedWithAdressOIB>
    <izvorni_sadrzaj> M.I.R.O.L.I društvo s ograničenom odgovornošću za trgovinu i turizam, OIB 39092463651, Cvjetna 2, 21300 Makarska</izvorni_sadrzaj>
    <derivirana_varijabla naziv="DomainObject.Predmet.ProtustrankaFormatedWithAdressOIB_1"> M.I.R.O.L.I društvo s ograničenom odgovornošću za trgovinu i turizam, OIB 39092463651, Cvjetna 2, 21300 Makarska</derivirana_varijabla>
  </DomainObject.Predmet.ProtustrankaFormatedWithAdressOIB>
  <DomainObject.Predmet.ProtustrankaWithAdress>
    <izvorni_sadrzaj>M.I.R.O.L.I društvo s ograničenom odgovornošću za trgovinu i turizam Cvjetna 2, 21300 Makarska</izvorni_sadrzaj>
    <derivirana_varijabla naziv="DomainObject.Predmet.ProtustrankaWithAdress_1">M.I.R.O.L.I društvo s ograničenom odgovornošću za trgovinu i turizam Cvjetna 2, 21300 Makarska</derivirana_varijabla>
  </DomainObject.Predmet.ProtustrankaWithAdress>
  <DomainObject.Predmet.ProtustrankaWithAdressOIB>
    <izvorni_sadrzaj>M.I.R.O.L.I društvo s ograničenom odgovornošću za trgovinu i turizam, OIB 39092463651, Cvjetna 2, 21300 Makarska</izvorni_sadrzaj>
    <derivirana_varijabla naziv="DomainObject.Predmet.ProtustrankaWithAdressOIB_1">M.I.R.O.L.I društvo s ograničenom odgovornošću za trgovinu i turizam, OIB 39092463651, Cvjetna 2, 21300 Makarska</derivirana_varijabla>
  </DomainObject.Predmet.ProtustrankaWithAdressOIB>
  <DomainObject.Predmet.ProtustrankaNazivFormated>
    <izvorni_sadrzaj>M.I.R.O.L.I društvo s ograničenom odgovornošću za trgovinu i turizam</izvorni_sadrzaj>
    <derivirana_varijabla naziv="DomainObject.Predmet.ProtustrankaNazivFormated_1">M.I.R.O.L.I društvo s ograničenom odgovornošću za trgovinu i turizam</derivirana_varijabla>
  </DomainObject.Predmet.ProtustrankaNazivFormated>
  <DomainObject.Predmet.ProtustrankaNazivFormatedOIB>
    <izvorni_sadrzaj>M.I.R.O.L.I društvo s ograničenom odgovornošću za trgovinu i turizam, OIB 39092463651</izvorni_sadrzaj>
    <derivirana_varijabla naziv="DomainObject.Predmet.ProtustrankaNazivFormatedOIB_1">M.I.R.O.L.I društvo s ograničenom odgovornošću za trgovinu i turizam, OIB 39092463651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548495.22</izvorni_sadrzaj>
    <derivirana_varijabla naziv="DomainObject.Predmet.TrenutnaVrijednost_1">548495.22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M.I.R.O.L.I društvo s ograničenom odgovornošću za trgovinu i turizam</item>
    </izvorni_sadrzaj>
    <derivirana_varijabla naziv="DomainObject.Predmet.ProtuStrankaListFormated_1">
      <item>M.I.R.O.L.I društvo s ograničenom odgovornošću za trgovinu i turizam</item>
    </derivirana_varijabla>
  </DomainObject.Predmet.ProtuStrankaListFormated>
  <DomainObject.Predmet.ProtuStrankaListFormatedOIB>
    <izvorni_sadrzaj>
      <item>M.I.R.O.L.I društvo s ograničenom odgovornošću za trgovinu i turizam, OIB 39092463651</item>
    </izvorni_sadrzaj>
    <derivirana_varijabla naziv="DomainObject.Predmet.ProtuStrankaListFormatedOIB_1">
      <item>M.I.R.O.L.I društvo s ograničenom odgovornošću za trgovinu i turizam, OIB 39092463651</item>
    </derivirana_varijabla>
  </DomainObject.Predmet.ProtuStrankaListFormatedOIB>
  <DomainObject.Predmet.ProtuStrankaListFormatedWithAdress>
    <izvorni_sadrzaj>
      <item>M.I.R.O.L.I društvo s ograničenom odgovornošću za trgovinu i turizam, Cvjetna 2, 21300 Makarska</item>
    </izvorni_sadrzaj>
    <derivirana_varijabla naziv="DomainObject.Predmet.ProtuStrankaListFormatedWithAdress_1">
      <item>M.I.R.O.L.I društvo s ograničenom odgovornošću za trgovinu i turizam, Cvjetna 2, 21300 Makarska</item>
    </derivirana_varijabla>
  </DomainObject.Predmet.ProtuStrankaListFormatedWithAdress>
  <DomainObject.Predmet.ProtuStrankaListFormatedWithAdressOIB>
    <izvorni_sadrzaj>
      <item>M.I.R.O.L.I društvo s ograničenom odgovornošću za trgovinu i turizam, OIB 39092463651, Cvjetna 2, 21300 Makarska</item>
    </izvorni_sadrzaj>
    <derivirana_varijabla naziv="DomainObject.Predmet.ProtuStrankaListFormatedWithAdressOIB_1">
      <item>M.I.R.O.L.I društvo s ograničenom odgovornošću za trgovinu i turizam, OIB 39092463651, Cvjetna 2, 21300 Makarska</item>
    </derivirana_varijabla>
  </DomainObject.Predmet.ProtuStrankaListFormatedWithAdressOIB>
  <DomainObject.Predmet.ProtuStrankaListNazivFormated>
    <izvorni_sadrzaj>
      <item>M.I.R.O.L.I društvo s ograničenom odgovornošću za trgovinu i turizam</item>
    </izvorni_sadrzaj>
    <derivirana_varijabla naziv="DomainObject.Predmet.ProtuStrankaListNazivFormated_1">
      <item>M.I.R.O.L.I društvo s ograničenom odgovornošću za trgovinu i turizam</item>
    </derivirana_varijabla>
  </DomainObject.Predmet.ProtuStrankaListNazivFormated>
  <DomainObject.Predmet.ProtuStrankaListNazivFormatedOIB>
    <izvorni_sadrzaj>
      <item>M.I.R.O.L.I društvo s ograničenom odgovornošću za trgovinu i turizam, OIB 39092463651</item>
    </izvorni_sadrzaj>
    <derivirana_varijabla naziv="DomainObject.Predmet.ProtuStrankaListNazivFormatedOIB_1">
      <item>M.I.R.O.L.I društvo s ograničenom odgovornošću za trgovinu i turizam, OIB 39092463651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M.I.R.O.L.I društvo s ograničenom odgovornošću za trgovinu i turizam</izvorni_sadrzaj>
    <derivirana_varijabla naziv="DomainObject.Predmet.ProtustrankaIDrugi_1">M.I.R.O.L.I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M.I.R.O.L.I društvo s ograničenom odgovornošću za trgovinu i turizam, OIB 39092463651, Cvjetna 2, 21300 Makarska</izvorni_sadrzaj>
    <derivirana_varijabla naziv="DomainObject.Predmet.ProtustrankaIDrugiAdressOIB_1">M.I.R.O.L.I društvo s ograničenom odgovornošću za trgovinu i turizam, OIB 39092463651, Cvjetna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M.I.R.O.L.I društvo s ograničenom odgovornošću za trgovinu i turizam</item>
      <item>FINANCIJSKA AGENCIJA, RC SPLIT</item>
    </izvorni_sadrzaj>
    <derivirana_varijabla naziv="DomainObject.Predmet.SudioniciListNaziv_1">
      <item>M.I.R.O.L.I društvo s ograničenom odgovornošću za trgovinu i turizam</item>
      <item>FINANCIJSKA AGENCIJA, RC SPLIT</item>
    </derivirana_varijabla>
  </DomainObject.Predmet.SudioniciListNaziv>
  <DomainObject.Predmet.SudioniciListAdressOIB>
    <izvorni_sadrzaj>
      <item>M.I.R.O.L.I društvo s ograničenom odgovornošću za trgovinu i turizam, OIB 39092463651, Cvjetna 2,21300 Makarska</item>
      <item>FINANCIJSKA AGENCIJA, RC SPLIT, OIB 85821130368, Mažuranićevo šetalište 24 b,21000 Split</item>
    </izvorni_sadrzaj>
    <derivirana_varijabla naziv="DomainObject.Predmet.SudioniciListAdressOIB_1">
      <item>M.I.R.O.L.I društvo s ograničenom odgovornošću za trgovinu i turizam, OIB 39092463651, Cvjetna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39092463651</item>
      <item>, OIB 85821130368</item>
    </izvorni_sadrzaj>
    <derivirana_varijabla naziv="DomainObject.Predmet.SudioniciListNazivOIB_1">
      <item>, OIB 39092463651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A1A90-462E-4889-9084-D256DDD51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4418</properties:Characters>
  <properties:Lines>91</properties:Lines>
  <properties:Paragraphs>37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2017-01-13T08:55:00Z</cp:lastPrinted>
  <dcterms:modified xmlns:xsi="http://www.w3.org/2001/XMLSchema-instance" xsi:type="dcterms:W3CDTF">2017-01-13T11:24:00Z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