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a5ac" w14:paraId="293a5ac" w:rsidRDefault="006B050A" w:rsidP="00DD1E5B" w:rsidR="006B050A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104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6B050A" w:rsidP="00E87D86" w:rsidR="006B050A" w:rsidRPr="000175CB">
      <w:pPr>
        <w:jc w:val="both"/>
        <w:rPr>
          <w:sz w:val="22"/>
          <w:szCs w:val="22"/>
        </w:rPr>
      </w:pPr>
    </w:p>
    <w:p w:rsidRDefault="006B050A" w:rsidP="00E87D86" w:rsidR="006B050A" w:rsidRPr="000175CB">
      <w:pPr>
        <w:jc w:val="both"/>
        <w:rPr>
          <w:sz w:val="22"/>
          <w:szCs w:val="22"/>
        </w:rPr>
      </w:pPr>
    </w:p>
    <w:p w:rsidRDefault="006B050A" w:rsidP="00E87D86" w:rsidR="006B050A" w:rsidRPr="000175CB">
      <w:pPr>
        <w:jc w:val="both"/>
        <w:rPr>
          <w:bCs/>
          <w:sz w:val="22"/>
          <w:szCs w:val="22"/>
        </w:rPr>
      </w:pPr>
    </w:p>
    <w:p w:rsidRDefault="006B050A" w:rsidP="00E87D86" w:rsidR="006B050A" w:rsidRPr="000175CB">
      <w:pPr>
        <w:jc w:val="both"/>
        <w:rPr>
          <w:bCs/>
          <w:sz w:val="22"/>
          <w:szCs w:val="22"/>
        </w:rPr>
      </w:pPr>
    </w:p>
    <w:p w:rsidRDefault="006B050A" w:rsidP="00E87D86" w:rsidR="006B050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6B050A" w:rsidP="00E87D86" w:rsidR="006B050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6B050A" w:rsidP="00FC1537" w:rsidR="006B050A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B050A" w:rsidP="00E87D86" w:rsidR="006B050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B050A" w:rsidP="00FC1537" w:rsidR="006B050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6B050A" w:rsidP="00E87D86" w:rsidR="006B050A" w:rsidRPr="000175CB">
      <w:pPr>
        <w:rPr>
          <w:sz w:val="22"/>
          <w:szCs w:val="22"/>
        </w:rPr>
      </w:pPr>
    </w:p>
    <w:p w:rsidRDefault="006B050A" w:rsidP="001F7D4E" w:rsidR="006B050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6B050A" w:rsidP="001F7D4E" w:rsidR="006B050A" w:rsidRPr="000175CB">
      <w:pPr>
        <w:jc w:val="center"/>
        <w:rPr>
          <w:sz w:val="22"/>
          <w:szCs w:val="22"/>
        </w:rPr>
      </w:pPr>
    </w:p>
    <w:p w:rsidRDefault="006B050A" w:rsidP="000175CB" w:rsidR="006B050A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>
        <w:rPr>
          <w:sz w:val="22"/>
          <w:szCs w:val="22"/>
        </w:rPr>
        <w:t xml:space="preserve"> HASHEL ORGANIC OASIS j.d.o.o., Zadar, Put </w:t>
      </w:r>
      <w:proofErr w:type="spellStart"/>
      <w:r>
        <w:rPr>
          <w:sz w:val="22"/>
          <w:szCs w:val="22"/>
        </w:rPr>
        <w:t>Dikla</w:t>
      </w:r>
      <w:proofErr w:type="spellEnd"/>
      <w:r>
        <w:rPr>
          <w:sz w:val="22"/>
          <w:szCs w:val="22"/>
        </w:rPr>
        <w:t xml:space="preserve"> 46, OIB 29153631589,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21.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3A3251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6B050A" w:rsidP="00E87D86" w:rsidR="006B050A" w:rsidRPr="000175CB">
      <w:pPr>
        <w:ind w:firstLine="720"/>
        <w:jc w:val="both"/>
        <w:rPr>
          <w:sz w:val="22"/>
          <w:szCs w:val="22"/>
        </w:rPr>
      </w:pPr>
    </w:p>
    <w:p w:rsidRDefault="006B050A" w:rsidP="004D697C" w:rsidR="006B050A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6B050A" w:rsidP="000175CB" w:rsidR="006B050A" w:rsidRPr="000175CB">
      <w:pPr>
        <w:jc w:val="both"/>
        <w:rPr>
          <w:sz w:val="22"/>
          <w:szCs w:val="22"/>
        </w:rPr>
      </w:pPr>
    </w:p>
    <w:p w:rsidRDefault="006B050A" w:rsidP="00A90D63" w:rsidR="006B050A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HASHEL ORGANIC OASIS j.d.o.o., Zadar, Put </w:t>
      </w:r>
      <w:proofErr w:type="spellStart"/>
      <w:r>
        <w:rPr>
          <w:sz w:val="22"/>
          <w:szCs w:val="22"/>
        </w:rPr>
        <w:t>Dikla</w:t>
      </w:r>
      <w:proofErr w:type="spellEnd"/>
      <w:r>
        <w:rPr>
          <w:sz w:val="22"/>
          <w:szCs w:val="22"/>
        </w:rPr>
        <w:t xml:space="preserve"> 46, OIB 29153631589,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1.689,95</w:t>
      </w:r>
      <w:r w:rsidRPr="000175CB">
        <w:rPr>
          <w:sz w:val="22"/>
          <w:szCs w:val="22"/>
        </w:rPr>
        <w:t xml:space="preserve"> kn. </w:t>
      </w:r>
    </w:p>
    <w:p w:rsidRDefault="006B050A" w:rsidP="00E87D86" w:rsidR="006B050A" w:rsidRPr="000175CB">
      <w:pPr>
        <w:jc w:val="both"/>
        <w:rPr>
          <w:sz w:val="22"/>
          <w:szCs w:val="22"/>
        </w:rPr>
      </w:pPr>
    </w:p>
    <w:p w:rsidRDefault="006B050A" w:rsidP="00CD5142" w:rsidR="006B050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Hashel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Zayed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Mubarak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Alkobaisi</w:t>
      </w:r>
      <w:proofErr w:type="spellEnd"/>
      <w:r>
        <w:rPr>
          <w:sz w:val="22"/>
          <w:szCs w:val="22"/>
        </w:rPr>
        <w:t xml:space="preserve">, Bahrein, </w:t>
      </w:r>
      <w:proofErr w:type="spellStart"/>
      <w:r>
        <w:rPr>
          <w:sz w:val="22"/>
          <w:szCs w:val="22"/>
        </w:rPr>
        <w:t>Hidd</w:t>
      </w:r>
      <w:proofErr w:type="spellEnd"/>
      <w:r>
        <w:rPr>
          <w:sz w:val="22"/>
          <w:szCs w:val="22"/>
        </w:rPr>
        <w:t xml:space="preserve"> 102, 1 BLD 8, </w:t>
      </w:r>
      <w:proofErr w:type="spellStart"/>
      <w:r>
        <w:rPr>
          <w:sz w:val="22"/>
          <w:szCs w:val="22"/>
        </w:rPr>
        <w:t>Road</w:t>
      </w:r>
      <w:proofErr w:type="spellEnd"/>
      <w:r>
        <w:rPr>
          <w:sz w:val="22"/>
          <w:szCs w:val="22"/>
        </w:rPr>
        <w:t xml:space="preserve"> 201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6B050A" w:rsidP="00CD5142" w:rsidR="006B050A" w:rsidRPr="000175CB">
      <w:pPr>
        <w:jc w:val="both"/>
        <w:rPr>
          <w:sz w:val="22"/>
          <w:szCs w:val="22"/>
        </w:rPr>
      </w:pPr>
    </w:p>
    <w:p w:rsidRDefault="006B050A" w:rsidP="00B26015" w:rsidR="006B050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104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6B050A" w:rsidP="00DD1E5B" w:rsidR="006B050A" w:rsidRPr="000175CB">
      <w:pPr>
        <w:jc w:val="both"/>
        <w:rPr>
          <w:sz w:val="22"/>
          <w:szCs w:val="22"/>
        </w:rPr>
      </w:pPr>
    </w:p>
    <w:p w:rsidRDefault="006B050A" w:rsidP="00B62BFF" w:rsidR="006B050A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6B050A" w:rsidP="000175CB" w:rsidR="006B050A" w:rsidRPr="000175CB">
      <w:pPr>
        <w:jc w:val="both"/>
        <w:rPr>
          <w:sz w:val="22"/>
          <w:szCs w:val="22"/>
        </w:rPr>
      </w:pPr>
    </w:p>
    <w:p w:rsidRDefault="006B050A" w:rsidP="00E87D86" w:rsidR="006B050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3A3251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6B050A" w:rsidP="000175CB" w:rsidR="006B050A" w:rsidRPr="000175CB">
      <w:pPr>
        <w:rPr>
          <w:sz w:val="22"/>
          <w:szCs w:val="22"/>
        </w:rPr>
      </w:pPr>
    </w:p>
    <w:p w:rsidRDefault="006B050A" w:rsidP="00B91F87" w:rsidR="006B050A">
      <w:pPr>
        <w:ind w:firstLine="708" w:left="5664"/>
        <w:jc w:val="right"/>
        <w:rPr>
          <w:sz w:val="22"/>
          <w:szCs w:val="22"/>
        </w:rPr>
      </w:pPr>
      <w:bookmarkStart w:name="_GoBack" w:id="0"/>
      <w:r w:rsidRPr="000175CB">
        <w:rPr>
          <w:sz w:val="22"/>
          <w:szCs w:val="22"/>
        </w:rPr>
        <w:t>Sudska savjetnica</w:t>
      </w:r>
    </w:p>
    <w:p w:rsidRDefault="006B050A" w:rsidP="00A07097" w:rsidR="006B050A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bookmarkEnd w:id="0"/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B050A" w:rsidP="00B91F87" w:rsidR="006B050A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6B050A" w:rsidP="000175CB" w:rsidR="006B050A" w:rsidRPr="000175CB">
      <w:pPr>
        <w:jc w:val="both"/>
        <w:rPr>
          <w:sz w:val="22"/>
          <w:szCs w:val="22"/>
        </w:rPr>
      </w:pPr>
    </w:p>
    <w:p w:rsidRDefault="006B050A" w:rsidP="00B62BFF" w:rsidR="006B050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6B050A" w:rsidP="00B62BFF" w:rsidR="006B050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6B050A" w:rsidP="00B62BFF" w:rsidR="006B050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6B050A" w:rsidP="00B62BFF" w:rsidR="006B050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6B050A" w:rsidP="00E87D86" w:rsidR="006B050A" w:rsidRPr="000175CB">
      <w:pPr>
        <w:rPr>
          <w:sz w:val="22"/>
          <w:szCs w:val="22"/>
        </w:rPr>
      </w:pPr>
    </w:p>
    <w:p w:rsidRDefault="006B050A" w:rsidP="00E87D86" w:rsidR="006B050A" w:rsidRPr="000175CB">
      <w:pPr>
        <w:rPr>
          <w:sz w:val="22"/>
          <w:szCs w:val="22"/>
        </w:rPr>
      </w:pPr>
    </w:p>
    <w:p w:rsidRDefault="006B050A" w:rsidR="006B050A" w:rsidRPr="000175CB">
      <w:pPr>
        <w:rPr>
          <w:sz w:val="22"/>
          <w:szCs w:val="22"/>
        </w:rPr>
      </w:pPr>
    </w:p>
    <w:sectPr w:rsidSect="000175CB" w:rsidR="006B050A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9E5" w:rsidP="00381900" w:rsidR="004969E5">
      <w:r>
        <w:separator/>
      </w:r>
    </w:p>
  </w:endnote>
  <w:endnote w:id="0" w:type="continuationSeparator">
    <w:p w:rsidRDefault="004969E5" w:rsidP="00381900" w:rsidR="00496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9E5" w:rsidR="006B050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A3251">
      <w:rPr>
        <w:noProof/>
      </w:rPr>
      <w:t>2</w:t>
    </w:r>
    <w:r>
      <w:rPr>
        <w:noProof/>
      </w:rPr>
      <w:fldChar w:fldCharType="end"/>
    </w:r>
  </w:p>
  <w:p w:rsidRDefault="006B050A" w:rsidR="006B05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9E5" w:rsidP="00381900" w:rsidR="004969E5">
      <w:r>
        <w:separator/>
      </w:r>
    </w:p>
  </w:footnote>
  <w:footnote w:id="0" w:type="continuationSeparator">
    <w:p w:rsidRDefault="004969E5" w:rsidP="00381900" w:rsidR="004969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9E5" w:rsidP="00630C9B" w:rsidR="006B050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A3251">
      <w:rPr>
        <w:noProof/>
      </w:rPr>
      <w:t>2</w:t>
    </w:r>
    <w:r>
      <w:rPr>
        <w:noProof/>
      </w:rPr>
      <w:fldChar w:fldCharType="end"/>
    </w:r>
    <w:r w:rsidR="006B050A">
      <w:tab/>
    </w:r>
    <w:r w:rsidR="006B050A">
      <w:tab/>
      <w:t>Poslovni broj: 5</w:t>
    </w:r>
    <w:r w:rsidR="006B050A" w:rsidRPr="00FC1537">
      <w:t xml:space="preserve"> St</w:t>
    </w:r>
    <w:r w:rsidR="006B050A">
      <w:t>-445/15-6</w:t>
    </w:r>
  </w:p>
  <w:p w:rsidRDefault="006B050A" w:rsidP="00414B48" w:rsidR="006B050A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82DF4"/>
    <w:rsid w:val="003A3251"/>
    <w:rsid w:val="003E4669"/>
    <w:rsid w:val="00414B48"/>
    <w:rsid w:val="004212FB"/>
    <w:rsid w:val="00425835"/>
    <w:rsid w:val="00445AD6"/>
    <w:rsid w:val="00477976"/>
    <w:rsid w:val="004812B6"/>
    <w:rsid w:val="004969E5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A0317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B050A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0A4D"/>
    <w:rsid w:val="008A1FDD"/>
    <w:rsid w:val="009422F5"/>
    <w:rsid w:val="009C3129"/>
    <w:rsid w:val="00A07097"/>
    <w:rsid w:val="00A25CCC"/>
    <w:rsid w:val="00A3143F"/>
    <w:rsid w:val="00A74E2B"/>
    <w:rsid w:val="00A90D63"/>
    <w:rsid w:val="00A96A7A"/>
    <w:rsid w:val="00AB2543"/>
    <w:rsid w:val="00AC38D3"/>
    <w:rsid w:val="00AC49AD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3712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3A32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3A325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3A325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3A325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3A325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3209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HASHEL ORGANIC OASIS j.d.o.o. za poslovne usluge i djelatnost turističke agencije</izvorni_sadrzaj>
    <derivirana_varijabla naziv="DomainObject.Predmet.ProtustrankaFormated_1">  HASHEL ORGANIC OASIS j.d.o.o. za poslovne usluge i djelatnost turističke agencije</derivirana_varijabla>
  </DomainObject.Predmet.ProtustrankaFormated>
  <DomainObject.Predmet.ProtustrankaFormatedOIB>
    <izvorni_sadrzaj>  HASHEL ORGANIC OASIS j.d.o.o. za poslovne usluge i djelatnost turističke agencije, OIB 29153631589</izvorni_sadrzaj>
    <derivirana_varijabla naziv="DomainObject.Predmet.ProtustrankaFormatedOIB_1">  HASHEL ORGANIC OASIS j.d.o.o. za poslovne usluge i djelatnost turističke agencije, OIB 29153631589</derivirana_varijabla>
  </DomainObject.Predmet.ProtustrankaFormatedOIB>
  <DomainObject.Predmet.ProtustrankaFormatedWithAdress>
    <izvorni_sadrzaj> HASHEL ORGANIC OASIS j.d.o.o. za poslovne usluge i djelatnost turističke agencije, Put Dikla 46, 23000 Zadar</izvorni_sadrzaj>
    <derivirana_varijabla naziv="DomainObject.Predmet.ProtustrankaFormatedWithAdress_1"> HASHEL ORGANIC OASIS j.d.o.o. za poslovne usluge i djelatnost turističke agencije, Put Dikla 46, 23000 Zadar</derivirana_varijabla>
  </DomainObject.Predmet.ProtustrankaFormatedWithAdress>
  <DomainObject.Predmet.ProtustrankaFormatedWithAdressOIB>
    <izvorni_sadrzaj> HASHEL ORGANIC OASIS j.d.o.o. za poslovne usluge i djelatnost turističke agencije, OIB 29153631589, Put Dikla 46, 23000 Zadar</izvorni_sadrzaj>
    <derivirana_varijabla naziv="DomainObject.Predmet.ProtustrankaFormatedWithAdressOIB_1"> HASHEL ORGANIC OASIS j.d.o.o. za poslovne usluge i djelatnost turističke agencije, OIB 29153631589, Put Dikla 46, 23000 Zadar</derivirana_varijabla>
  </DomainObject.Predmet.ProtustrankaFormatedWithAdressOIB>
  <DomainObject.Predmet.ProtustrankaWithAdress>
    <izvorni_sadrzaj>HASHEL ORGANIC OASIS j.d.o.o. za poslovne usluge i djelatnost turističke agencije Put Dikla 46, 23000 Zadar</izvorni_sadrzaj>
    <derivirana_varijabla naziv="DomainObject.Predmet.ProtustrankaWithAdress_1">HASHEL ORGANIC OASIS j.d.o.o. za poslovne usluge i djelatnost turističke agencije Put Dikla 46, 23000 Zadar</derivirana_varijabla>
  </DomainObject.Predmet.ProtustrankaWithAdress>
  <DomainObject.Predmet.ProtustrankaWithAdressOIB>
    <izvorni_sadrzaj>HASHEL ORGANIC OASIS j.d.o.o. za poslovne usluge i djelatnost turističke agencije, OIB 29153631589, Put Dikla 46, 23000 Zadar</izvorni_sadrzaj>
    <derivirana_varijabla naziv="DomainObject.Predmet.ProtustrankaWithAdressOIB_1">HASHEL ORGANIC OASIS j.d.o.o. za poslovne usluge i djelatnost turističke agencije, OIB 29153631589, Put Dikla 46, 23000 Zadar</derivirana_varijabla>
  </DomainObject.Predmet.ProtustrankaWithAdressOIB>
  <DomainObject.Predmet.ProtustrankaNazivFormated>
    <izvorni_sadrzaj>HASHEL ORGANIC OASIS j.d.o.o. za poslovne usluge i djelatnost turističke agencije</izvorni_sadrzaj>
    <derivirana_varijabla naziv="DomainObject.Predmet.ProtustrankaNazivFormated_1">HASHEL ORGANIC OASIS j.d.o.o. za poslovne usluge i djelatnost turističke agencije</derivirana_varijabla>
  </DomainObject.Predmet.ProtustrankaNazivFormated>
  <DomainObject.Predmet.ProtustrankaNazivFormatedOIB>
    <izvorni_sadrzaj>HASHEL ORGANIC OASIS j.d.o.o. za poslovne usluge i djelatnost turističke agencije, OIB 29153631589</izvorni_sadrzaj>
    <derivirana_varijabla naziv="DomainObject.Predmet.ProtustrankaNazivFormatedOIB_1">HASHEL ORGANIC OASIS j.d.o.o. za poslovne usluge i djelatnost turističke agencije, OIB 29153631589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1689.95</izvorni_sadrzaj>
    <derivirana_varijabla naziv="DomainObject.Predmet.TrenutnaVrijednost_1">1689.95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HASHEL ORGANIC OASIS j.d.o.o. za poslovne usluge i djelatnost turističke agencije</item>
    </izvorni_sadrzaj>
    <derivirana_varijabla naziv="DomainObject.Predmet.ProtuStrankaListFormated_1">
      <item>HASHEL ORGANIC OASIS j.d.o.o. za poslovne usluge i djelatnost turističke agencije</item>
    </derivirana_varijabla>
  </DomainObject.Predmet.ProtuStrankaListFormated>
  <DomainObject.Predmet.ProtuStrankaListFormatedOIB>
    <izvorni_sadrzaj>
      <item>HASHEL ORGANIC OASIS j.d.o.o. za poslovne usluge i djelatnost turističke agencije, OIB 29153631589</item>
    </izvorni_sadrzaj>
    <derivirana_varijabla naziv="DomainObject.Predmet.ProtuStrankaListFormatedOIB_1">
      <item>HASHEL ORGANIC OASIS j.d.o.o. za poslovne usluge i djelatnost turističke agencije, OIB 29153631589</item>
    </derivirana_varijabla>
  </DomainObject.Predmet.ProtuStrankaListFormatedOIB>
  <DomainObject.Predmet.ProtuStrankaListFormatedWithAdress>
    <izvorni_sadrzaj>
      <item>HASHEL ORGANIC OASIS j.d.o.o. za poslovne usluge i djelatnost turističke agencije, Put Dikla 46, 23000 Zadar</item>
    </izvorni_sadrzaj>
    <derivirana_varijabla naziv="DomainObject.Predmet.ProtuStrankaListFormatedWithAdress_1">
      <item>HASHEL ORGANIC OASIS j.d.o.o. za poslovne usluge i djelatnost turističke agencije, Put Dikla 46, 23000 Zadar</item>
    </derivirana_varijabla>
  </DomainObject.Predmet.ProtuStrankaListFormatedWithAdress>
  <DomainObject.Predmet.ProtuStrankaListFormatedWithAdressOIB>
    <izvorni_sadrzaj>
      <item>HASHEL ORGANIC OASIS j.d.o.o. za poslovne usluge i djelatnost turističke agencije, OIB 29153631589, Put Dikla 46, 23000 Zadar</item>
    </izvorni_sadrzaj>
    <derivirana_varijabla naziv="DomainObject.Predmet.ProtuStrankaListFormatedWithAdressOIB_1">
      <item>HASHEL ORGANIC OASIS j.d.o.o. za poslovne usluge i djelatnost turističke agencije, OIB 29153631589, Put Dikla 46, 23000 Zadar</item>
    </derivirana_varijabla>
  </DomainObject.Predmet.ProtuStrankaListFormatedWithAdressOIB>
  <DomainObject.Predmet.ProtuStrankaListNazivFormated>
    <izvorni_sadrzaj>
      <item>HASHEL ORGANIC OASIS j.d.o.o. za poslovne usluge i djelatnost turističke agencije</item>
    </izvorni_sadrzaj>
    <derivirana_varijabla naziv="DomainObject.Predmet.ProtuStrankaListNazivFormated_1">
      <item>HASHEL ORGANIC OASIS j.d.o.o. za poslovne usluge i djelatnost turističke agencije</item>
    </derivirana_varijabla>
  </DomainObject.Predmet.ProtuStrankaListNazivFormated>
  <DomainObject.Predmet.ProtuStrankaListNazivFormatedOIB>
    <izvorni_sadrzaj>
      <item>HASHEL ORGANIC OASIS j.d.o.o. za poslovne usluge i djelatnost turističke agencije, OIB 29153631589</item>
    </izvorni_sadrzaj>
    <derivirana_varijabla naziv="DomainObject.Predmet.ProtuStrankaListNazivFormatedOIB_1">
      <item>HASHEL ORGANIC OASIS j.d.o.o. za poslovne usluge i djelatnost turističke agencije, OIB 29153631589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HASHEL ORGANIC OASIS j.d.o.o. za poslovne usluge i djelatnost turističke agencije</izvorni_sadrzaj>
    <derivirana_varijabla naziv="DomainObject.Predmet.ProtustrankaIDrugi_1">HASHEL ORGANIC OASIS j.d.o.o. za poslovne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HASHEL ORGANIC OASIS j.d.o.o. za poslovne usluge i djelatnost turističke agencije, OIB 29153631589, Put Dikla 46, 23000 Zadar</izvorni_sadrzaj>
    <derivirana_varijabla naziv="DomainObject.Predmet.ProtustrankaIDrugiAdressOIB_1">HASHEL ORGANIC OASIS j.d.o.o. za poslovne usluge i djelatnost turističke agencije, OIB 29153631589, Put Dikla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HASHEL ORGANIC OASIS j.d.o.o. za poslovne usluge i djelatnost turističke agencije</item>
    </izvorni_sadrzaj>
    <derivirana_varijabla naziv="DomainObject.Predmet.SudioniciListNaziv_1">
      <item>FINA</item>
      <item>HASHEL ORGANIC OASIS j.d.o.o. za poslovne usluge i djelatnost turističke agencije</item>
    </derivirana_varijabla>
  </DomainObject.Predmet.SudioniciListNaziv>
  <DomainObject.Predmet.SudioniciListAdressOIB>
    <izvorni_sadrzaj>
      <item>FINA, OIB 85821130368</item>
      <item>HASHEL ORGANIC OASIS j.d.o.o. za poslovne usluge i djelatnost turističke agencije, OIB 29153631589, Put Dikla 46,23000 Zadar</item>
    </izvorni_sadrzaj>
    <derivirana_varijabla naziv="DomainObject.Predmet.SudioniciListAdressOIB_1">
      <item>FINA, OIB 85821130368</item>
      <item>HASHEL ORGANIC OASIS j.d.o.o. za poslovne usluge i djelatnost turističke agencije, OIB 29153631589, Put Dikla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29153631589</item>
    </izvorni_sadrzaj>
    <derivirana_varijabla naziv="DomainObject.Predmet.SudioniciListNazivOIB_1">
      <item>, OIB 85821130368</item>
      <item>, OIB 29153631589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387</properties:Words>
  <properties:Characters>1977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2016-02-19T08:25:00Z</dcterms:created>
  <dc:creator>Danijela Markulin</dc:creator>
  <dc:description/>
  <cp:keywords/>
  <cp:lastModifiedBy>Vedrana Raspović</cp:lastModifiedBy>
  <cp:lastPrinted>2016-02-19T11:55:00Z</cp:lastPrinted>
  <dcterms:modified xmlns:xsi="http://www.w3.org/2001/XMLSchema-instance" xsi:type="dcterms:W3CDTF">2016-02-19T11:55:00Z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