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fb02" w14:paraId="30bfb02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D50E8">
        <w:t>1073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9D50E8">
        <w:t>PARISIENNE j.d.o.o. za usluge, Zagreb, Nova cesta 3, MBS: 080875713, OIB: 42211144615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2C28F4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D50E8">
        <w:t xml:space="preserve">PARISIENNE j.d.o.o. za usluge, Zagreb, Nova cesta 3, MBS: 080875713, OIB: 42211144615.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2C28F4" w:rsidR="009371EB" w:rsidRPr="002C28F4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2C28F4">
        <w:t>Sabina Lalić, Osijek, Gundulićeva 5, OIB: 09145874795</w:t>
      </w:r>
    </w:p>
    <w:p w:rsidRDefault="00373D6B" w:rsidP="00373D6B" w:rsidR="00373D6B">
      <w:pPr>
        <w:pStyle w:val="Odlomakpopisa"/>
        <w:rPr>
          <w:bCs/>
        </w:rPr>
      </w:pPr>
    </w:p>
    <w:p w:rsidRDefault="0057324F" w:rsidP="009D50E8" w:rsidR="009D50E8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D50E8">
        <w:t xml:space="preserve">PARISIENNE j.d.o.o. za usluge, Zagreb, Nova cesta 3, MBS: 080875713, OIB: 42211144615. </w:t>
      </w:r>
    </w:p>
    <w:p w:rsidRDefault="00902821" w:rsidP="009D50E8" w:rsidR="00902821" w:rsidRPr="009D50E8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9D50E8" w:rsidR="009D50E8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9D50E8">
        <w:rPr>
          <w:bCs/>
        </w:rPr>
        <w:t>2230</w:t>
      </w:r>
      <w:r w:rsidRPr="00F877AB">
        <w:rPr>
          <w:bCs/>
        </w:rPr>
        <w:t xml:space="preserve"> od </w:t>
      </w:r>
      <w:r w:rsidR="00DB229C">
        <w:rPr>
          <w:bCs/>
        </w:rPr>
        <w:t>19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9D50E8">
        <w:t xml:space="preserve">PARISIENNE j.d.o.o. za usluge, Zagreb, Nova cesta 3, MBS: 080875713, OIB: 42211144615.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947905" w:rsidP="00373D6B" w:rsidR="00947905">
      <w:pPr>
        <w:pStyle w:val="Tijeloteksta"/>
        <w:ind w:firstLine="708"/>
        <w:rPr>
          <w:bCs/>
        </w:rPr>
      </w:pPr>
    </w:p>
    <w:p w:rsidRDefault="00947905" w:rsidP="00947905" w:rsidR="00947905">
      <w:pPr>
        <w:pStyle w:val="Tijeloteksta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</w:t>
      </w:r>
      <w:r w:rsidR="00785BD4">
        <w:rPr>
          <w:bCs/>
        </w:rPr>
        <w:t>10</w:t>
      </w:r>
      <w:r w:rsidR="009D50E8">
        <w:rPr>
          <w:bCs/>
        </w:rPr>
        <w:t>73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9D50E8">
        <w:t>73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2C28F4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D1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C28F4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67D18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St-1073/2017</izvorni_sadrzaj>
    <derivirana_varijabla naziv="DomainObject.Predmet.OznakaBroj_1">St-1073/2017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PARISIENNE j.d.o.o. za usluge</izvorni_sadrzaj>
    <derivirana_varijabla naziv="DomainObject.Predmet.ProtustrankaFormated_1">  PARISIENNE j.d.o.o. za usluge</derivirana_varijabla>
  </DomainObject.Predmet.ProtustrankaFormated>
  <DomainObject.Predmet.ProtustrankaFormatedOIB>
    <izvorni_sadrzaj>  PARISIENNE j.d.o.o. za usluge, OIB 42211144615</izvorni_sadrzaj>
    <derivirana_varijabla naziv="DomainObject.Predmet.ProtustrankaFormatedOIB_1">  PARISIENNE j.d.o.o. za usluge, OIB 42211144615</derivirana_varijabla>
  </DomainObject.Predmet.ProtustrankaFormatedOIB>
  <DomainObject.Predmet.ProtustrankaFormatedWithAdress>
    <izvorni_sadrzaj> PARISIENNE j.d.o.o. za usluge, Nova cesta 3 , 10000 Zagreb</izvorni_sadrzaj>
    <derivirana_varijabla naziv="DomainObject.Predmet.ProtustrankaFormatedWithAdress_1"> PARISIENNE j.d.o.o. za usluge, Nova cesta 3 , 10000 Zagreb</derivirana_varijabla>
  </DomainObject.Predmet.ProtustrankaFormatedWithAdress>
  <DomainObject.Predmet.ProtustrankaFormatedWithAdressOIB>
    <izvorni_sadrzaj> PARISIENNE j.d.o.o. za usluge, OIB 42211144615, Nova cesta 3 , 10000 Zagreb</izvorni_sadrzaj>
    <derivirana_varijabla naziv="DomainObject.Predmet.ProtustrankaFormatedWithAdressOIB_1"> PARISIENNE j.d.o.o. za usluge, OIB 42211144615, Nova cesta 3 , 10000 Zagreb</derivirana_varijabla>
  </DomainObject.Predmet.ProtustrankaFormatedWithAdressOIB>
  <DomainObject.Predmet.ProtustrankaWithAdress>
    <izvorni_sadrzaj>PARISIENNE j.d.o.o. za usluge Nova cesta 3 , 10000 Zagreb</izvorni_sadrzaj>
    <derivirana_varijabla naziv="DomainObject.Predmet.ProtustrankaWithAdress_1">PARISIENNE j.d.o.o. za usluge Nova cesta 3 , 10000 Zagreb</derivirana_varijabla>
  </DomainObject.Predmet.ProtustrankaWithAdress>
  <DomainObject.Predmet.ProtustrankaWithAdressOIB>
    <izvorni_sadrzaj>PARISIENNE j.d.o.o. za usluge, OIB 42211144615, Nova cesta 3 , 10000 Zagreb</izvorni_sadrzaj>
    <derivirana_varijabla naziv="DomainObject.Predmet.ProtustrankaWithAdressOIB_1">PARISIENNE j.d.o.o. za usluge, OIB 42211144615, Nova cesta 3 , 10000 Zagreb</derivirana_varijabla>
  </DomainObject.Predmet.ProtustrankaWithAdressOIB>
  <DomainObject.Predmet.ProtustrankaNazivFormated>
    <izvorni_sadrzaj>PARISIENNE j.d.o.o. za usluge</izvorni_sadrzaj>
    <derivirana_varijabla naziv="DomainObject.Predmet.ProtustrankaNazivFormated_1">PARISIENNE j.d.o.o. za usluge</derivirana_varijabla>
  </DomainObject.Predmet.ProtustrankaNazivFormated>
  <DomainObject.Predmet.ProtustrankaNazivFormatedOIB>
    <izvorni_sadrzaj>PARISIENNE j.d.o.o. za usluge, OIB 42211144615</izvorni_sadrzaj>
    <derivirana_varijabla naziv="DomainObject.Predmet.ProtustrankaNazivFormatedOIB_1">PARISIENNE j.d.o.o. za usluge, OIB 42211144615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PARISIENNE j.d.o.o. za usluge</item>
    </izvorni_sadrzaj>
    <derivirana_varijabla naziv="DomainObject.Predmet.ProtuStrankaListFormated_1">
      <item>PARISIENNE j.d.o.o. za usluge</item>
    </derivirana_varijabla>
  </DomainObject.Predmet.ProtuStrankaListFormated>
  <DomainObject.Predmet.ProtuStrankaListFormatedOIB>
    <izvorni_sadrzaj>
      <item>PARISIENNE j.d.o.o. za usluge, OIB 42211144615</item>
    </izvorni_sadrzaj>
    <derivirana_varijabla naziv="DomainObject.Predmet.ProtuStrankaListFormatedOIB_1">
      <item>PARISIENNE j.d.o.o. za usluge, OIB 42211144615</item>
    </derivirana_varijabla>
  </DomainObject.Predmet.ProtuStrankaListFormatedOIB>
  <DomainObject.Predmet.ProtuStrankaListFormatedWithAdress>
    <izvorni_sadrzaj>
      <item>PARISIENNE j.d.o.o. za usluge, Nova cesta 3 , 10000 Zagreb</item>
    </izvorni_sadrzaj>
    <derivirana_varijabla naziv="DomainObject.Predmet.ProtuStrankaListFormatedWithAdress_1">
      <item>PARISIENNE j.d.o.o. za usluge, Nova cesta 3 , 10000 Zagreb</item>
    </derivirana_varijabla>
  </DomainObject.Predmet.ProtuStrankaListFormatedWithAdress>
  <DomainObject.Predmet.ProtuStrankaListFormatedWithAdressOIB>
    <izvorni_sadrzaj>
      <item>PARISIENNE j.d.o.o. za usluge, OIB 42211144615, Nova cesta 3 , 10000 Zagreb</item>
    </izvorni_sadrzaj>
    <derivirana_varijabla naziv="DomainObject.Predmet.ProtuStrankaListFormatedWithAdressOIB_1">
      <item>PARISIENNE j.d.o.o. za usluge, OIB 42211144615, Nova cesta 3 , 10000 Zagreb</item>
    </derivirana_varijabla>
  </DomainObject.Predmet.ProtuStrankaListFormatedWithAdressOIB>
  <DomainObject.Predmet.ProtuStrankaListNazivFormated>
    <izvorni_sadrzaj>
      <item>PARISIENNE j.d.o.o. za usluge</item>
    </izvorni_sadrzaj>
    <derivirana_varijabla naziv="DomainObject.Predmet.ProtuStrankaListNazivFormated_1">
      <item>PARISIENNE j.d.o.o. za usluge</item>
    </derivirana_varijabla>
  </DomainObject.Predmet.ProtuStrankaListNazivFormated>
  <DomainObject.Predmet.ProtuStrankaListNazivFormatedOIB>
    <izvorni_sadrzaj>
      <item>PARISIENNE j.d.o.o. za usluge, OIB 42211144615</item>
    </izvorni_sadrzaj>
    <derivirana_varijabla naziv="DomainObject.Predmet.ProtuStrankaListNazivFormatedOIB_1">
      <item>PARISIENNE j.d.o.o. za usluge, OIB 42211144615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PARISIENNE j.d.o.o. za usluge</izvorni_sadrzaj>
    <derivirana_varijabla naziv="DomainObject.Predmet.ProtustrankaIDrugi_1">PARISIENNE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PARISIENNE j.d.o.o. za usluge, OIB 42211144615, Nova cesta 3 , 10000 Zagreb</izvorni_sadrzaj>
    <derivirana_varijabla naziv="DomainObject.Predmet.ProtustrankaIDrugiAdressOIB_1">PARISIENNE j.d.o.o. za usluge, OIB 42211144615, Nova cesta 3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PARISIENNE j.d.o.o. za usluge</item>
      <item>FINA Regionalni centar Zagreb</item>
    </izvorni_sadrzaj>
    <derivirana_varijabla naziv="DomainObject.Predmet.SudioniciListNaziv_1">
      <item>PARISIENNE j.d.o.o. za usluge</item>
      <item>FINA Regionalni centar Zagreb</item>
    </derivirana_varijabla>
  </DomainObject.Predmet.SudioniciListNaziv>
  <DomainObject.Predmet.SudioniciListAdressOIB>
    <izvorni_sadrzaj>
      <item>PARISIENNE j.d.o.o. za usluge, OIB 42211144615, Nova cesta 3 ,10000 Zagreb</item>
      <item>FINA Regionalni centar Zagreb, OIB 85821130368, Trg svibanjskih žrtava 1995. br. 1,10000 Zagreb</item>
    </izvorni_sadrzaj>
    <derivirana_varijabla naziv="DomainObject.Predmet.SudioniciListAdressOIB_1">
      <item>PARISIENNE j.d.o.o. za usluge, OIB 42211144615, Nova cesta 3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42211144615</item>
      <item>, OIB 85821130368</item>
    </izvorni_sadrzaj>
    <derivirana_varijabla naziv="DomainObject.Predmet.SudioniciListNazivOIB_1">
      <item>, OIB 42211144615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F3965-4785-42E1-A72C-63A897211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3072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2017-09-28T09:45:00Z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2017-09-29T06:24:00Z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