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B4838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91368">
              <w:rPr>
                <w:noProof/>
              </w:rPr>
              <w:t>8</w:t>
            </w:r>
            <w:r w:rsidR="00FB4838">
              <w:rPr>
                <w:noProof/>
              </w:rPr>
              <w:t>59</w:t>
            </w:r>
            <w:r>
              <w:rPr>
                <w:noProof/>
              </w:rPr>
              <w:t>/2018-5</w:t>
            </w:r>
          </w:p>
        </w:tc>
      </w:tr>
    </w:tbl>
    <w:p w14:textId="2f2f211" w14:paraId="2f2f211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B4838">
        <w:t>TRITEMORIS d.o.o., OIB: 33076235631, Split, Zrinsko-</w:t>
      </w:r>
      <w:proofErr w:type="spellStart"/>
      <w:r w:rsidR="00FB4838">
        <w:t>Frankopanska</w:t>
      </w:r>
      <w:proofErr w:type="spellEnd"/>
      <w:r w:rsidR="00FB4838">
        <w:t xml:space="preserve"> 64</w:t>
      </w:r>
      <w:r w:rsidR="001C6440">
        <w:t>,</w:t>
      </w:r>
      <w:r w:rsidR="00E25E3D">
        <w:t xml:space="preserve"> </w:t>
      </w:r>
      <w:r w:rsidR="00FB4838">
        <w:t>14</w:t>
      </w:r>
      <w:r w:rsidR="00291368">
        <w:t>. prosinca</w:t>
      </w:r>
      <w:r w:rsidR="001C6440">
        <w:t xml:space="preserve"> 2018</w:t>
      </w:r>
      <w:r w:rsidR="007108CB">
        <w:t>.</w:t>
      </w:r>
      <w:r w:rsidR="00135B11">
        <w:t>, temeljem čl</w:t>
      </w:r>
      <w:r w:rsidR="00291368">
        <w:t>anka</w:t>
      </w:r>
      <w:r w:rsidR="00135B11">
        <w:t xml:space="preserve"> 430. </w:t>
      </w:r>
      <w:r w:rsidR="00291368" w:rsidRPr="0032578D">
        <w:t xml:space="preserve">Stečajnog zakona („Narodne novine“ </w:t>
      </w:r>
      <w:r w:rsidR="00291368">
        <w:t>71/15 i 104/17; dalje SZ)</w:t>
      </w:r>
      <w:r w:rsidR="00135B11">
        <w:t>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B4838" w:rsidRPr="00FB4838">
        <w:t>TRITEMORIS d.o.o., OIB: 33076235631, Split, Zrinsko-</w:t>
      </w:r>
      <w:proofErr w:type="spellStart"/>
      <w:r w:rsidR="00FB4838" w:rsidRPr="00FB4838">
        <w:t>Frankopanska</w:t>
      </w:r>
      <w:proofErr w:type="spellEnd"/>
      <w:r w:rsidR="00FB4838" w:rsidRPr="00FB4838">
        <w:t xml:space="preserve"> 64</w:t>
      </w:r>
      <w:r w:rsidR="00F4530C">
        <w:t xml:space="preserve">, </w:t>
      </w:r>
      <w:r>
        <w:t xml:space="preserve">na </w:t>
      </w:r>
      <w:r w:rsidR="00291368">
        <w:t xml:space="preserve">dan </w:t>
      </w:r>
      <w:r w:rsidR="00FB4838">
        <w:t>14. studenog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B4838">
        <w:t>153.145,18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FB4838">
        <w:t>14</w:t>
      </w:r>
      <w:r w:rsidR="00291368">
        <w:t>. prosinca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94096C" w:rsidR="00553255">
      <w:pPr>
        <w:ind w:left="6372"/>
        <w:jc w:val="center"/>
      </w:pPr>
      <w:r>
        <w:t>Ana Golub Gruić</w:t>
      </w:r>
      <w:r w:rsidR="00553255">
        <w:t>, v.r.</w:t>
      </w:r>
    </w:p>
    <w:p w:rsidRDefault="00553255" w:rsidP="008832A6" w:rsidR="00553255">
      <w:pPr>
        <w:jc w:val="right"/>
      </w:pPr>
      <w:r>
        <w:t>za točnost otpravka – ovlašteni službenik</w:t>
      </w:r>
    </w:p>
    <w:p w:rsidRDefault="00553255" w:rsidP="008832A6" w:rsidR="00553255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215F13" w:rsidP="00135B11" w:rsidR="00215F13">
      <w:pPr>
        <w:ind w:left="6480"/>
        <w:jc w:val="center"/>
      </w:pPr>
    </w:p>
    <w:sectPr w:rsidSect="00DE2B55" w:rsidR="00215F1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1368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53255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4838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TRITEMORIS društvo s ograničenom odgovornošću, za trgovinu i usluge, turistička agencija</izvorni_sadrzaj>
    <derivirana_varijabla naziv="DomainObject.Predmet.ProtustrankaFormated_1">  TRITEMORIS društvo s ograničenom odgovornošću, za trgovinu i usluge, turistička agencija</derivirana_varijabla>
  </DomainObject.Predmet.ProtustrankaFormated>
  <DomainObject.Predmet.ProtustrankaFormatedOIB>
    <izvorni_sadrzaj>  TRITEMORIS društvo s ograničenom odgovornošću, za trgovinu i usluge, turistička agencija, OIB 33076235631</izvorni_sadrzaj>
    <derivirana_varijabla naziv="DomainObject.Predmet.ProtustrankaFormatedOIB_1">  TRITEMORIS društvo s ograničenom odgovornošću, za trgovinu i usluge, turistička agencija, OIB 33076235631</derivirana_varijabla>
  </DomainObject.Predmet.ProtustrankaFormatedOIB>
  <DomainObject.Predmet.ProtustrankaFormatedWithAdress>
    <izvorni_sadrzaj> TRITEMORIS društvo s ograničenom odgovornošću, za trgovinu i usluge, turistička agencija, Zrinsko-Frankopanska 64, 21000 Split</izvorni_sadrzaj>
    <derivirana_varijabla naziv="DomainObject.Predmet.ProtustrankaFormatedWithAdress_1"> TRITEMORIS društvo s ograničenom odgovornošću, za trgovinu i usluge, turistička agencija, Zrinsko-Frankopanska 64, 21000 Split</derivirana_varijabla>
  </DomainObject.Predmet.ProtustrankaFormatedWithAdress>
  <DomainObject.Predmet.ProtustrankaFormatedWithAdressOIB>
    <izvorni_sadrzaj> TRITEMORIS društvo s ograničenom odgovornošću, za trgovinu i usluge, turistička agencija, OIB 33076235631, Zrinsko-Frankopanska 64, 21000 Split</izvorni_sadrzaj>
    <derivirana_varijabla naziv="DomainObject.Predmet.ProtustrankaFormatedWithAdressOIB_1"> TRITEMORIS društvo s ograničenom odgovornošću, za trgovinu i usluge, turistička agencija, OIB 33076235631, Zrinsko-Frankopanska 64, 21000 Split</derivirana_varijabla>
  </DomainObject.Predmet.ProtustrankaFormatedWithAdressOIB>
  <DomainObject.Predmet.ProtustrankaWithAdress>
    <izvorni_sadrzaj>TRITEMORIS društvo s ograničenom odgovornošću, za trgovinu i usluge, turistička agencija Zrinsko-Frankopanska 64, 21000 Split</izvorni_sadrzaj>
    <derivirana_varijabla naziv="DomainObject.Predmet.ProtustrankaWithAdress_1">TRITEMORIS društvo s ograničenom odgovornošću, za trgovinu i usluge, turistička agencija Zrinsko-Frankopanska 64, 21000 Split</derivirana_varijabla>
  </DomainObject.Predmet.ProtustrankaWithAdress>
  <DomainObject.Predmet.ProtustrankaWithAdressOIB>
    <izvorni_sadrzaj>TRITEMORIS društvo s ograničenom odgovornošću, za trgovinu i usluge, turistička agencija, OIB 33076235631, Zrinsko-Frankopanska 64, 21000 Split</izvorni_sadrzaj>
    <derivirana_varijabla naziv="DomainObject.Predmet.ProtustrankaWithAdressOIB_1">TRITEMORIS društvo s ograničenom odgovornošću, za trgovinu i usluge, turistička agencija, OIB 33076235631, Zrinsko-Frankopanska 64, 21000 Split</derivirana_varijabla>
  </DomainObject.Predmet.ProtustrankaWithAdressOIB>
  <DomainObject.Predmet.ProtustrankaNazivFormated>
    <izvorni_sadrzaj>TRITEMORIS društvo s ograničenom odgovornošću, za trgovinu i usluge, turistička agencija</izvorni_sadrzaj>
    <derivirana_varijabla naziv="DomainObject.Predmet.ProtustrankaNazivFormated_1">TRITEMORIS društvo s ograničenom odgovornošću, za trgovinu i usluge, turistička agencija</derivirana_varijabla>
  </DomainObject.Predmet.ProtustrankaNazivFormated>
  <DomainObject.Predmet.ProtustrankaNazivFormatedOIB>
    <izvorni_sadrzaj>TRITEMORIS društvo s ograničenom odgovornošću, za trgovinu i usluge, turistička agencija, OIB 33076235631</izvorni_sadrzaj>
    <derivirana_varijabla naziv="DomainObject.Predmet.ProtustrankaNazivFormatedOIB_1">TRITEMORIS društvo s ograničenom odgovornošću, za trgovinu i usluge, turistička agencija, OIB 33076235631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153145.18</izvorni_sadrzaj>
    <derivirana_varijabla naziv="DomainObject.Predmet.TrenutnaVrijednost_1">153145.18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TRITEMORIS društvo s ograničenom odgovornošću, za trgovinu i usluge, turistička agencija</item>
    </izvorni_sadrzaj>
    <derivirana_varijabla naziv="DomainObject.Predmet.ProtuStrankaListFormated_1">
      <item>TRITEMORIS društvo s ograničenom odgovornošću, za trgovinu i usluge, turistička agencija</item>
    </derivirana_varijabla>
  </DomainObject.Predmet.ProtuStrankaListFormated>
  <DomainObject.Predmet.ProtuStrankaListFormatedOIB>
    <izvorni_sadrzaj>
      <item>TRITEMORIS društvo s ograničenom odgovornošću, za trgovinu i usluge, turistička agencija, OIB 33076235631</item>
    </izvorni_sadrzaj>
    <derivirana_varijabla naziv="DomainObject.Predmet.ProtuStrankaListFormatedOIB_1">
      <item>TRITEMORIS društvo s ograničenom odgovornošću, za trgovinu i usluge, turistička agencija, OIB 33076235631</item>
    </derivirana_varijabla>
  </DomainObject.Predmet.ProtuStrankaListFormatedOIB>
  <DomainObject.Predmet.ProtuStrankaListFormatedWithAdress>
    <izvorni_sadrzaj>
      <item>TRITEMORIS društvo s ograničenom odgovornošću, za trgovinu i usluge, turistička agencija, Zrinsko-Frankopanska 64, 21000 Split</item>
    </izvorni_sadrzaj>
    <derivirana_varijabla naziv="DomainObject.Predmet.ProtuStrankaListFormatedWithAdress_1">
      <item>TRITEMORIS društvo s ograničenom odgovornošću, za trgovinu i usluge, turistička agencija, Zrinsko-Frankopanska 64, 21000 Split</item>
    </derivirana_varijabla>
  </DomainObject.Predmet.ProtuStrankaListFormatedWithAdress>
  <DomainObject.Predmet.ProtuStrankaListFormatedWithAdressOIB>
    <izvorni_sadrzaj>
      <item>TRITEMORIS društvo s ograničenom odgovornošću, za trgovinu i usluge, turistička agencija, OIB 33076235631, Zrinsko-Frankopanska 64, 21000 Split</item>
    </izvorni_sadrzaj>
    <derivirana_varijabla naziv="DomainObject.Predmet.ProtuStrankaListFormatedWithAdressOIB_1">
      <item>TRITEMORIS društvo s ograničenom odgovornošću, za trgovinu i usluge, turistička agencija, OIB 33076235631, Zrinsko-Frankopanska 64, 21000 Split</item>
    </derivirana_varijabla>
  </DomainObject.Predmet.ProtuStrankaListFormatedWithAdressOIB>
  <DomainObject.Predmet.ProtuStrankaListNazivFormated>
    <izvorni_sadrzaj>
      <item>TRITEMORIS društvo s ograničenom odgovornošću, za trgovinu i usluge, turistička agencija</item>
    </izvorni_sadrzaj>
    <derivirana_varijabla naziv="DomainObject.Predmet.ProtuStrankaListNazivFormated_1">
      <item>TRITEMORIS društvo s ograničenom odgovornošću, za trgovinu i usluge, turistička agencija</item>
    </derivirana_varijabla>
  </DomainObject.Predmet.ProtuStrankaListNazivFormated>
  <DomainObject.Predmet.ProtuStrankaListNazivFormatedOIB>
    <izvorni_sadrzaj>
      <item>TRITEMORIS društvo s ograničenom odgovornošću, za trgovinu i usluge, turistička agencija, OIB 33076235631</item>
    </izvorni_sadrzaj>
    <derivirana_varijabla naziv="DomainObject.Predmet.ProtuStrankaListNazivFormatedOIB_1">
      <item>TRITEMORIS društvo s ograničenom odgovornošću, za trgovinu i usluge, turistička agencija, OIB 33076235631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TRITEMORIS društvo s ograničenom odgovornošću, za trgovinu i usluge, turistička agencija</izvorni_sadrzaj>
    <derivirana_varijabla naziv="DomainObject.Predmet.ProtustrankaIDrugi_1">TRITEMORIS društvo s ograničenom odgovornošću,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TRITEMORIS društvo s ograničenom odgovornošću, za trgovinu i usluge, turistička agencija, OIB 33076235631, Zrinsko-Frankopanska 64, 21000 Split</izvorni_sadrzaj>
    <derivirana_varijabla naziv="DomainObject.Predmet.ProtustrankaIDrugiAdressOIB_1">TRITEMORIS društvo s ograničenom odgovornošću, za trgovinu i usluge, turistička agencija, OIB 33076235631, Zrinsko-Frankopanska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TRITEMORIS društvo s ograničenom odgovornošću, za trgovinu i usluge, turistička agencija</item>
      <item>FINANCIJSKA AGENCIJA, RC SPLIT</item>
    </izvorni_sadrzaj>
    <derivirana_varijabla naziv="DomainObject.Predmet.SudioniciListNaziv_1">
      <item>TRITEMORIS društvo s ograničenom odgovornošću, za trgovinu i usluge, turistička agencija</item>
      <item>FINANCIJSKA AGENCIJA, RC SPLIT</item>
    </derivirana_varijabla>
  </DomainObject.Predmet.SudioniciListNaziv>
  <DomainObject.Predmet.SudioniciListAdressOIB>
    <izvorni_sadrzaj>
      <item>TRITEMORIS društvo s ograničenom odgovornošću, za trgovinu i usluge, turistička agencija, OIB 33076235631, Zrinsko-Frankopanska 64,21000 Split</item>
      <item>FINANCIJSKA AGENCIJA, RC SPLIT, OIB 85821130368, Mažuranićevo šetalište 24 b,21000 Split</item>
    </izvorni_sadrzaj>
    <derivirana_varijabla naziv="DomainObject.Predmet.SudioniciListAdressOIB_1">
      <item>TRITEMORIS društvo s ograničenom odgovornošću, za trgovinu i usluge, turistička agencija, OIB 33076235631, Zrinsko-Frankopanska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33076235631</item>
      <item>, OIB 85821130368</item>
    </izvorni_sadrzaj>
    <derivirana_varijabla naziv="DomainObject.Predmet.SudioniciListNazivOIB_1">
      <item>, OIB 33076235631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04072-6866-42CA-BDCF-1360A8363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1864</properties:Characters>
  <properties:Lines>44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2018-12-14T09:19:00Z</cp:lastPrinted>
  <dcterms:modified xmlns:xsi="http://www.w3.org/2001/XMLSchema-instance" xsi:type="dcterms:W3CDTF">2018-12-14T09:23:00Z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(St-859-2018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