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652C4" w:rsidP="00605943" w:rsidRDefault="009652C4" w14:paraId="2b6260f" w14:textId="2b6260f">
      <w:pPr>
        <w15:collapsed w:val="false"/>
      </w:pPr>
    </w:p>
    <w:p w:rsidR="00605943" w:rsidP="00605943" w:rsidRDefault="00605943"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B933A8">
        <w:t xml:space="preserve"> 3. listopada 2019.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C90CBF" w:rsidR="00C90CBF">
        <w:rPr>
          <w:bCs/>
        </w:rPr>
        <w:t>RED JUMBO SINCE 2002 d.o.o. za trgovinu i usluge Novalja (Grad Novalja), Trg Loža 13, OIB: 41867910858, MBS: 081064402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B933A8">
      <w:r>
        <w:t xml:space="preserve"> Željka Borčić</w:t>
      </w:r>
      <w:r w:rsidR="00605943">
        <w:t>, zapisničar</w:t>
      </w:r>
    </w:p>
    <w:p w:rsidR="00605943" w:rsidP="00605943" w:rsidRDefault="00605943"/>
    <w:p w:rsidR="00605943" w:rsidP="00605943" w:rsidRDefault="00605943">
      <w:r>
        <w:t>Početak u 9,</w:t>
      </w:r>
      <w:r w:rsidR="00C90CBF">
        <w:t>2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B933A8">
        <w:t xml:space="preserve"> </w:t>
      </w:r>
      <w:r w:rsidR="00C90CBF">
        <w:t>27. lipnja</w:t>
      </w:r>
      <w:r w:rsidR="00B933A8">
        <w:t xml:space="preserve">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  <w:r w:rsidR="00B933A8">
        <w:t xml:space="preserve">  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487D5F">
      <w:pPr>
        <w:jc w:val="center"/>
      </w:pPr>
      <w:r>
        <w:t xml:space="preserve"> 4. prosinca </w:t>
      </w:r>
      <w:r w:rsidR="00605943">
        <w:t>201</w:t>
      </w:r>
      <w:r w:rsidR="00B933A8">
        <w:t>9</w:t>
      </w:r>
      <w:r w:rsidR="00605943">
        <w:t>. u</w:t>
      </w:r>
      <w:r>
        <w:t xml:space="preserve"> 9,40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487D5F">
      <w:r>
        <w:t>Dovršeno u 9,21</w:t>
      </w:r>
      <w:r w:rsidR="00605943"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402C" w:rsidP="00605943" w:rsidRDefault="0018402C">
      <w:r>
        <w:separator/>
      </w:r>
    </w:p>
  </w:endnote>
  <w:endnote w:type="continuationSeparator" w:id="0">
    <w:p w:rsidR="0018402C" w:rsidP="00605943" w:rsidRDefault="0018402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402C" w:rsidP="00605943" w:rsidRDefault="0018402C">
      <w:r>
        <w:separator/>
      </w:r>
    </w:p>
  </w:footnote>
  <w:footnote w:type="continuationSeparator" w:id="0">
    <w:p w:rsidR="0018402C" w:rsidP="00605943" w:rsidRDefault="0018402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B933A8">
      <w:t>2</w:t>
    </w:r>
    <w:r w:rsidR="00C90CBF">
      <w:t>64</w:t>
    </w:r>
    <w:r w:rsidR="00B933A8">
      <w:t>/2019</w:t>
    </w:r>
    <w:r w:rsidR="00F21C07">
      <w:t>-6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18402C"/>
    <w:rsid w:val="00267BBB"/>
    <w:rsid w:val="003541B1"/>
    <w:rsid w:val="00487D5F"/>
    <w:rsid w:val="004F6C16"/>
    <w:rsid w:val="00512F6E"/>
    <w:rsid w:val="00520689"/>
    <w:rsid w:val="00605943"/>
    <w:rsid w:val="00656338"/>
    <w:rsid w:val="0076139A"/>
    <w:rsid w:val="007B6D04"/>
    <w:rsid w:val="00836506"/>
    <w:rsid w:val="00942A0F"/>
    <w:rsid w:val="009652C4"/>
    <w:rsid w:val="00AA43BC"/>
    <w:rsid w:val="00AF0A5D"/>
    <w:rsid w:val="00B770F8"/>
    <w:rsid w:val="00B85DFE"/>
    <w:rsid w:val="00B933A8"/>
    <w:rsid w:val="00B93FF3"/>
    <w:rsid w:val="00BA3EB5"/>
    <w:rsid w:val="00C17835"/>
    <w:rsid w:val="00C90CBF"/>
    <w:rsid w:val="00D67E91"/>
    <w:rsid w:val="00E518D1"/>
    <w:rsid w:val="00ED0D53"/>
    <w:rsid w:val="00F21C0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5DF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85D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5D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5D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5D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D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2019.</izvorni_sadrzaj>
    <derivirana_varijabla naziv="DomainObject.StvarniPocetakDatum_1">3. listopada 2019.</derivirana_varijabla>
  </DomainObject.StvarniPocetakDatum>
  <DomainObject.StvarniZavrsetakDatum>
    <izvorni_sadrzaj>3. listopada 2019.</izvorni_sadrzaj>
    <derivirana_varijabla naziv="DomainObject.StvarniZavrsetakDatum_1">3. listopada 2019.</derivirana_varijabla>
  </DomainObject.StvarniZavrsetakDatum>
  <DomainObject.PlaniraniZavrsetakDatum>
    <izvorni_sadrzaj>3. listopada 2019.</izvorni_sadrzaj>
    <derivirana_varijabla naziv="DomainObject.PlaniraniZavrsetakDatum_1">3. listopada 2019.</derivirana_varijabla>
  </DomainObject.PlaniraniZavrsetakDatum>
  <DomainObject.PlaniraniPocetakDatum>
    <izvorni_sadrzaj>3. listopada 2019.</izvorni_sadrzaj>
    <derivirana_varijabla naziv="DomainObject.PlaniraniPocetakDatum_1">3. listopada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09:21</izvorni_sadrzaj>
    <derivirana_varijabla naziv="DomainObject.StvarniZavrsetakVrijeme_1">09:21</derivirana_varijabla>
  </DomainObject.StvarniZavrsetakVrijeme>
  <DomainObject.PlaniraniZavrsetakVrijeme>
    <izvorni_sadrzaj>09:21</izvorni_sadrzaj>
    <derivirana_varijabla naziv="DomainObject.PlaniraniZavrsetakVrijeme_1">09:21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listopada 2019.</izvorni_sadrzaj>
    <derivirana_varijabla naziv="DomainObject.Zapisnik.DatumKreiranja_1">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St-264/2019-6</izvorni_sadrzaj>
    <derivirana_varijabla naziv="DomainObject.Zapisnik.Oznaka_1">St-264/2019-6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2019.</izvorni_sadrzaj>
    <derivirana_varijabla naziv="DomainObject.Predmet.DatumOsnivanja_1">12.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JUMBO SINCE 2002 d.o.o.</izvorni_sadrzaj>
    <derivirana_varijabla naziv="DomainObject.Predmet.ProtustrankaFormated_1">  RED JUMBO SINCE 2002 d.o.o.</derivirana_varijabla>
  </DomainObject.Predmet.ProtustrankaFormated>
  <DomainObject.Predmet.ProtustrankaFormatedOIB>
    <izvorni_sadrzaj>  RED JUMBO SINCE 2002 d.o.o., OIB 41867910858</izvorni_sadrzaj>
    <derivirana_varijabla naziv="DomainObject.Predmet.ProtustrankaFormatedOIB_1">  RED JUMBO SINCE 2002 d.o.o., OIB 41867910858</derivirana_varijabla>
  </DomainObject.Predmet.ProtustrankaFormatedOIB>
  <DomainObject.Predmet.ProtustrankaFormatedWithAdress>
    <izvorni_sadrzaj> RED JUMBO SINCE 2002 d.o.o., Trg Loža 13, 53291 Novalja</izvorni_sadrzaj>
    <derivirana_varijabla naziv="DomainObject.Predmet.ProtustrankaFormatedWithAdress_1"> RED JUMBO SINCE 2002 d.o.o., Trg Loža 13, 53291 Novalja</derivirana_varijabla>
  </DomainObject.Predmet.ProtustrankaFormatedWithAdress>
  <DomainObject.Predmet.ProtustrankaFormatedWithAdressOIB>
    <izvorni_sadrzaj> RED JUMBO SINCE 2002 d.o.o., OIB 41867910858, Trg Loža 13, 53291 Novalja</izvorni_sadrzaj>
    <derivirana_varijabla naziv="DomainObject.Predmet.ProtustrankaFormatedWithAdressOIB_1"> RED JUMBO SINCE 2002 d.o.o., OIB 41867910858, Trg Loža 13, 53291 Novalja</derivirana_varijabla>
  </DomainObject.Predmet.ProtustrankaFormatedWithAdressOIB>
  <DomainObject.Predmet.ProtustrankaWithAdress>
    <izvorni_sadrzaj>RED JUMBO SINCE 2002 d.o.o. Trg Loža 13, 53291 Novalja</izvorni_sadrzaj>
    <derivirana_varijabla naziv="DomainObject.Predmet.ProtustrankaWithAdress_1">RED JUMBO SINCE 2002 d.o.o. Trg Loža 13, 53291 Novalja</derivirana_varijabla>
  </DomainObject.Predmet.ProtustrankaWithAdress>
  <DomainObject.Predmet.ProtustrankaWithAdressOIB>
    <izvorni_sadrzaj>RED JUMBO SINCE 2002 d.o.o., OIB 41867910858, Trg Loža 13, 53291 Novalja</izvorni_sadrzaj>
    <derivirana_varijabla naziv="DomainObject.Predmet.ProtustrankaWithAdressOIB_1">RED JUMBO SINCE 2002 d.o.o., OIB 41867910858, Trg Loža 13, 53291 Novalja</derivirana_varijabla>
  </DomainObject.Predmet.ProtustrankaWithAdressOIB>
  <DomainObject.Predmet.ProtustrankaNazivFormated>
    <izvorni_sadrzaj>RED JUMBO SINCE 2002 d.o.o.</izvorni_sadrzaj>
    <derivirana_varijabla naziv="DomainObject.Predmet.ProtustrankaNazivFormated_1">RED JUMBO SINCE 2002 d.o.o.</derivirana_varijabla>
  </DomainObject.Predmet.ProtustrankaNazivFormated>
  <DomainObject.Predmet.ProtustrankaNazivFormatedOIB>
    <izvorni_sadrzaj>RED JUMBO SINCE 2002 d.o.o., OIB 41867910858</izvorni_sadrzaj>
    <derivirana_varijabla naziv="DomainObject.Predmet.ProtustrankaNazivFormatedOIB_1">RED JUMBO SINCE 2002 d.o.o., OIB 41867910858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RED JUMBO SINCE 2002 d.o.o.</item>
    </izvorni_sadrzaj>
    <derivirana_varijabla naziv="DomainObject.Predmet.ProtuStrankaListFormated_1">
      <item>RED JUMBO SINCE 2002 d.o.o.</item>
    </derivirana_varijabla>
  </DomainObject.Predmet.ProtuStrankaListFormated>
  <DomainObject.Predmet.ProtuStrankaListFormatedOIB>
    <izvorni_sadrzaj>
      <item>RED JUMBO SINCE 2002 d.o.o., OIB 41867910858</item>
    </izvorni_sadrzaj>
    <derivirana_varijabla naziv="DomainObject.Predmet.ProtuStrankaListFormatedOIB_1">
      <item>RED JUMBO SINCE 2002 d.o.o., OIB 41867910858</item>
    </derivirana_varijabla>
  </DomainObject.Predmet.ProtuStrankaListFormatedOIB>
  <DomainObject.Predmet.ProtuStrankaListFormatedWithAdress>
    <izvorni_sadrzaj>
      <item>RED JUMBO SINCE 2002 d.o.o., Trg Loža 13, 53291 Novalja</item>
    </izvorni_sadrzaj>
    <derivirana_varijabla naziv="DomainObject.Predmet.ProtuStrankaListFormatedWithAdress_1">
      <item>RED JUMBO SINCE 2002 d.o.o., Trg Loža 13, 53291 Novalja</item>
    </derivirana_varijabla>
  </DomainObject.Predmet.ProtuStrankaListFormatedWithAdress>
  <DomainObject.Predmet.ProtuStrankaListFormatedWithAdressOIB>
    <izvorni_sadrzaj>
      <item>RED JUMBO SINCE 2002 d.o.o., OIB 41867910858, Trg Loža 13, 53291 Novalja</item>
    </izvorni_sadrzaj>
    <derivirana_varijabla naziv="DomainObject.Predmet.ProtuStrankaListFormatedWithAdressOIB_1">
      <item>RED JUMBO SINCE 2002 d.o.o., OIB 41867910858, Trg Loža 13, 53291 Novalja</item>
    </derivirana_varijabla>
  </DomainObject.Predmet.ProtuStrankaListFormatedWithAdressOIB>
  <DomainObject.Predmet.ProtuStrankaListNazivFormated>
    <izvorni_sadrzaj>
      <item>RED JUMBO SINCE 2002 d.o.o.</item>
    </izvorni_sadrzaj>
    <derivirana_varijabla naziv="DomainObject.Predmet.ProtuStrankaListNazivFormated_1">
      <item>RED JUMBO SINCE 2002 d.o.o.</item>
    </derivirana_varijabla>
  </DomainObject.Predmet.ProtuStrankaListNazivFormated>
  <DomainObject.Predmet.ProtuStrankaListNazivFormatedOIB>
    <izvorni_sadrzaj>
      <item>RED JUMBO SINCE 2002 d.o.o., OIB 41867910858</item>
    </izvorni_sadrzaj>
    <derivirana_varijabla naziv="DomainObject.Predmet.ProtuStrankaListNazivFormatedOIB_1">
      <item>RED JUMBO SINCE 2002 d.o.o., OIB 41867910858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2019.</izvorni_sadrzaj>
    <derivirana_varijabla naziv="DomainObject.Datum_1">4. listopada 2019.</derivirana_varijabla>
  </DomainObject.Datum>
  <DomainObject.PoslovniBrojDokumenta>
    <izvorni_sadrzaj>St-264/2019-6</izvorni_sadrzaj>
    <derivirana_varijabla naziv="DomainObject.PoslovniBrojDokumenta_1">St-264/2019-6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RED JUMBO SINCE 2002 d.o.o.</izvorni_sadrzaj>
    <derivirana_varijabla naziv="DomainObject.Predmet.ProtustrankaIDrugi_1">RED JUMBO SINCE 2002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RED JUMBO SINCE 2002 d.o.o., OIB 41867910858, Trg Loža 13, 53291 Novalja</izvorni_sadrzaj>
    <derivirana_varijabla naziv="DomainObject.Predmet.ProtustrankaIDrugiAdressOIB_1">RED JUMBO SINCE 2002 d.o.o., OIB 41867910858, Trg Loža 13,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RED JUMBO SINCE 2002 d.o.o.</item>
    </izvorni_sadrzaj>
    <derivirana_varijabla naziv="DomainObject.Predmet.SudioniciListNaziv_1">
      <item>FINA  Rijeka</item>
      <item>RED JUMBO SINCE 2002 d.o.o.</item>
    </derivirana_varijabla>
  </DomainObject.Predmet.SudioniciListNaziv>
  <DomainObject.Predmet.SudioniciListAdressOIB>
    <izvorni_sadrzaj>
      <item>FINA  Rijeka, OIB 85821130368, Frana Kurelca 8,51000 Rijeka</item>
      <item>RED JUMBO SINCE 2002 d.o.o., OIB 41867910858, Trg Loža 13,53291 Novalja</item>
    </izvorni_sadrzaj>
    <derivirana_varijabla naziv="DomainObject.Predmet.SudioniciListAdressOIB_1">
      <item>FINA  Rijeka, OIB 85821130368, Frana Kurelca 8,51000 Rijeka</item>
      <item>RED JUMBO SINCE 2002 d.o.o., OIB 41867910858, Trg Loža 13,53291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41867910858</item>
    </izvorni_sadrzaj>
    <derivirana_varijabla naziv="DomainObject.Predmet.SudioniciListNazivOIB_1">
      <item>, OIB 85821130368</item>
      <item>, OIB 41867910858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2019.</izvorni_sadrzaj>
    <derivirana_varijabla naziv="DomainObject.Predmet.DatumZadnjeOdrzaneSudskeRadnje_1">3. listopada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216</properties:Words>
  <properties:Characters>1104</properties:Characters>
  <properties:Lines>45</properties:Lines>
  <properties:Paragraphs>22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2019-10-03T06:52:00Z</dcterms:created>
  <dc:creator>Vera Jelenović</dc:creator>
  <cp:lastModifiedBy>Željka Borčić</cp:lastModifiedBy>
  <cp:lastPrinted>2019-10-04T11:27:00Z</cp:lastPrinted>
  <dcterms:modified xmlns:xsi="http://www.w3.org/2001/XMLSchema-instance" xsi:type="dcterms:W3CDTF">2019-10-04T11:28:00Z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St-264/2019-6 / Zapisnik - Ročište radi rasprave o uvjetima za otvaranje steč. post. (264_19_zapisnik_prethodni_odgoda_3.10..docx)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