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dcfe" w14:paraId="00cdcf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D678B3">
        <w:rPr>
          <w:rStyle w:val="Naglaeno"/>
          <w:b w:val="false"/>
        </w:rPr>
        <w:t>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E2855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124EB1" w:rsidRPr="00124EB1">
        <w:t>POKUPČIĆ DJ j.d.o.o. za prijevoz i trgovinu</w:t>
      </w:r>
      <w:r w:rsidR="00BB3D58">
        <w:t xml:space="preserve">, </w:t>
      </w:r>
      <w:proofErr w:type="spellStart"/>
      <w:r w:rsidR="00124EB1" w:rsidRPr="00124EB1">
        <w:t>Kupinec</w:t>
      </w:r>
      <w:proofErr w:type="spellEnd"/>
      <w:r w:rsidR="00BB3D58">
        <w:t xml:space="preserve">, </w:t>
      </w:r>
      <w:proofErr w:type="spellStart"/>
      <w:r w:rsidR="00525799">
        <w:t>Kupinec</w:t>
      </w:r>
      <w:proofErr w:type="spellEnd"/>
      <w:r w:rsidR="00525799">
        <w:t xml:space="preserve"> 32</w:t>
      </w:r>
      <w:r w:rsidR="00124EB1" w:rsidRPr="00124EB1">
        <w:t>A</w:t>
      </w:r>
      <w:r w:rsidR="00331402">
        <w:t>, MBS:</w:t>
      </w:r>
      <w:r w:rsidR="00BB3D58">
        <w:t xml:space="preserve"> </w:t>
      </w:r>
      <w:r w:rsidR="00124EB1" w:rsidRPr="00124EB1">
        <w:t>080921990</w:t>
      </w:r>
      <w:r w:rsidR="00331402">
        <w:t>, OIB:</w:t>
      </w:r>
      <w:r w:rsidR="00BB3D58">
        <w:t xml:space="preserve"> </w:t>
      </w:r>
      <w:r w:rsidR="00124EB1" w:rsidRPr="00124EB1">
        <w:t>36573399291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25799" w:rsidRPr="00124EB1">
        <w:t>POKUPČIĆ DJ j.d.o.o. za prijevoz i trgovinu</w:t>
      </w:r>
      <w:r w:rsidR="00525799">
        <w:t xml:space="preserve">, </w:t>
      </w:r>
      <w:proofErr w:type="spellStart"/>
      <w:r w:rsidR="00525799" w:rsidRPr="00124EB1">
        <w:t>Kupinec</w:t>
      </w:r>
      <w:proofErr w:type="spellEnd"/>
      <w:r w:rsidR="00525799">
        <w:t xml:space="preserve">, </w:t>
      </w:r>
      <w:proofErr w:type="spellStart"/>
      <w:r w:rsidR="00525799">
        <w:t>Kupinec</w:t>
      </w:r>
      <w:proofErr w:type="spellEnd"/>
      <w:r w:rsidR="00525799">
        <w:t xml:space="preserve"> 32</w:t>
      </w:r>
      <w:r w:rsidR="00525799" w:rsidRPr="00124EB1">
        <w:t>A</w:t>
      </w:r>
      <w:r w:rsidR="00525799">
        <w:t xml:space="preserve">, MBS: </w:t>
      </w:r>
      <w:r w:rsidR="00525799" w:rsidRPr="00124EB1">
        <w:t>080921990</w:t>
      </w:r>
      <w:r w:rsidR="00525799">
        <w:t xml:space="preserve">, OIB: </w:t>
      </w:r>
      <w:r w:rsidR="00525799" w:rsidRPr="00124EB1">
        <w:t>36573399291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167202">
        <w:t>20.135,69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D678B3">
        <w:t>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7D6256" w:rsidP="007D6256" w:rsidR="007D6256">
      <w:pPr>
        <w:numPr>
          <w:ilvl w:val="0"/>
          <w:numId w:val="1"/>
        </w:numPr>
      </w:pPr>
      <w:r>
        <w:t>kal. 27.03.2017.</w:t>
      </w:r>
    </w:p>
    <w:p w:rsidRDefault="00532E0A" w:rsidP="007D6256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403" w:rsidR="003B0403">
      <w:r>
        <w:separator/>
      </w:r>
    </w:p>
  </w:endnote>
  <w:endnote w:id="0" w:type="continuationSeparator">
    <w:p w:rsidRDefault="003B0403" w:rsidR="003B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403" w:rsidR="003B0403">
      <w:r>
        <w:separator/>
      </w:r>
    </w:p>
  </w:footnote>
  <w:footnote w:id="0" w:type="continuationSeparator">
    <w:p w:rsidRDefault="003B0403" w:rsidR="003B0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0403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D6256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E5A34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5A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5A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A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A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5A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5A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A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A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6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POKUPČIĆ DJ j.d.o.o. za prijevoz i trgovinu</izvorni_sadrzaj>
    <derivirana_varijabla naziv="DomainObject.Predmet.ProtustrankaFormated_1">  POKUPČIĆ DJ j.d.o.o. za prijevoz i trgovinu</derivirana_varijabla>
  </DomainObject.Predmet.ProtustrankaFormated>
  <DomainObject.Predmet.ProtustrankaFormatedOIB>
    <izvorni_sadrzaj>  POKUPČIĆ DJ j.d.o.o. za prijevoz i trgovinu, OIB 36573399291</izvorni_sadrzaj>
    <derivirana_varijabla naziv="DomainObject.Predmet.ProtustrankaFormatedOIB_1">  POKUPČIĆ DJ j.d.o.o. za prijevoz i trgovinu, OIB 36573399291</derivirana_varijabla>
  </DomainObject.Predmet.ProtustrankaFormatedOIB>
  <DomainObject.Predmet.ProtustrankaFormatedWithAdress>
    <izvorni_sadrzaj> POKUPČIĆ DJ j.d.o.o. za prijevoz i trgovinu, Kupinec 32 A, 10450 Kupinec</izvorni_sadrzaj>
    <derivirana_varijabla naziv="DomainObject.Predmet.ProtustrankaFormatedWithAdress_1"> POKUPČIĆ DJ j.d.o.o. za prijevoz i trgovinu, Kupinec 32 A, 10450 Kupinec</derivirana_varijabla>
  </DomainObject.Predmet.ProtustrankaFormatedWithAdress>
  <DomainObject.Predmet.ProtustrankaFormatedWithAdressOIB>
    <izvorni_sadrzaj> POKUPČIĆ DJ j.d.o.o. za prijevoz i trgovinu, OIB 36573399291, Kupinec 32 A, 10450 Kupinec</izvorni_sadrzaj>
    <derivirana_varijabla naziv="DomainObject.Predmet.ProtustrankaFormatedWithAdressOIB_1"> POKUPČIĆ DJ j.d.o.o. za prijevoz i trgovinu, OIB 36573399291, Kupinec 32 A, 10450 Kupinec</derivirana_varijabla>
  </DomainObject.Predmet.ProtustrankaFormatedWithAdressOIB>
  <DomainObject.Predmet.ProtustrankaWithAdress>
    <izvorni_sadrzaj>POKUPČIĆ DJ j.d.o.o. za prijevoz i trgovinu Kupinec 32 A, 10450 Kupinec</izvorni_sadrzaj>
    <derivirana_varijabla naziv="DomainObject.Predmet.ProtustrankaWithAdress_1">POKUPČIĆ DJ j.d.o.o. za prijevoz i trgovinu Kupinec 32 A, 10450 Kupinec</derivirana_varijabla>
  </DomainObject.Predmet.ProtustrankaWithAdress>
  <DomainObject.Predmet.ProtustrankaWithAdressOIB>
    <izvorni_sadrzaj>POKUPČIĆ DJ j.d.o.o. za prijevoz i trgovinu, OIB 36573399291, Kupinec 32 A, 10450 Kupinec</izvorni_sadrzaj>
    <derivirana_varijabla naziv="DomainObject.Predmet.ProtustrankaWithAdressOIB_1">POKUPČIĆ DJ j.d.o.o. za prijevoz i trgovinu, OIB 36573399291, Kupinec 32 A, 10450 Kupinec</derivirana_varijabla>
  </DomainObject.Predmet.ProtustrankaWithAdressOIB>
  <DomainObject.Predmet.ProtustrankaNazivFormated>
    <izvorni_sadrzaj>POKUPČIĆ DJ j.d.o.o. za prijevoz i trgovinu</izvorni_sadrzaj>
    <derivirana_varijabla naziv="DomainObject.Predmet.ProtustrankaNazivFormated_1">POKUPČIĆ DJ j.d.o.o. za prijevoz i trgovinu</derivirana_varijabla>
  </DomainObject.Predmet.ProtustrankaNazivFormated>
  <DomainObject.Predmet.ProtustrankaNazivFormatedOIB>
    <izvorni_sadrzaj>POKUPČIĆ DJ j.d.o.o. za prijevoz i trgovinu, OIB 36573399291</izvorni_sadrzaj>
    <derivirana_varijabla naziv="DomainObject.Predmet.ProtustrankaNazivFormatedOIB_1">POKUPČIĆ DJ j.d.o.o. za prijevoz i trgovinu, OIB 36573399291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POKUPČIĆ DJ j.d.o.o. za prijevoz i trgovinu</item>
    </izvorni_sadrzaj>
    <derivirana_varijabla naziv="DomainObject.Predmet.ProtuStrankaListFormated_1">
      <item>POKUPČIĆ DJ j.d.o.o. za prijevoz i trgovinu</item>
    </derivirana_varijabla>
  </DomainObject.Predmet.ProtuStrankaListFormated>
  <DomainObject.Predmet.ProtuStrankaListFormatedOIB>
    <izvorni_sadrzaj>
      <item>POKUPČIĆ DJ j.d.o.o. za prijevoz i trgovinu, OIB 36573399291</item>
    </izvorni_sadrzaj>
    <derivirana_varijabla naziv="DomainObject.Predmet.ProtuStrankaListFormatedOIB_1">
      <item>POKUPČIĆ DJ j.d.o.o. za prijevoz i trgovinu, OIB 36573399291</item>
    </derivirana_varijabla>
  </DomainObject.Predmet.ProtuStrankaListFormatedOIB>
  <DomainObject.Predmet.ProtuStrankaListFormatedWithAdress>
    <izvorni_sadrzaj>
      <item>POKUPČIĆ DJ j.d.o.o. za prijevoz i trgovinu, Kupinec 32 A, 10450 Kupinec</item>
    </izvorni_sadrzaj>
    <derivirana_varijabla naziv="DomainObject.Predmet.ProtuStrankaListFormatedWithAdress_1">
      <item>POKUPČIĆ DJ j.d.o.o. za prijevoz i trgovinu, Kupinec 32 A, 10450 Kupinec</item>
    </derivirana_varijabla>
  </DomainObject.Predmet.ProtuStrankaListFormatedWithAdress>
  <DomainObject.Predmet.ProtuStrankaListFormatedWithAdressOIB>
    <izvorni_sadrzaj>
      <item>POKUPČIĆ DJ j.d.o.o. za prijevoz i trgovinu, OIB 36573399291, Kupinec 32 A, 10450 Kupinec</item>
    </izvorni_sadrzaj>
    <derivirana_varijabla naziv="DomainObject.Predmet.ProtuStrankaListFormatedWithAdressOIB_1">
      <item>POKUPČIĆ DJ j.d.o.o. za prijevoz i trgovinu, OIB 36573399291, Kupinec 32 A, 10450 Kupinec</item>
    </derivirana_varijabla>
  </DomainObject.Predmet.ProtuStrankaListFormatedWithAdressOIB>
  <DomainObject.Predmet.ProtuStrankaListNazivFormated>
    <izvorni_sadrzaj>
      <item>POKUPČIĆ DJ j.d.o.o. za prijevoz i trgovinu</item>
    </izvorni_sadrzaj>
    <derivirana_varijabla naziv="DomainObject.Predmet.ProtuStrankaListNazivFormated_1">
      <item>POKUPČIĆ DJ j.d.o.o. za prijevoz i trgovinu</item>
    </derivirana_varijabla>
  </DomainObject.Predmet.ProtuStrankaListNazivFormated>
  <DomainObject.Predmet.ProtuStrankaListNazivFormatedOIB>
    <izvorni_sadrzaj>
      <item>POKUPČIĆ DJ j.d.o.o. za prijevoz i trgovinu, OIB 36573399291</item>
    </izvorni_sadrzaj>
    <derivirana_varijabla naziv="DomainObject.Predmet.ProtuStrankaListNazivFormatedOIB_1">
      <item>POKUPČIĆ DJ j.d.o.o. za prijevoz i trgovinu, OIB 36573399291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POKUPČIĆ DJ j.d.o.o. za prijevoz i trgovinu</izvorni_sadrzaj>
    <derivirana_varijabla naziv="DomainObject.Predmet.ProtustrankaIDrugi_1">POKUPČIĆ DJ j.d.o.o. za prijevoz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POKUPČIĆ DJ j.d.o.o. za prijevoz i trgovinu, OIB 36573399291, Kupinec 32 A, 10450 Kupinec</izvorni_sadrzaj>
    <derivirana_varijabla naziv="DomainObject.Predmet.ProtustrankaIDrugiAdressOIB_1">POKUPČIĆ DJ j.d.o.o. za prijevoz i trgovinu, OIB 36573399291, Kupinec 32 A,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POKUPČIĆ DJ j.d.o.o. za prijevoz i trgovinu</item>
      <item>FINA Regionalni centar Zagreb</item>
    </izvorni_sadrzaj>
    <derivirana_varijabla naziv="DomainObject.Predmet.SudioniciListNaziv_1">
      <item>POKUPČIĆ DJ j.d.o.o. za prijevoz i trgovinu</item>
      <item>FINA Regionalni centar Zagreb</item>
    </derivirana_varijabla>
  </DomainObject.Predmet.SudioniciListNaziv>
  <DomainObject.Predmet.SudioniciListAdressOIB>
    <izvorni_sadrzaj>
      <item>POKUPČIĆ DJ j.d.o.o. za prijevoz i trgovinu, OIB 36573399291, Kupinec 32 A,10450 Kupinec</item>
      <item>FINA Regionalni centar Zagreb, OIB 85821130368, Trg svibanjskih žrtava 1995. br. 1,10000 Zagreb</item>
    </izvorni_sadrzaj>
    <derivirana_varijabla naziv="DomainObject.Predmet.SudioniciListAdressOIB_1">
      <item>POKUPČIĆ DJ j.d.o.o. za prijevoz i trgovinu, OIB 36573399291, Kupinec 32 A,10450 Kupinec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36573399291</item>
      <item>, OIB 85821130368</item>
    </izvorni_sadrzaj>
    <derivirana_varijabla naziv="DomainObject.Predmet.SudioniciListNazivOIB_1">
      <item>, OIB 36573399291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8B99F-0CF6-4DEE-A7DB-87F2D02A2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2069</properties:Characters>
  <properties:Lines>53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2017-02-07T11:17:00Z</dcterms:modified>
  <cp:revision>86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