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4446" w14:paraId="a734446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>900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EB157A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 po sucu pojedincu Mislavu Kolakušiću, kao stečajnom sucu u stečajnom postupku nad dužnikom</w:t>
      </w:r>
      <w:r w:rsid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B157A" w:rsidRP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>FEROMOTO d.o.o. za trgovinu i usluge</w:t>
      </w:r>
      <w:r w:rsid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B157A" w:rsidRP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B157A" w:rsidRP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>Oranice 134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</w:t>
      </w:r>
      <w:r w:rsidR="00EB157A" w:rsidRP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>080533558</w:t>
      </w:r>
      <w:r w:rsid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B157A" w:rsidRP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</w:t>
      </w:r>
      <w:r w:rsid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EB157A" w:rsidRP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>32977059652</w:t>
      </w:r>
      <w:r w:rsid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B157A" w:rsidRPr="00EB15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EB157A" w:rsidRPr="00EB157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FEROMOTO d.o.o. za trgovinu i usluge, Zagreb, Oranice 134, MBS:080533558, OIB:32977059652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A03C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ĐURĐA DRAGOVIĆ GRAHEK, Kutina, Kneza Trpimira 4/1, OIB:90124243686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EB157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A03CF3" w:rsidRPr="00A03C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ĐURĐA DRAGOVIĆ GRAHEK, Kutina, Kneza Trpimira 4/1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12</w:t>
      </w:r>
      <w:r w:rsidR="005F6BD0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</w:t>
      </w:r>
      <w:r w:rsidR="00EB157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EB157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EB157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03C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članka 110. stavak 1. 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stečajnog postupka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</w:t>
      </w:r>
      <w:r w:rsidR="00A03CF3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2015. u Očevidniku redoslijeda osnova za plaćanje imao evidentirane neizvršene osnove za plaćanje u iznosu od </w:t>
      </w:r>
      <w:r w:rsidR="00A03CF3">
        <w:rPr>
          <w:rFonts w:cs="Times New Roman" w:eastAsia="Times New Roman" w:hAnsi="Times New Roman" w:ascii="Times New Roman"/>
          <w:sz w:val="24"/>
          <w:szCs w:val="24"/>
          <w:lang w:eastAsia="hr-HR"/>
        </w:rPr>
        <w:t>331.235,43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razdoblju duljem od 120 dana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ako FINA podnese prijedlog za otvaranje stečajnog postupka u skladu s člankom 110. stavak 1. SZ-a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B1179E" w:rsidP="00531CEC" w:rsidR="00B1179E">
      <w:pPr>
        <w:spacing w:lineRule="auto" w:line="240" w:after="0"/>
        <w:ind w:left="14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100A" w:rsidP="007A1486" w:rsidR="0029100A">
      <w:pPr>
        <w:ind w:left="720"/>
      </w:pPr>
    </w:p>
    <w:p w:rsidRDefault="007A3A16" w:rsidP="007A3A16" w:rsidR="007A3A16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7A3A16" w:rsidP="007A3A16" w:rsidR="007A3A1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 - FINA</w:t>
      </w:r>
    </w:p>
    <w:p w:rsidRDefault="007A3A16" w:rsidP="007A3A16" w:rsidR="007A3A1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7A3A16" w:rsidP="007A3A16" w:rsidR="007A3A1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7A3A16" w:rsidP="007A3A16" w:rsidR="007A3A16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– elektronski</w:t>
      </w:r>
    </w:p>
    <w:p w:rsidRDefault="007A3A16" w:rsidP="007A3A16" w:rsidR="007A3A16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Zagreb</w:t>
      </w:r>
    </w:p>
    <w:p w:rsidRDefault="007A3A16" w:rsidP="007A3A16" w:rsidR="007A3A16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7A3A16" w:rsidP="007A3A16" w:rsidR="007A3A16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7A3A16" w:rsidP="007A3A16" w:rsidR="007A3A16">
      <w:pPr>
        <w:spacing w:lineRule="auto" w:line="240" w:after="0"/>
        <w:ind w:left="1440"/>
        <w:jc w:val="both"/>
        <w:rPr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A3A16" w:rsidP="007A1486" w:rsidR="007A3A16" w:rsidRPr="007A1486">
      <w:pPr>
        <w:ind w:left="720"/>
      </w:pPr>
    </w:p>
    <w:p w:rsidRDefault="0029100A" w:rsidP="00531CEC" w:rsidR="0029100A" w:rsidRPr="00735E80">
      <w:pPr>
        <w:spacing w:lineRule="auto" w:line="240" w:after="0"/>
        <w:ind w:left="1440"/>
        <w:jc w:val="both"/>
        <w:rPr>
          <w:sz w:val="24"/>
          <w:szCs w:val="24"/>
        </w:rPr>
      </w:pPr>
    </w:p>
    <w:sectPr w:rsidSect="00126163" w:rsidR="0029100A" w:rsidRPr="00735E8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3A16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EB157A">
      <w:t>900</w:t>
    </w:r>
    <w:r>
      <w:t>/15</w:t>
    </w:r>
  </w:p>
  <w:p w:rsidRDefault="007A3A16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126163"/>
    <w:rsid w:val="00212061"/>
    <w:rsid w:val="00281564"/>
    <w:rsid w:val="0029100A"/>
    <w:rsid w:val="002A5ECC"/>
    <w:rsid w:val="00306762"/>
    <w:rsid w:val="00363E90"/>
    <w:rsid w:val="00444877"/>
    <w:rsid w:val="004F06D0"/>
    <w:rsid w:val="00531CEC"/>
    <w:rsid w:val="00545EB1"/>
    <w:rsid w:val="005F6BD0"/>
    <w:rsid w:val="00735E80"/>
    <w:rsid w:val="007A3A16"/>
    <w:rsid w:val="007C2B9E"/>
    <w:rsid w:val="00881DA9"/>
    <w:rsid w:val="008A0731"/>
    <w:rsid w:val="0099198B"/>
    <w:rsid w:val="0099599F"/>
    <w:rsid w:val="009A5C2F"/>
    <w:rsid w:val="009C3A74"/>
    <w:rsid w:val="00A03CF3"/>
    <w:rsid w:val="00AF1638"/>
    <w:rsid w:val="00B1179E"/>
    <w:rsid w:val="00BC25EC"/>
    <w:rsid w:val="00C8443D"/>
    <w:rsid w:val="00CA6AB4"/>
    <w:rsid w:val="00D06168"/>
    <w:rsid w:val="00D746D2"/>
    <w:rsid w:val="00DA42CC"/>
    <w:rsid w:val="00E4445F"/>
    <w:rsid w:val="00E67067"/>
    <w:rsid w:val="00E7198B"/>
    <w:rsid w:val="00EB157A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291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00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100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100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100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291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0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10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10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10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588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St-900/2015-6</izvorni_sadrzaj>
    <derivirana_varijabla naziv="DomainObject.Oznaka_1">St-900/2015-6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FEROMOTO d.o.o.</izvorni_sadrzaj>
    <derivirana_varijabla naziv="DomainObject.Predmet.ProtustrankaFormated_1">  FEROMOTO d.o.o.</derivirana_varijabla>
  </DomainObject.Predmet.ProtustrankaFormated>
  <DomainObject.Predmet.ProtustrankaFormatedOIB>
    <izvorni_sadrzaj>  FEROMOTO d.o.o., OIB 32977059652</izvorni_sadrzaj>
    <derivirana_varijabla naziv="DomainObject.Predmet.ProtustrankaFormatedOIB_1">  FEROMOTO d.o.o., OIB 32977059652</derivirana_varijabla>
  </DomainObject.Predmet.ProtustrankaFormatedOIB>
  <DomainObject.Predmet.ProtustrankaFormatedWithAdress>
    <izvorni_sadrzaj> FEROMOTO d.o.o., Oranice 134, 10000 Zagreb</izvorni_sadrzaj>
    <derivirana_varijabla naziv="DomainObject.Predmet.ProtustrankaFormatedWithAdress_1"> FEROMOTO d.o.o., Oranice 134, 10000 Zagreb</derivirana_varijabla>
  </DomainObject.Predmet.ProtustrankaFormatedWithAdress>
  <DomainObject.Predmet.ProtustrankaFormatedWithAdressOIB>
    <izvorni_sadrzaj> FEROMOTO d.o.o., OIB 32977059652, Oranice 134, 10000 Zagreb</izvorni_sadrzaj>
    <derivirana_varijabla naziv="DomainObject.Predmet.ProtustrankaFormatedWithAdressOIB_1"> FEROMOTO d.o.o., OIB 32977059652, Oranice 134, 10000 Zagreb</derivirana_varijabla>
  </DomainObject.Predmet.ProtustrankaFormatedWithAdressOIB>
  <DomainObject.Predmet.ProtustrankaWithAdress>
    <izvorni_sadrzaj>FEROMOTO d.o.o. Oranice 134, 10000 Zagreb</izvorni_sadrzaj>
    <derivirana_varijabla naziv="DomainObject.Predmet.ProtustrankaWithAdress_1">FEROMOTO d.o.o. Oranice 134, 10000 Zagreb</derivirana_varijabla>
  </DomainObject.Predmet.ProtustrankaWithAdress>
  <DomainObject.Predmet.ProtustrankaWithAdressOIB>
    <izvorni_sadrzaj>FEROMOTO d.o.o., OIB 32977059652, Oranice 134, 10000 Zagreb</izvorni_sadrzaj>
    <derivirana_varijabla naziv="DomainObject.Predmet.ProtustrankaWithAdressOIB_1">FEROMOTO d.o.o., OIB 32977059652, Oranice 134, 10000 Zagreb</derivirana_varijabla>
  </DomainObject.Predmet.ProtustrankaWithAdressOIB>
  <DomainObject.Predmet.ProtustrankaNazivFormated>
    <izvorni_sadrzaj>FEROMOTO d.o.o.</izvorni_sadrzaj>
    <derivirana_varijabla naziv="DomainObject.Predmet.ProtustrankaNazivFormated_1">FEROMOTO d.o.o.</derivirana_varijabla>
  </DomainObject.Predmet.ProtustrankaNazivFormated>
  <DomainObject.Predmet.ProtustrankaNazivFormatedOIB>
    <izvorni_sadrzaj>FEROMOTO d.o.o., OIB 32977059652</izvorni_sadrzaj>
    <derivirana_varijabla naziv="DomainObject.Predmet.ProtustrankaNazivFormatedOIB_1">FEROMOTO d.o.o., OIB 32977059652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FEROMOTO d.o.o.</item>
    </izvorni_sadrzaj>
    <derivirana_varijabla naziv="DomainObject.Predmet.ProtuStrankaListFormated_1">
      <item>FEROMOTO d.o.o.</item>
    </derivirana_varijabla>
  </DomainObject.Predmet.ProtuStrankaListFormated>
  <DomainObject.Predmet.ProtuStrankaListFormatedOIB>
    <izvorni_sadrzaj>
      <item>FEROMOTO d.o.o., OIB 32977059652</item>
    </izvorni_sadrzaj>
    <derivirana_varijabla naziv="DomainObject.Predmet.ProtuStrankaListFormatedOIB_1">
      <item>FEROMOTO d.o.o., OIB 32977059652</item>
    </derivirana_varijabla>
  </DomainObject.Predmet.ProtuStrankaListFormatedOIB>
  <DomainObject.Predmet.ProtuStrankaListFormatedWithAdress>
    <izvorni_sadrzaj>
      <item>FEROMOTO d.o.o., Oranice 134, 10000 Zagreb</item>
    </izvorni_sadrzaj>
    <derivirana_varijabla naziv="DomainObject.Predmet.ProtuStrankaListFormatedWithAdress_1">
      <item>FEROMOTO d.o.o., Oranice 134, 10000 Zagreb</item>
    </derivirana_varijabla>
  </DomainObject.Predmet.ProtuStrankaListFormatedWithAdress>
  <DomainObject.Predmet.ProtuStrankaListFormatedWithAdressOIB>
    <izvorni_sadrzaj>
      <item>FEROMOTO d.o.o., OIB 32977059652, Oranice 134, 10000 Zagreb</item>
    </izvorni_sadrzaj>
    <derivirana_varijabla naziv="DomainObject.Predmet.ProtuStrankaListFormatedWithAdressOIB_1">
      <item>FEROMOTO d.o.o., OIB 32977059652, Oranice 134, 10000 Zagreb</item>
    </derivirana_varijabla>
  </DomainObject.Predmet.ProtuStrankaListFormatedWithAdressOIB>
  <DomainObject.Predmet.ProtuStrankaListNazivFormated>
    <izvorni_sadrzaj>
      <item>FEROMOTO d.o.o.</item>
    </izvorni_sadrzaj>
    <derivirana_varijabla naziv="DomainObject.Predmet.ProtuStrankaListNazivFormated_1">
      <item>FEROMOTO d.o.o.</item>
    </derivirana_varijabla>
  </DomainObject.Predmet.ProtuStrankaListNazivFormated>
  <DomainObject.Predmet.ProtuStrankaListNazivFormatedOIB>
    <izvorni_sadrzaj>
      <item>FEROMOTO d.o.o., OIB 32977059652</item>
    </izvorni_sadrzaj>
    <derivirana_varijabla naziv="DomainObject.Predmet.ProtuStrankaListNazivFormatedOIB_1">
      <item>FEROMOTO d.o.o., OIB 32977059652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St-900/2015-6</izvorni_sadrzaj>
    <derivirana_varijabla naziv="DomainObject.PoslovniBrojDokumenta_1">St-900/2015-6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FEROMOTO d.o.o.</izvorni_sadrzaj>
    <derivirana_varijabla naziv="DomainObject.Predmet.ProtustrankaIDrugi_1">FEROMOTO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FEROMOTO d.o.o., OIB 32977059652, Oranice 134, 10000 Zagreb</izvorni_sadrzaj>
    <derivirana_varijabla naziv="DomainObject.Predmet.ProtustrankaIDrugiAdressOIB_1">FEROMOTO d.o.o., OIB 32977059652, Oranice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FEROMOTO d.o.o.</item>
    </izvorni_sadrzaj>
    <derivirana_varijabla naziv="DomainObject.Predmet.SudioniciListNaziv_1">
      <item>FINA Regionalni centar Zagreb</item>
      <item>FEROMOTO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FEROMOTO d.o.o., OIB 32977059652, Oranice 134,10000 Zagreb</item>
    </izvorni_sadrzaj>
    <derivirana_varijabla naziv="DomainObject.Predmet.SudioniciListAdressOIB_1">
      <item>FINA Regionalni centar Zagreb, OIB 85821130368, Trg svibanjskih žrtava 1995. 1,10000 Zagreb</item>
      <item>FEROMOTO d.o.o., OIB 32977059652, Oranice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32977059652</item>
    </izvorni_sadrzaj>
    <derivirana_varijabla naziv="DomainObject.Predmet.SudioniciListNazivOIB_1">
      <item>, OIB 85821130368</item>
      <item>, OIB 32977059652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724</properties:Words>
  <properties:Characters>3838</properties:Characters>
  <properties:Lines>90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2016-02-01T13:56:00Z</dcterms:created>
  <dc:creator>Mislav Kolakušić</dc:creator>
  <cp:lastModifiedBy>Ivana Stampf</cp:lastModifiedBy>
  <dcterms:modified xmlns:xsi="http://www.w3.org/2001/XMLSchema-instance" xsi:type="dcterms:W3CDTF">2016-02-02T07:56:00Z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St-900/2015-6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