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fcbc" w14:paraId="d1dfcbc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41A7D" w:rsidP="00841A7D" w:rsidR="00841A7D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St-999/2016-5.</w:t>
      </w:r>
    </w:p>
    <w:p w:rsidRDefault="00841A7D" w:rsidP="00841A7D" w:rsidR="00841A7D">
      <w:pPr>
        <w:rPr>
          <w:rFonts w:hAnsi="Arial" w:ascii="Arial"/>
        </w:rPr>
      </w:pPr>
    </w:p>
    <w:p w:rsidRDefault="00841A7D" w:rsidP="00841A7D" w:rsidR="00841A7D">
      <w:pPr>
        <w:rPr>
          <w:rFonts w:hAnsi="Arial" w:ascii="Arial"/>
        </w:rPr>
      </w:pPr>
    </w:p>
    <w:p w:rsidRDefault="00841A7D" w:rsidP="00841A7D" w:rsidR="00841A7D">
      <w:pPr>
        <w:jc w:val="center"/>
        <w:rPr>
          <w:rFonts w:hAnsi="Arial" w:ascii="Arial"/>
          <w:b/>
        </w:rPr>
      </w:pPr>
    </w:p>
    <w:p w:rsidRDefault="00841A7D" w:rsidP="00841A7D" w:rsidR="00841A7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841A7D" w:rsidP="00841A7D" w:rsidR="00841A7D">
      <w:pPr>
        <w:jc w:val="center"/>
        <w:rPr>
          <w:rFonts w:hAnsi="Arial" w:ascii="Arial"/>
          <w:b/>
        </w:rPr>
      </w:pPr>
    </w:p>
    <w:p w:rsidRDefault="00841A7D" w:rsidP="00841A7D" w:rsidR="00841A7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841A7D" w:rsidP="00841A7D" w:rsidR="00841A7D">
      <w:pPr>
        <w:jc w:val="both"/>
        <w:rPr>
          <w:rFonts w:hAnsi="Arial" w:ascii="Arial"/>
        </w:rPr>
      </w:pPr>
    </w:p>
    <w:p w:rsidRDefault="00841A7D" w:rsidP="00841A7D" w:rsidR="00841A7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Bjelovar, Frana Supila 4, za pokretanje stečajnog postupka nad dužnikom METALPAM j.d.o.o. za proizvodnju i usluge iz </w:t>
      </w:r>
      <w:proofErr w:type="spellStart"/>
      <w:r>
        <w:rPr>
          <w:rFonts w:hAnsi="Arial" w:ascii="Arial"/>
        </w:rPr>
        <w:t>Noveseljana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Novoseljanska</w:t>
      </w:r>
      <w:proofErr w:type="spellEnd"/>
      <w:r>
        <w:rPr>
          <w:rFonts w:hAnsi="Arial" w:ascii="Arial"/>
        </w:rPr>
        <w:t xml:space="preserve"> 71, MBS 010087860, OIB 47752300696, dana 02. veljače 2017. godine</w:t>
      </w:r>
    </w:p>
    <w:p w:rsidRDefault="00841A7D" w:rsidP="00841A7D" w:rsidR="00841A7D">
      <w:pPr>
        <w:jc w:val="both"/>
        <w:rPr>
          <w:rFonts w:hAnsi="Arial" w:ascii="Arial"/>
        </w:rPr>
      </w:pPr>
    </w:p>
    <w:p w:rsidRDefault="00841A7D" w:rsidP="00841A7D" w:rsidR="00841A7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841A7D" w:rsidP="00841A7D" w:rsidR="00841A7D">
      <w:pPr>
        <w:jc w:val="center"/>
        <w:rPr>
          <w:rFonts w:hAnsi="Arial" w:ascii="Arial"/>
          <w:b/>
        </w:rPr>
      </w:pPr>
    </w:p>
    <w:p w:rsidRDefault="00841A7D" w:rsidP="00841A7D" w:rsidR="00841A7D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METALPAM j.d.o.o. za proizvodnju i usluge iz </w:t>
      </w:r>
      <w:proofErr w:type="spellStart"/>
      <w:r>
        <w:rPr>
          <w:rFonts w:hAnsi="Arial" w:ascii="Arial"/>
        </w:rPr>
        <w:t>Noveseljana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Novoseljanska</w:t>
      </w:r>
      <w:proofErr w:type="spellEnd"/>
      <w:r>
        <w:rPr>
          <w:rFonts w:hAnsi="Arial" w:ascii="Arial"/>
        </w:rPr>
        <w:t xml:space="preserve"> 71, MBS 010087860, OIB 47752300696,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05 540-999-16. </w:t>
      </w:r>
    </w:p>
    <w:p w:rsidRDefault="00841A7D" w:rsidP="00841A7D" w:rsidR="00841A7D">
      <w:pPr>
        <w:jc w:val="both"/>
        <w:rPr>
          <w:rFonts w:hAnsi="Arial" w:ascii="Arial"/>
        </w:rPr>
      </w:pPr>
    </w:p>
    <w:p w:rsidRDefault="00841A7D" w:rsidP="00841A7D" w:rsidR="00841A7D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METALPAM j.d.o.o. za proizvodnju i usluge iz </w:t>
      </w:r>
      <w:proofErr w:type="spellStart"/>
      <w:r>
        <w:rPr>
          <w:rFonts w:hAnsi="Arial" w:ascii="Arial"/>
        </w:rPr>
        <w:t>Noveseljana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Novoseljanska</w:t>
      </w:r>
      <w:proofErr w:type="spellEnd"/>
      <w:r>
        <w:rPr>
          <w:rFonts w:hAnsi="Arial" w:ascii="Arial"/>
        </w:rPr>
        <w:t xml:space="preserve"> 71, MBS 010087860, OIB 47752300696.</w:t>
      </w:r>
    </w:p>
    <w:p w:rsidRDefault="00841A7D" w:rsidP="00841A7D" w:rsidR="00841A7D">
      <w:pPr>
        <w:jc w:val="both"/>
        <w:rPr>
          <w:rFonts w:hAnsi="Arial" w:ascii="Arial"/>
        </w:rPr>
      </w:pPr>
    </w:p>
    <w:p w:rsidRDefault="00841A7D" w:rsidP="00841A7D" w:rsidR="00841A7D">
      <w:pPr>
        <w:jc w:val="both"/>
        <w:rPr>
          <w:rFonts w:hAnsi="Arial" w:ascii="Arial"/>
        </w:rPr>
      </w:pPr>
    </w:p>
    <w:p w:rsidRDefault="00841A7D" w:rsidP="00841A7D" w:rsidR="00841A7D">
      <w:pPr>
        <w:jc w:val="both"/>
        <w:rPr>
          <w:rFonts w:hAnsi="Arial" w:ascii="Arial"/>
        </w:rPr>
      </w:pPr>
    </w:p>
    <w:p w:rsidRDefault="00841A7D" w:rsidP="00841A7D" w:rsidR="00841A7D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841A7D" w:rsidP="00841A7D" w:rsidR="00841A7D">
      <w:pPr>
        <w:jc w:val="both"/>
        <w:rPr>
          <w:rFonts w:hAnsi="Arial" w:ascii="Arial"/>
        </w:rPr>
      </w:pPr>
      <w:r>
        <w:rPr>
          <w:rFonts w:hAnsi="Arial" w:ascii="Arial"/>
        </w:rPr>
        <w:tab/>
        <w:t>Predlagatelj FINA Regionalni centar Zagreb, Podružnica Bjelovar, predložila je otvaranje stečajnog postupka nad dužnikom na temelju čl.110.st.1. Stečajnog zakona. U svom prijedlogu ističe da na dan 18.05.2016. godine dužnik u Očevidniku redoslijeda osnova za plaćanje ima evidentirane neizvršene osnove za plaćanje u ukupnom iznosu od 108.232,06 kuna, u neprekinutom razdoblju od 120 dana, te da ima zaposlenog dva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841A7D" w:rsidP="00841A7D" w:rsidR="00841A7D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Zakonski zastupnik dužnika nije dostavio traženu dokumentaciju i nije pristupio na zakazano ročište.  </w:t>
      </w:r>
    </w:p>
    <w:p w:rsidRDefault="00841A7D" w:rsidP="00841A7D" w:rsidR="00841A7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 108.232,06 kuna, koji podatak zakonski zastupnik dužnika nije osporio, sud utvrđuje da je ispunjen razlog nesposobnosti za plaćanje, propisan čl.6.st.2.Stečajnog zakona.</w:t>
      </w:r>
    </w:p>
    <w:p w:rsidRDefault="00841A7D" w:rsidP="00841A7D" w:rsidR="00841A7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podatke o imovini,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841A7D" w:rsidP="00841A7D" w:rsidR="00841A7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841A7D" w:rsidP="00841A7D" w:rsidR="00841A7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02. veljače 2017. godine</w:t>
      </w:r>
    </w:p>
    <w:p w:rsidRDefault="00841A7D" w:rsidP="00841A7D" w:rsidR="00841A7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841A7D" w:rsidP="00841A7D" w:rsidR="00841A7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841A7D" w:rsidP="00841A7D" w:rsidR="00841A7D">
      <w:pPr>
        <w:ind w:firstLine="720"/>
        <w:jc w:val="both"/>
        <w:rPr>
          <w:rFonts w:hAnsi="Arial" w:ascii="Arial"/>
        </w:rPr>
      </w:pPr>
    </w:p>
    <w:p w:rsidRDefault="00841A7D" w:rsidP="00841A7D" w:rsidR="00841A7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841A7D" w:rsidP="00841A7D" w:rsidR="00841A7D">
      <w:pPr>
        <w:jc w:val="both"/>
        <w:rPr>
          <w:rFonts w:hAnsi="Arial" w:ascii="Arial"/>
        </w:rPr>
      </w:pPr>
      <w:bookmarkStart w:name="_GoBack" w:id="0"/>
      <w:bookmarkEnd w:id="0"/>
    </w:p>
    <w:p w:rsidRDefault="00841A7D" w:rsidP="00841A7D" w:rsidR="00841A7D">
      <w:pPr>
        <w:jc w:val="both"/>
        <w:rPr>
          <w:rFonts w:hAnsi="Arial" w:ascii="Arial"/>
        </w:rPr>
      </w:pPr>
    </w:p>
    <w:p w:rsidRDefault="00841A7D" w:rsidP="00841A7D" w:rsidR="00841A7D">
      <w:pPr>
        <w:jc w:val="both"/>
        <w:rPr>
          <w:rFonts w:hAnsi="Arial" w:ascii="Arial"/>
        </w:rPr>
      </w:pPr>
    </w:p>
    <w:p w:rsidRDefault="00841A7D" w:rsidP="00841A7D" w:rsidR="00841A7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841A7D" w:rsidP="00841A7D" w:rsidR="00841A7D">
      <w:pPr>
        <w:jc w:val="both"/>
        <w:rPr>
          <w:rFonts w:hAnsi="Arial" w:ascii="Arial"/>
        </w:rPr>
      </w:pPr>
      <w:r>
        <w:rPr>
          <w:rFonts w:hAnsi="Arial" w:ascii="Arial"/>
        </w:rPr>
        <w:t>Dna: predlagatelju FINI, RC Zagreb, Podružnica Bjelovar putem e-oglasne ploče suda i poštom</w:t>
      </w:r>
    </w:p>
    <w:p w:rsidRDefault="00841A7D" w:rsidP="00841A7D" w:rsidR="00841A7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841A7D" w:rsidP="00841A7D" w:rsidR="00841A7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841A7D" w:rsidP="00841A7D" w:rsidR="00841A7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841A7D" w:rsidP="00841A7D" w:rsidR="00841A7D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841A7D" w:rsidP="00841A7D" w:rsidR="00841A7D">
      <w:pPr>
        <w:jc w:val="both"/>
        <w:rPr>
          <w:rFonts w:hAnsi="Arial" w:ascii="Arial"/>
        </w:rPr>
      </w:pPr>
      <w:r>
        <w:rPr>
          <w:rFonts w:hAnsi="Arial" w:ascii="Arial"/>
        </w:rPr>
        <w:t>Bj.02.02.2017.g.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1A7D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449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St-999/2016-5</izvorni_sadrzaj>
    <derivirana_varijabla naziv="DomainObject.Oznaka_1">St-999/2016-5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St-999/2016</izvorni_sadrzaj>
    <derivirana_varijabla naziv="DomainObject.Predmet.OznakaBroj_1">St-999/2016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METALPAM jednostavno društvo s ograničenom odgovornošću za proizvodnju i usluge zastupanog po punomoćniku Stipe Sučić</izvorni_sadrzaj>
    <derivirana_varijabla naziv="DomainObject.Predmet.ProtustrankaFormated_1">  METALPAM jednostavno društvo s ograničenom odgovornošću za proizvodnju i usluge zastupanog po punomoćniku Stipe Sučić</derivirana_varijabla>
  </DomainObject.Predmet.ProtustrankaFormated>
  <DomainObject.Predmet.ProtustrankaFormatedOIB>
    <izvorni_sadrzaj>  METALPAM jednostavno društvo s ograničenom odgovornošću za proizvodnju i usluge, OIB 47752300696 zastupanog po punomoćniku Stipe Sučić</izvorni_sadrzaj>
    <derivirana_varijabla naziv="DomainObject.Predmet.ProtustrankaFormatedOIB_1">  METALPAM jednostavno društvo s ograničenom odgovornošću za proizvodnju i usluge, OIB 47752300696 zastupanog po punomoćniku Stipe Sučić</derivirana_varijabla>
  </DomainObject.Predmet.ProtustrankaFormatedOIB>
  <DomainObject.Predmet.ProtustrankaFormatedWithAdress>
    <izvorni_sadrzaj> METALPAM jednostavno društvo s ograničenom odgovornošću za proizvodnju i usluge, Novoseljanska 71, 43000 Novoseljani zastupanog po punomoćniku Stipe Sučić</izvorni_sadrzaj>
    <derivirana_varijabla naziv="DomainObject.Predmet.ProtustrankaFormatedWithAdress_1"> METALPAM jednostavno društvo s ograničenom odgovornošću za proizvodnju i usluge, Novoseljanska 71, 43000 Novoseljani zastupanog po punomoćniku Stipe Sučić</derivirana_varijabla>
  </DomainObject.Predmet.ProtustrankaFormatedWithAdress>
  <DomainObject.Predmet.ProtustrankaFormatedWithAdressOIB>
    <izvorni_sadrzaj> METALPAM jednostavno društvo s ograničenom odgovornošću za proizvodnju i usluge, OIB 47752300696, Novoseljanska 71, 43000 Novoseljani zastupanog po punomoćniku Stipe Sučić</izvorni_sadrzaj>
    <derivirana_varijabla naziv="DomainObject.Predmet.ProtustrankaFormatedWithAdressOIB_1"> METALPAM jednostavno društvo s ograničenom odgovornošću za proizvodnju i usluge, OIB 47752300696, Novoseljanska 71, 43000 Novoseljani zastupanog po punomoćniku Stipe Sučić</derivirana_varijabla>
  </DomainObject.Predmet.ProtustrankaFormatedWithAdressOIB>
  <DomainObject.Predmet.ProtustrankaWithAdress>
    <izvorni_sadrzaj>METALPAM jednostavno društvo s ograničenom odgovornošću za proizvodnju i usluge Novoseljanska 71, 43000 Novoseljani</izvorni_sadrzaj>
    <derivirana_varijabla naziv="DomainObject.Predmet.ProtustrankaWithAdress_1">METALPAM jednostavno društvo s ograničenom odgovornošću za proizvodnju i usluge Novoseljanska 71, 43000 Novoseljani</derivirana_varijabla>
  </DomainObject.Predmet.ProtustrankaWithAdress>
  <DomainObject.Predmet.ProtustrankaWithAdressOIB>
    <izvorni_sadrzaj>METALPAM jednostavno društvo s ograničenom odgovornošću za proizvodnju i usluge, OIB 47752300696, Novoseljanska 71, 43000 Novoseljani</izvorni_sadrzaj>
    <derivirana_varijabla naziv="DomainObject.Predmet.ProtustrankaWithAdressOIB_1">METALPAM jednostavno društvo s ograničenom odgovornošću za proizvodnju i usluge, OIB 47752300696, Novoseljanska 71, 43000 Novoseljani</derivirana_varijabla>
  </DomainObject.Predmet.ProtustrankaWithAdressOIB>
  <DomainObject.Predmet.ProtustrankaNazivFormated>
    <izvorni_sadrzaj>METALPAM jednostavno društvo s ograničenom odgovornošću za proizvodnju i usluge</izvorni_sadrzaj>
    <derivirana_varijabla naziv="DomainObject.Predmet.ProtustrankaNazivFormated_1">METALPAM jednostavno društvo s ograničenom odgovornošću za proizvodnju i usluge</derivirana_varijabla>
  </DomainObject.Predmet.ProtustrankaNazivFormated>
  <DomainObject.Predmet.ProtustrankaNazivFormatedOIB>
    <izvorni_sadrzaj>METALPAM jednostavno društvo s ograničenom odgovornošću za proizvodnju i usluge, OIB 47752300696</izvorni_sadrzaj>
    <derivirana_varijabla naziv="DomainObject.Predmet.ProtustrankaNazivFormatedOIB_1">METALPAM jednostavno društvo s ograničenom odgovornošću za proizvodnju i usluge, OIB 47752300696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METALPAM jednostavno društvo s ograničenom odgovornošću za proizvodnju i usluge zastupanog po punomoćniku Stipe Sučić</item>
    </izvorni_sadrzaj>
    <derivirana_varijabla naziv="DomainObject.Predmet.ProtuStrankaListFormated_1">
      <item>METALPAM jednostavno društvo s ograničenom odgovornošću za proizvodnju i usluge zastupanog po punomoćniku Stipe Sučić</item>
    </derivirana_varijabla>
  </DomainObject.Predmet.ProtuStrankaListFormated>
  <DomainObject.Predmet.ProtuStrankaListFormatedOIB>
    <izvorni_sadrzaj>
      <item>METALPAM jednostavno društvo s ograničenom odgovornošću za proizvodnju i usluge, OIB 47752300696 zastupanog po punomoćniku Stipe Sučić</item>
    </izvorni_sadrzaj>
    <derivirana_varijabla naziv="DomainObject.Predmet.ProtuStrankaListFormatedOIB_1">
      <item>METALPAM jednostavno društvo s ograničenom odgovornošću za proizvodnju i usluge, OIB 47752300696 zastupanog po punomoćniku Stipe Sučić</item>
    </derivirana_varijabla>
  </DomainObject.Predmet.ProtuStrankaListFormatedOIB>
  <DomainObject.Predmet.ProtuStrankaListFormatedWithAdress>
    <izvorni_sadrzaj>
      <item>METALPAM jednostavno društvo s ograničenom odgovornošću za proizvodnju i usluge, Novoseljanska 71, 43000 Novoseljani zastupanog po punomoćniku Stipe Sučić</item>
    </izvorni_sadrzaj>
    <derivirana_varijabla naziv="DomainObject.Predmet.ProtuStrankaListFormatedWithAdress_1">
      <item>METALPAM jednostavno društvo s ograničenom odgovornošću za proizvodnju i usluge, Novoseljanska 71, 43000 Novoseljani zastupanog po punomoćniku Stipe Sučić</item>
    </derivirana_varijabla>
  </DomainObject.Predmet.ProtuStrankaListFormatedWithAdress>
  <DomainObject.Predmet.ProtuStrankaListFormatedWithAdressOIB>
    <izvorni_sadrzaj>
      <item>METALPAM jednostavno društvo s ograničenom odgovornošću za proizvodnju i usluge, OIB 47752300696, Novoseljanska 71, 43000 Novoseljani zastupanog po punomoćniku Stipe Sučić</item>
    </izvorni_sadrzaj>
    <derivirana_varijabla naziv="DomainObject.Predmet.ProtuStrankaListFormatedWithAdressOIB_1">
      <item>METALPAM jednostavno društvo s ograničenom odgovornošću za proizvodnju i usluge, OIB 47752300696, Novoseljanska 71, 43000 Novoseljani zastupanog po punomoćniku Stipe Sučić</item>
    </derivirana_varijabla>
  </DomainObject.Predmet.ProtuStrankaListFormatedWithAdressOIB>
  <DomainObject.Predmet.ProtuStrankaListNazivFormated>
    <izvorni_sadrzaj>
      <item>METALPAM jednostavno društvo s ograničenom odgovornošću za proizvodnju i usluge</item>
    </izvorni_sadrzaj>
    <derivirana_varijabla naziv="DomainObject.Predmet.ProtuStrankaListNazivFormated_1">
      <item>METALPAM jednostavno društvo s ograničenom odgovornošću za proizvodnju i usluge</item>
    </derivirana_varijabla>
  </DomainObject.Predmet.ProtuStrankaListNazivFormated>
  <DomainObject.Predmet.ProtuStrankaListNazivFormatedOIB>
    <izvorni_sadrzaj>
      <item>METALPAM jednostavno društvo s ograničenom odgovornošću za proizvodnju i usluge, OIB 47752300696</item>
    </izvorni_sadrzaj>
    <derivirana_varijabla naziv="DomainObject.Predmet.ProtuStrankaListNazivFormatedOIB_1">
      <item>METALPAM jednostavno društvo s ograničenom odgovornošću za proizvodnju i usluge, OIB 47752300696</item>
    </derivirana_varijabla>
  </DomainObject.Predmet.ProtuStrankaListNazivFormatedOIB>
  <DomainObject.Predmet.OstaliListFormated>
    <izvorni_sadrzaj>
      <item>Stipe Sučić punomoćnik sudionika u postupku METALPAM jednostavno društvo s ograničenom odgovornošću za proizvodnju i usluge</item>
    </izvorni_sadrzaj>
    <derivirana_varijabla naziv="DomainObject.Predmet.OstaliListFormated_1">
      <item>Stipe Sučić punomoćnik sudionika u postupku METALPAM jednostavno društvo s ograničenom odgovornošću za proizvodnju i usluge</item>
    </derivirana_varijabla>
  </DomainObject.Predmet.OstaliListFormated>
  <DomainObject.Predmet.OstaliListFormatedOIB>
    <izvorni_sadrzaj>
      <item>Stipe Sučić, OIB 19332092579 punomoćnik sudionika u postupku METALPAM jednostavno društvo s ograničenom odgovornošću za proizvodnju i usluge</item>
    </izvorni_sadrzaj>
    <derivirana_varijabla naziv="DomainObject.Predmet.OstaliListFormatedOIB_1">
      <item>Stipe Sučić, OIB 19332092579 punomoćnik sudionika u postupku METALPAM jednostavno društvo s ograničenom odgovornošću za proizvodnju i usluge</item>
    </derivirana_varijabla>
  </DomainObject.Predmet.OstaliListFormatedOIB>
  <DomainObject.Predmet.OstaliListFormatedWithAdress>
    <izvorni_sadrzaj>
      <item>Stipe Sučić, Novoseljanska 71., 43000 Novoseljani punomoćnik sudionika u postupku METALPAM jednostavno društvo s ograničenom odgovornošću za proizvodnju i usluge</item>
    </izvorni_sadrzaj>
    <derivirana_varijabla naziv="DomainObject.Predmet.OstaliListFormatedWithAdress_1">
      <item>Stipe Sučić, Novoseljanska 71., 43000 Novoseljani punomoćnik sudionika u postupku METALPAM jednostavno društvo s ograničenom odgovornošću za proizvodnju i usluge</item>
    </derivirana_varijabla>
  </DomainObject.Predmet.OstaliListFormatedWithAdress>
  <DomainObject.Predmet.OstaliListFormatedWithAdressOIB>
    <izvorni_sadrzaj>
      <item>Stipe Sučić, OIB 19332092579, Novoseljanska 71., 43000 Novoseljani punomoćnik sudionika u postupku METALPAM jednostavno društvo s ograničenom odgovornošću za proizvodnju i usluge</item>
    </izvorni_sadrzaj>
    <derivirana_varijabla naziv="DomainObject.Predmet.OstaliListFormatedWithAdressOIB_1">
      <item>Stipe Sučić, OIB 19332092579, Novoseljanska 71., 43000 Novoseljani punomoćnik sudionika u postupku METALPAM jednostavno društvo s ograničenom odgovornošću za proizvodnju i usluge</item>
    </derivirana_varijabla>
  </DomainObject.Predmet.OstaliListFormatedWithAdressOIB>
  <DomainObject.Predmet.OstaliListNazivFormated>
    <izvorni_sadrzaj>
      <item>Stipe Sučić</item>
    </izvorni_sadrzaj>
    <derivirana_varijabla naziv="DomainObject.Predmet.OstaliListNazivFormated_1">
      <item>Stipe Sučić</item>
    </derivirana_varijabla>
  </DomainObject.Predmet.OstaliListNazivFormated>
  <DomainObject.Predmet.OstaliListNazivFormatedOIB>
    <izvorni_sadrzaj>
      <item>Stipe Sučić, OIB 19332092579</item>
    </izvorni_sadrzaj>
    <derivirana_varijabla naziv="DomainObject.Predmet.OstaliListNazivFormatedOIB_1">
      <item>Stipe Sučić, OIB 19332092579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St-999/2016-5</izvorni_sadrzaj>
    <derivirana_varijabla naziv="DomainObject.PoslovniBrojDokumenta_1">St-999/2016-5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METALPAM jednostavno društvo s ograničenom odgovornošću za proizvodnju i usluge</izvorni_sadrzaj>
    <derivirana_varijabla naziv="DomainObject.Predmet.ProtustrankaIDrugi_1">METALPAM jednostavno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METALPAM jednostavno društvo s ograničenom odgovornošću za proizvodnju i usluge, OIB 47752300696, Novoseljanska 71, 43000 Novoseljani</izvorni_sadrzaj>
    <derivirana_varijabla naziv="DomainObject.Predmet.ProtustrankaIDrugiAdressOIB_1">METALPAM jednostavno društvo s ograničenom odgovornošću za proizvodnju i usluge, OIB 47752300696, Novoseljanska 71, 43000 Novoseljani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METALPAM jednostavno društvo s ograničenom odgovornošću za proizvodnju i usluge</item>
      <item>Stipe Sučić</item>
    </izvorni_sadrzaj>
    <derivirana_varijabla naziv="DomainObject.Predmet.SudioniciListNaziv_1">
      <item>FINA, RC ZAGREB, Podružnica Bjelovar</item>
      <item>METALPAM jednostavno društvo s ograničenom odgovornošću za proizvodnju i usluge</item>
      <item>Stipe Sučić</item>
    </derivirana_varijabla>
  </DomainObject.Predmet.SudioniciListNaziv>
  <DomainObject.Predmet.SudioniciListAdressOIB>
    <izvorni_sadrzaj>
      <item>FINA, RC ZAGREB, Podružnica Bjelovar, OIB 85821130368, F. Supila 4,43000 Bjelovar</item>
      <item>METALPAM jednostavno društvo s ograničenom odgovornošću za proizvodnju i usluge, OIB 47752300696, Novoseljanska 71,43000 Novoseljani</item>
      <item>Stipe Sučić, OIB 19332092579, Novoseljanska 71.,43000 Novoseljani</item>
    </izvorni_sadrzaj>
    <derivirana_varijabla naziv="DomainObject.Predmet.SudioniciListAdressOIB_1">
      <item>FINA, RC ZAGREB, Podružnica Bjelovar, OIB 85821130368, F. Supila 4,43000 Bjelovar</item>
      <item>METALPAM jednostavno društvo s ograničenom odgovornošću za proizvodnju i usluge, OIB 47752300696, Novoseljanska 71,43000 Novoseljani</item>
      <item>Stipe Sučić, OIB 19332092579, Novoseljanska 71.,43000 Novoseljani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7C9E19-C7A6-49D2-BB81-FC16240D62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650</properties:Words>
  <properties:Characters>3771</properties:Characters>
  <properties:Lines>94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2017-02-02T09:45:00Z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St-999/2016-5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