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84944" w14:paraId="4c84944" w:rsidRDefault="00771916" w:rsidP="00771916" w:rsidR="0077191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1916" w:rsidP="00771916" w:rsidR="0077191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71916" w:rsidP="00771916" w:rsidR="0077191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71916" w:rsidP="00771916" w:rsidR="0077191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71916" w:rsidP="00771916" w:rsidR="0077191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71916" w:rsidP="00771916" w:rsidR="0077191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71916" w:rsidP="00771916" w:rsidR="00771916" w:rsidRPr="005D578C">
      <w:pPr>
        <w:jc w:val="center"/>
        <w:rPr>
          <w:rFonts w:cs="Times New Roman" w:eastAsia="Times New Roman"/>
          <w:szCs w:val="24"/>
        </w:rPr>
      </w:pPr>
    </w:p>
    <w:p w:rsidRDefault="00771916" w:rsidP="00771916" w:rsidR="0077191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71916" w:rsidP="00771916" w:rsidR="00771916" w:rsidRPr="005D578C">
      <w:pPr>
        <w:rPr>
          <w:rFonts w:cs="Times New Roman" w:eastAsia="Times New Roman"/>
          <w:szCs w:val="24"/>
        </w:rPr>
      </w:pPr>
    </w:p>
    <w:p w:rsidRDefault="00771916" w:rsidP="00771916" w:rsidR="0077191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Regionalnog centra Rijeka, Podružnice Pula, </w:t>
      </w:r>
      <w:r>
        <w:rPr>
          <w:rFonts w:cs="Times New Roman" w:eastAsia="Times New Roman"/>
          <w:szCs w:val="24"/>
        </w:rPr>
        <w:t xml:space="preserve">OIB 85821130368, 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7497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N H R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Novigrad, Svetog Antona 15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59721334278, MBS 130004788, </w:t>
      </w:r>
      <w:r w:rsidR="009D79C9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. </w:t>
      </w:r>
      <w:r w:rsidR="001A1B55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</w:t>
      </w:r>
    </w:p>
    <w:p w:rsidRDefault="00771916" w:rsidP="00771916" w:rsidR="00771916" w:rsidRPr="005D578C">
      <w:pPr>
        <w:rPr>
          <w:rFonts w:cs="Times New Roman" w:eastAsia="Times New Roman"/>
          <w:szCs w:val="24"/>
        </w:rPr>
      </w:pPr>
    </w:p>
    <w:p w:rsidRDefault="00771916" w:rsidP="00771916" w:rsidR="0077191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71916" w:rsidP="00771916" w:rsidR="00771916" w:rsidRPr="005D578C">
      <w:pPr>
        <w:rPr>
          <w:rFonts w:cs="Times New Roman" w:eastAsia="Times New Roman"/>
          <w:szCs w:val="24"/>
        </w:rPr>
      </w:pPr>
    </w:p>
    <w:p w:rsidRDefault="00771916" w:rsidP="00771916" w:rsidR="0077191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N H R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Novigrad, Svetog Antona 15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59721334278, MBS 130004788,</w:t>
      </w:r>
      <w:r w:rsidRPr="005D578C">
        <w:rPr>
          <w:rFonts w:cs="Times New Roman" w:eastAsia="Times New Roman"/>
          <w:szCs w:val="24"/>
        </w:rPr>
        <w:t xml:space="preserve"> s danom </w:t>
      </w:r>
      <w:r w:rsidR="009D79C9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. </w:t>
      </w:r>
      <w:r w:rsidR="001A1B55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 w:rsidR="00F65673">
        <w:rPr>
          <w:rFonts w:cs="Times New Roman" w:eastAsia="Times New Roman"/>
          <w:szCs w:val="24"/>
        </w:rPr>
        <w:t>08</w:t>
      </w:r>
      <w:r>
        <w:rPr>
          <w:rFonts w:cs="Times New Roman" w:eastAsia="Times New Roman"/>
          <w:szCs w:val="24"/>
        </w:rPr>
        <w:t>,</w:t>
      </w:r>
      <w:r w:rsidR="00F65673">
        <w:rPr>
          <w:rFonts w:cs="Times New Roman" w:eastAsia="Times New Roman"/>
          <w:szCs w:val="24"/>
        </w:rPr>
        <w:t>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771916" w:rsidP="00771916" w:rsidR="00771916" w:rsidRPr="005D578C">
      <w:pPr>
        <w:rPr>
          <w:rFonts w:cs="Times New Roman" w:eastAsia="Times New Roman"/>
          <w:szCs w:val="24"/>
        </w:rPr>
      </w:pPr>
    </w:p>
    <w:p w:rsidRDefault="00771916" w:rsidP="00771916" w:rsidR="00771916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771916" w:rsidP="00771916" w:rsidR="00771916">
      <w:pPr>
        <w:ind w:firstLine="708"/>
        <w:rPr>
          <w:rFonts w:cs="Times New Roman" w:eastAsia="Times New Roman"/>
          <w:szCs w:val="20"/>
        </w:rPr>
      </w:pPr>
    </w:p>
    <w:p w:rsidRDefault="00771916" w:rsidP="00771916" w:rsidR="0077191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N H R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Novigrad, Svetog Antona 15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59721334278, MBS 130004788.</w:t>
      </w:r>
    </w:p>
    <w:p w:rsidRDefault="00771916" w:rsidP="00771916" w:rsidR="00771916">
      <w:pPr>
        <w:rPr>
          <w:rFonts w:cs="Times New Roman" w:eastAsia="Times New Roman"/>
          <w:szCs w:val="24"/>
        </w:rPr>
      </w:pPr>
    </w:p>
    <w:p w:rsidRDefault="00771916" w:rsidP="00771916" w:rsidR="0077191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N H R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Novigrad, Svetog Antona 15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59721334278, MBS 130004788.</w:t>
      </w:r>
    </w:p>
    <w:p w:rsidRDefault="00771916" w:rsidP="00771916" w:rsidR="00771916">
      <w:pPr>
        <w:rPr>
          <w:rFonts w:cs="Times New Roman" w:eastAsia="Times New Roman"/>
          <w:szCs w:val="24"/>
        </w:rPr>
      </w:pPr>
    </w:p>
    <w:p w:rsidRDefault="00771916" w:rsidP="00771916" w:rsidR="00771916" w:rsidRPr="005D578C">
      <w:pPr>
        <w:rPr>
          <w:rFonts w:cs="Times New Roman" w:eastAsia="Times New Roman"/>
          <w:szCs w:val="24"/>
        </w:rPr>
      </w:pPr>
    </w:p>
    <w:p w:rsidRDefault="00771916" w:rsidP="00771916" w:rsidR="0077191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71916" w:rsidP="00771916" w:rsidR="00771916">
      <w:pPr>
        <w:ind w:firstLine="708"/>
        <w:rPr>
          <w:rFonts w:cs="Times New Roman" w:eastAsia="Times New Roman"/>
          <w:szCs w:val="24"/>
        </w:rPr>
      </w:pPr>
    </w:p>
    <w:p w:rsidRDefault="00771916" w:rsidP="00771916" w:rsidR="0077191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N H R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Novigrad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St-293/2015-3 od 18. studenog 2015. pokrenuo skraćeni stečajni postupak nad dužnikom N H R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Novigrad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30. studenog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St-293/2015-4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71916" w:rsidP="00771916" w:rsidR="0077191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temelju </w:t>
      </w:r>
      <w:r w:rsidR="001A1B55">
        <w:rPr>
          <w:rFonts w:cs="Times New Roman" w:eastAsia="Times New Roman"/>
          <w:szCs w:val="24"/>
        </w:rPr>
        <w:t>odredbi</w:t>
      </w:r>
      <w:r>
        <w:rPr>
          <w:rFonts w:cs="Times New Roman" w:eastAsia="Times New Roman"/>
          <w:szCs w:val="24"/>
        </w:rPr>
        <w:t xml:space="preserve">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71916" w:rsidP="00771916" w:rsidR="00771916" w:rsidRPr="005D578C">
      <w:pPr>
        <w:rPr>
          <w:rFonts w:cs="Times New Roman" w:eastAsia="Times New Roman"/>
          <w:szCs w:val="24"/>
        </w:rPr>
      </w:pPr>
    </w:p>
    <w:p w:rsidRDefault="00771916" w:rsidP="00771916" w:rsidR="0077191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9D79C9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. </w:t>
      </w:r>
      <w:r w:rsidR="001A1B55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71916" w:rsidP="00771916" w:rsidR="00771916" w:rsidRPr="005D578C">
      <w:pPr>
        <w:jc w:val="center"/>
        <w:rPr>
          <w:rFonts w:cs="Times New Roman" w:eastAsia="Times New Roman"/>
          <w:szCs w:val="24"/>
        </w:rPr>
      </w:pPr>
    </w:p>
    <w:p w:rsidRDefault="00771916" w:rsidP="00771916" w:rsidR="0077191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771916" w:rsidP="00771916" w:rsidR="0077191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9D79C9">
        <w:rPr>
          <w:rFonts w:cs="Times New Roman" w:eastAsia="Times New Roman"/>
          <w:szCs w:val="24"/>
        </w:rPr>
        <w:t xml:space="preserve">, v. r. </w:t>
      </w:r>
    </w:p>
    <w:p w:rsidRDefault="00771916" w:rsidP="00771916" w:rsidR="00771916" w:rsidRPr="005D578C">
      <w:pPr>
        <w:jc w:val="left"/>
        <w:rPr>
          <w:rFonts w:cs="Times New Roman" w:eastAsia="Times New Roman"/>
          <w:szCs w:val="24"/>
        </w:rPr>
      </w:pPr>
    </w:p>
    <w:p w:rsidRDefault="00771916" w:rsidP="00771916" w:rsidR="0077191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71916" w:rsidP="00771916" w:rsidR="00771916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771916" w:rsidP="00771916" w:rsidR="0077191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771916" w:rsidP="00771916" w:rsidR="00771916">
      <w:pPr>
        <w:rPr>
          <w:rFonts w:cs="Times New Roman" w:eastAsia="Times New Roman"/>
          <w:szCs w:val="24"/>
        </w:rPr>
      </w:pPr>
    </w:p>
    <w:p w:rsidRDefault="00771916" w:rsidP="00771916" w:rsidR="00771916" w:rsidRPr="005D578C">
      <w:pPr>
        <w:rPr>
          <w:rFonts w:cs="Times New Roman" w:eastAsia="Times New Roman"/>
          <w:szCs w:val="24"/>
        </w:rPr>
      </w:pPr>
    </w:p>
    <w:p w:rsidRDefault="00771916" w:rsidP="00771916" w:rsidR="0077191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71916" w:rsidP="00771916" w:rsidR="0077191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71916" w:rsidP="00771916" w:rsidR="0077191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N H R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Novigrad, Svetog Antona 15,</w:t>
      </w:r>
    </w:p>
    <w:p w:rsidRDefault="00771916" w:rsidP="00771916" w:rsidR="0077191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dužnika, Petar Aračić, Ladrovići, Ladrovići 36, </w:t>
      </w:r>
    </w:p>
    <w:p w:rsidRDefault="00771916" w:rsidP="001A1B55" w:rsidR="001A1B5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1A1B55">
        <w:rPr>
          <w:rFonts w:cs="Times New Roman" w:eastAsia="Times New Roman"/>
          <w:szCs w:val="20"/>
        </w:rPr>
        <w:t>Poreč – Parenzo, Porezno mjesto Umag, Umag, Novigradska ulica 28,</w:t>
      </w:r>
    </w:p>
    <w:p w:rsidRDefault="00771916" w:rsidP="00771916" w:rsidR="0077191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71916" w:rsidP="00771916" w:rsidR="0077191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Ivan Gjurašić, Zagreb, Petrinjska 28</w:t>
      </w:r>
      <w:r>
        <w:rPr>
          <w:rFonts w:cs="Times New Roman" w:eastAsia="Times New Roman"/>
          <w:szCs w:val="24"/>
        </w:rPr>
        <w:t>,</w:t>
      </w:r>
    </w:p>
    <w:p w:rsidRDefault="00771916" w:rsidP="00771916" w:rsidR="0077191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771916" w:rsidP="00771916" w:rsidR="0077191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771916" w:rsidP="00771916" w:rsidR="0077191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771916" w:rsidP="00771916" w:rsidR="00771916" w:rsidRPr="00EB7ECC"/>
    <w:p w:rsidRDefault="00771916" w:rsidP="00771916" w:rsidR="00771916">
      <w:pPr>
        <w:jc w:val="left"/>
        <w:rPr>
          <w:rFonts w:cs="Times New Roman" w:eastAsia="Times New Roman"/>
          <w:szCs w:val="24"/>
        </w:rPr>
      </w:pPr>
    </w:p>
    <w:p w:rsidRDefault="00771916" w:rsidP="00771916" w:rsidR="00771916"/>
    <w:p w:rsidRDefault="00771916" w:rsidP="00771916" w:rsidR="00771916">
      <w:pPr>
        <w:jc w:val="left"/>
        <w:rPr>
          <w:rFonts w:cs="Times New Roman" w:eastAsia="Times New Roman"/>
          <w:szCs w:val="24"/>
        </w:rPr>
      </w:pPr>
    </w:p>
    <w:p w:rsidRDefault="00771916" w:rsidP="00771916" w:rsidR="00771916">
      <w:pPr>
        <w:jc w:val="left"/>
        <w:rPr>
          <w:rFonts w:cs="Times New Roman" w:eastAsia="Times New Roman"/>
          <w:szCs w:val="24"/>
        </w:rPr>
      </w:pPr>
    </w:p>
    <w:p w:rsidRDefault="00771916" w:rsidP="00771916" w:rsidR="00771916">
      <w:pPr>
        <w:jc w:val="left"/>
        <w:rPr>
          <w:rFonts w:cs="Times New Roman" w:eastAsia="Times New Roman"/>
          <w:szCs w:val="24"/>
        </w:rPr>
      </w:pPr>
    </w:p>
    <w:sectPr w:rsidSect="00A074C3" w:rsidR="0077191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6970" w:rsidP="00E96970" w:rsidR="00E96970">
      <w:r>
        <w:separator/>
      </w:r>
    </w:p>
  </w:endnote>
  <w:endnote w:id="0" w:type="continuationSeparator">
    <w:p w:rsidRDefault="00E96970" w:rsidP="00E96970" w:rsidR="00E969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6970" w:rsidP="00E96970" w:rsidR="00E96970">
      <w:r>
        <w:separator/>
      </w:r>
    </w:p>
  </w:footnote>
  <w:footnote w:id="0" w:type="continuationSeparator">
    <w:p w:rsidRDefault="00E96970" w:rsidP="00E96970" w:rsidR="00E969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6970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856F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St-293/2015-5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6970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St-293/2015-5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18FA"/>
    <w:rsid w:val="001A1B55"/>
    <w:rsid w:val="006A144F"/>
    <w:rsid w:val="00771916"/>
    <w:rsid w:val="009D79C9"/>
    <w:rsid w:val="00C13AD5"/>
    <w:rsid w:val="00CC18FA"/>
    <w:rsid w:val="00E96970"/>
    <w:rsid w:val="00F65673"/>
    <w:rsid w:val="00F85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697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9697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9697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69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697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969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697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56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6F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856F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856F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856F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697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9697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9697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69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697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9697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697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56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6F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856F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856F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856F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St-293/2015</izvorni_sadrzaj>
    <derivirana_varijabla naziv="DomainObject.Predmet.OznakaBroj_1">St-293/2015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 H R Grupa d.o.o. NOVIGRAD</izvorni_sadrzaj>
    <derivirana_varijabla naziv="DomainObject.Predmet.ProtustrankaFormated_1">  N H R Grupa d.o.o. NOVIGRAD</derivirana_varijabla>
  </DomainObject.Predmet.ProtustrankaFormated>
  <DomainObject.Predmet.ProtustrankaFormatedOIB>
    <izvorni_sadrzaj>  N H R Grupa d.o.o. NOVIGRAD, OIB 59721334278</izvorni_sadrzaj>
    <derivirana_varijabla naziv="DomainObject.Predmet.ProtustrankaFormatedOIB_1">  N H R Grupa d.o.o. NOVIGRAD, OIB 59721334278</derivirana_varijabla>
  </DomainObject.Predmet.ProtustrankaFormatedOIB>
  <DomainObject.Predmet.ProtustrankaFormatedWithAdress>
    <izvorni_sadrzaj> N H R Grupa d.o.o. NOVIGRAD, Svetog Antona 15, 23312 Novigrad</izvorni_sadrzaj>
    <derivirana_varijabla naziv="DomainObject.Predmet.ProtustrankaFormatedWithAdress_1"> N H R Grupa d.o.o. NOVIGRAD, Svetog Antona 15, 23312 Novigrad</derivirana_varijabla>
  </DomainObject.Predmet.ProtustrankaFormatedWithAdress>
  <DomainObject.Predmet.ProtustrankaFormatedWithAdressOIB>
    <izvorni_sadrzaj> N H R Grupa d.o.o. NOVIGRAD, OIB 59721334278, Svetog Antona 15, 23312 Novigrad</izvorni_sadrzaj>
    <derivirana_varijabla naziv="DomainObject.Predmet.ProtustrankaFormatedWithAdressOIB_1"> N H R Grupa d.o.o. NOVIGRAD, OIB 59721334278, Svetog Antona 15, 23312 Novigrad</derivirana_varijabla>
  </DomainObject.Predmet.ProtustrankaFormatedWithAdressOIB>
  <DomainObject.Predmet.ProtustrankaWithAdress>
    <izvorni_sadrzaj>N H R Grupa d.o.o. NOVIGRAD Svetog Antona 15, 23312 Novigrad</izvorni_sadrzaj>
    <derivirana_varijabla naziv="DomainObject.Predmet.ProtustrankaWithAdress_1">N H R Grupa d.o.o. NOVIGRAD Svetog Antona 15, 23312 Novigrad</derivirana_varijabla>
  </DomainObject.Predmet.ProtustrankaWithAdress>
  <DomainObject.Predmet.ProtustrankaWithAdressOIB>
    <izvorni_sadrzaj>N H R Grupa d.o.o. NOVIGRAD, OIB 59721334278, Svetog Antona 15, 23312 Novigrad</izvorni_sadrzaj>
    <derivirana_varijabla naziv="DomainObject.Predmet.ProtustrankaWithAdressOIB_1">N H R Grupa d.o.o. NOVIGRAD, OIB 59721334278, Svetog Antona 15, 23312 Novigrad</derivirana_varijabla>
  </DomainObject.Predmet.ProtustrankaWithAdressOIB>
  <DomainObject.Predmet.ProtustrankaNazivFormated>
    <izvorni_sadrzaj>N H R Grupa d.o.o. NOVIGRAD</izvorni_sadrzaj>
    <derivirana_varijabla naziv="DomainObject.Predmet.ProtustrankaNazivFormated_1">N H R Grupa d.o.o. NOVIGRAD</derivirana_varijabla>
  </DomainObject.Predmet.ProtustrankaNazivFormated>
  <DomainObject.Predmet.ProtustrankaNazivFormatedOIB>
    <izvorni_sadrzaj>N H R Grupa d.o.o. NOVIGRAD, OIB 59721334278</izvorni_sadrzaj>
    <derivirana_varijabla naziv="DomainObject.Predmet.ProtustrankaNazivFormatedOIB_1">N H R Grupa d.o.o. NOVIGRAD, OIB 59721334278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8393311.28</izvorni_sadrzaj>
    <derivirana_varijabla naziv="DomainObject.Predmet.TrenutnaVrijednost_1">8393311.28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 H R Grupa d.o.o. NOVIGRAD</item>
    </izvorni_sadrzaj>
    <derivirana_varijabla naziv="DomainObject.Predmet.ProtuStrankaListFormated_1">
      <item>N H R Grupa d.o.o. NOVIGRAD</item>
    </derivirana_varijabla>
  </DomainObject.Predmet.ProtuStrankaListFormated>
  <DomainObject.Predmet.ProtuStrankaListFormatedOIB>
    <izvorni_sadrzaj>
      <item>N H R Grupa d.o.o. NOVIGRAD, OIB 59721334278</item>
    </izvorni_sadrzaj>
    <derivirana_varijabla naziv="DomainObject.Predmet.ProtuStrankaListFormatedOIB_1">
      <item>N H R Grupa d.o.o. NOVIGRAD, OIB 59721334278</item>
    </derivirana_varijabla>
  </DomainObject.Predmet.ProtuStrankaListFormatedOIB>
  <DomainObject.Predmet.ProtuStrankaListFormatedWithAdress>
    <izvorni_sadrzaj>
      <item>N H R Grupa d.o.o. NOVIGRAD, Svetog Antona 15, 23312 Novigrad</item>
    </izvorni_sadrzaj>
    <derivirana_varijabla naziv="DomainObject.Predmet.ProtuStrankaListFormatedWithAdress_1">
      <item>N H R Grupa d.o.o. NOVIGRAD, Svetog Antona 15, 23312 Novigrad</item>
    </derivirana_varijabla>
  </DomainObject.Predmet.ProtuStrankaListFormatedWithAdress>
  <DomainObject.Predmet.ProtuStrankaListFormatedWithAdressOIB>
    <izvorni_sadrzaj>
      <item>N H R Grupa d.o.o. NOVIGRAD, OIB 59721334278, Svetog Antona 15, 23312 Novigrad</item>
    </izvorni_sadrzaj>
    <derivirana_varijabla naziv="DomainObject.Predmet.ProtuStrankaListFormatedWithAdressOIB_1">
      <item>N H R Grupa d.o.o. NOVIGRAD, OIB 59721334278, Svetog Antona 15, 23312 Novigrad</item>
    </derivirana_varijabla>
  </DomainObject.Predmet.ProtuStrankaListFormatedWithAdressOIB>
  <DomainObject.Predmet.ProtuStrankaListNazivFormated>
    <izvorni_sadrzaj>
      <item>N H R Grupa d.o.o. NOVIGRAD</item>
    </izvorni_sadrzaj>
    <derivirana_varijabla naziv="DomainObject.Predmet.ProtuStrankaListNazivFormated_1">
      <item>N H R Grupa d.o.o. NOVIGRAD</item>
    </derivirana_varijabla>
  </DomainObject.Predmet.ProtuStrankaListNazivFormated>
  <DomainObject.Predmet.ProtuStrankaListNazivFormatedOIB>
    <izvorni_sadrzaj>
      <item>N H R Grupa d.o.o. NOVIGRAD, OIB 59721334278</item>
    </izvorni_sadrzaj>
    <derivirana_varijabla naziv="DomainObject.Predmet.ProtuStrankaListNazivFormatedOIB_1">
      <item>N H R Grupa d.o.o. NOVIGRAD, OIB 59721334278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 H R Grupa d.o.o. NOVIGRAD</izvorni_sadrzaj>
    <derivirana_varijabla naziv="DomainObject.Predmet.ProtustrankaIDrugi_1">N H R Grupa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 H R Grupa d.o.o. NOVIGRAD, OIB 59721334278, Svetog Antona 15, 23312 Novigrad</izvorni_sadrzaj>
    <derivirana_varijabla naziv="DomainObject.Predmet.ProtustrankaIDrugiAdressOIB_1">N H R Grupa d.o.o. NOVIGRAD, OIB 59721334278, Svetog Antona 15, 23312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 H R Grupa d.o.o. NOVIGRAD</item>
    </izvorni_sadrzaj>
    <derivirana_varijabla naziv="DomainObject.Predmet.SudioniciListNaziv_1">
      <item>FINANCIJSKA AGENCIJA, RC RIJEKA, PODRUŽNICA PULA, PULA</item>
      <item>N H R Grupa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N H R Grupa d.o.o. NOVIGRAD, OIB 59721334278, Svetog Antona 15,23312 Novigrad</item>
    </izvorni_sadrzaj>
    <derivirana_varijabla naziv="DomainObject.Predmet.SudioniciListAdressOIB_1">
      <item>FINANCIJSKA AGENCIJA, RC RIJEKA, PODRUŽNICA PULA, PULA, OIB 85821130368, Giardini 5,52100 Pula</item>
      <item>N H R Grupa d.o.o. NOVIGRAD, OIB 59721334278, Svetog Antona 15,23312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59721334278</item>
    </izvorni_sadrzaj>
    <derivirana_varijabla naziv="DomainObject.Predmet.SudioniciListNazivOIB_1">
      <item>, OIB 85821130368</item>
      <item>, OIB 59721334278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621</properties:Words>
  <properties:Characters>3250</properties:Characters>
  <properties:Lines>81</properties:Lines>
  <properties:Paragraphs>30</properties:Paragraphs>
  <properties:TotalTime>11</properties:TotalTime>
  <properties:ScaleCrop>false</properties:ScaleCrop>
  <properties:LinksUpToDate>false</properties:LinksUpToDate>
  <properties:CharactersWithSpaces>3892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2016-01-22T13:25:00Z</dcterms:created>
  <dc:creator>Mihaela Kaligari</dc:creator>
  <dc:description/>
  <cp:keywords/>
  <cp:lastModifiedBy>Mihaela Kaligari</cp:lastModifiedBy>
  <dcterms:modified xmlns:xsi="http://www.w3.org/2001/XMLSchema-instance" xsi:type="dcterms:W3CDTF">2016-02-03T08:49:00Z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