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40E9E" w:rsidP="007F50E6" w:rsidRDefault="002775D1" w14:paraId="7117c3c" w14:textId="7117c3c">
      <w:pPr>
        <w15:collapsed w:val="false"/>
        <w:rPr>
          <w:rFonts w:ascii="Times New Roman" w:hAnsi="Times New Roman"/>
        </w:rPr>
      </w:pPr>
      <w:bookmarkStart w:name="_GoBack" w:id="0"/>
      <w:bookmarkEnd w:id="0"/>
      <w:r w:rsidRPr="001A1A01">
        <w:rPr>
          <w:rFonts w:ascii="Times New Roman" w:hAnsi="Times New Roman"/>
          <w:noProof/>
          <w:lang w:eastAsia="hr-HR"/>
        </w:rPr>
        <w:drawing>
          <wp:inline distT="0" distB="0" distL="0" distR="0">
            <wp:extent cx="719455" cy="960755"/>
            <wp:effectExtent l="0" t="0" r="444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ascii="Times New Roman" w:hAnsi="Times New Roman"/>
        </w:rPr>
        <w:t xml:space="preserve">   </w:t>
      </w:r>
    </w:p>
    <w:p w:rsidR="00017A9F" w:rsidP="007F50E6" w:rsidRDefault="002775D1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 xml:space="preserve">        </w:t>
      </w:r>
    </w:p>
    <w:p w:rsidRPr="001A1A01" w:rsidR="002775D1" w:rsidP="002775D1" w:rsidRDefault="002775D1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>REPUBLIKA HRVATSKA</w:t>
      </w:r>
      <w:r w:rsidR="00257FCC">
        <w:rPr>
          <w:rFonts w:ascii="Times New Roman" w:hAnsi="Times New Roman"/>
        </w:rPr>
        <w:tab/>
      </w:r>
      <w:r w:rsidR="00257FCC">
        <w:rPr>
          <w:rFonts w:ascii="Times New Roman" w:hAnsi="Times New Roman"/>
        </w:rPr>
        <w:tab/>
      </w:r>
      <w:r w:rsidR="00257FCC">
        <w:rPr>
          <w:rFonts w:ascii="Times New Roman" w:hAnsi="Times New Roman"/>
        </w:rPr>
        <w:tab/>
      </w:r>
      <w:r w:rsidR="00257FCC">
        <w:rPr>
          <w:rFonts w:ascii="Times New Roman" w:hAnsi="Times New Roman"/>
        </w:rPr>
        <w:tab/>
      </w:r>
      <w:r w:rsidR="00257FCC">
        <w:rPr>
          <w:rFonts w:ascii="Times New Roman" w:hAnsi="Times New Roman"/>
        </w:rPr>
        <w:tab/>
      </w:r>
      <w:r w:rsidR="00257FCC">
        <w:rPr>
          <w:rFonts w:ascii="Times New Roman" w:hAnsi="Times New Roman"/>
        </w:rPr>
        <w:tab/>
      </w:r>
      <w:r w:rsidR="00257FCC">
        <w:rPr>
          <w:rFonts w:ascii="Times New Roman" w:hAnsi="Times New Roman"/>
        </w:rPr>
        <w:tab/>
      </w:r>
      <w:r w:rsidR="002F72EE">
        <w:rPr>
          <w:rFonts w:ascii="Times New Roman" w:hAnsi="Times New Roman"/>
        </w:rPr>
        <w:t>3  St-1984/13-727</w:t>
      </w:r>
    </w:p>
    <w:p w:rsidRPr="001A1A01" w:rsidR="002775D1" w:rsidP="002775D1" w:rsidRDefault="002775D1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>TRGOVAČKI SUD U ZAGREBU</w:t>
      </w:r>
    </w:p>
    <w:p w:rsidRPr="001A1A01" w:rsidR="002775D1" w:rsidP="002775D1" w:rsidRDefault="002775D1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 xml:space="preserve">STALNA SLUŽBA </w:t>
      </w:r>
      <w:r w:rsidR="00017A9F">
        <w:rPr>
          <w:rFonts w:ascii="Times New Roman" w:hAnsi="Times New Roman"/>
        </w:rPr>
        <w:t>U KARLOVCU</w:t>
      </w:r>
    </w:p>
    <w:p w:rsidR="00277D1E" w:rsidP="00916759" w:rsidRDefault="002775D1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 xml:space="preserve">Karlovac, </w:t>
      </w:r>
      <w:r w:rsidR="00017A9F">
        <w:rPr>
          <w:rFonts w:ascii="Times New Roman" w:hAnsi="Times New Roman"/>
        </w:rPr>
        <w:t>Trg hrvatskih branitelja 1/II</w:t>
      </w:r>
      <w:r w:rsidRPr="001A1A01">
        <w:rPr>
          <w:rFonts w:ascii="Times New Roman" w:hAnsi="Times New Roman"/>
        </w:rPr>
        <w:t xml:space="preserve"> </w:t>
      </w:r>
    </w:p>
    <w:p w:rsidRPr="001A1A01" w:rsidR="005F06BF" w:rsidP="005F06BF" w:rsidRDefault="005F06BF">
      <w:pPr>
        <w:jc w:val="both"/>
        <w:rPr>
          <w:rFonts w:ascii="Times New Roman" w:hAnsi="Times New Roman"/>
        </w:rPr>
      </w:pPr>
    </w:p>
    <w:p w:rsidRPr="00277D1E" w:rsidR="00277D1E" w:rsidP="00277D1E" w:rsidRDefault="00277D1E">
      <w:pPr>
        <w:jc w:val="center"/>
        <w:rPr>
          <w:rFonts w:ascii="Times New Roman" w:hAnsi="Times New Roman"/>
        </w:rPr>
      </w:pPr>
      <w:r w:rsidRPr="00277D1E">
        <w:rPr>
          <w:rFonts w:ascii="Times New Roman" w:hAnsi="Times New Roman"/>
        </w:rPr>
        <w:t>R E P U B L I K A  H R V A T S K A</w:t>
      </w:r>
    </w:p>
    <w:p w:rsidRPr="00277D1E" w:rsidR="00017A9F" w:rsidP="00FE0E02" w:rsidRDefault="00277D1E">
      <w:pPr>
        <w:jc w:val="center"/>
        <w:rPr>
          <w:rFonts w:ascii="Times New Roman" w:hAnsi="Times New Roman"/>
        </w:rPr>
      </w:pPr>
      <w:r w:rsidRPr="00277D1E">
        <w:rPr>
          <w:rFonts w:ascii="Times New Roman" w:hAnsi="Times New Roman"/>
        </w:rPr>
        <w:t xml:space="preserve">Z A K </w:t>
      </w:r>
      <w:r w:rsidR="00FE0E02">
        <w:rPr>
          <w:rFonts w:ascii="Times New Roman" w:hAnsi="Times New Roman"/>
        </w:rPr>
        <w:t>L J U Č A K</w:t>
      </w:r>
    </w:p>
    <w:p w:rsidRPr="00916759" w:rsidR="00916759" w:rsidP="00916759" w:rsidRDefault="00916759">
      <w:pPr>
        <w:rPr>
          <w:rFonts w:ascii="Times New Roman" w:hAnsi="Times New Roman"/>
        </w:rPr>
      </w:pPr>
    </w:p>
    <w:p w:rsidR="00916759" w:rsidP="00916759" w:rsidRDefault="00916759">
      <w:pPr>
        <w:jc w:val="both"/>
        <w:rPr>
          <w:rFonts w:ascii="Times New Roman" w:hAnsi="Times New Roman"/>
        </w:rPr>
      </w:pPr>
      <w:r w:rsidRPr="00916759">
        <w:rPr>
          <w:rFonts w:ascii="Times New Roman" w:hAnsi="Times New Roman"/>
        </w:rPr>
        <w:t xml:space="preserve"> </w:t>
      </w:r>
      <w:r w:rsidRPr="00916759">
        <w:rPr>
          <w:rFonts w:ascii="Times New Roman" w:hAnsi="Times New Roman"/>
        </w:rPr>
        <w:tab/>
      </w:r>
      <w:r w:rsidRPr="00CC60C0" w:rsidR="00CC60C0">
        <w:rPr>
          <w:rFonts w:ascii="Times New Roman" w:hAnsi="Times New Roman"/>
        </w:rPr>
        <w:t>Trgovački sud u Zagrebu, Stalna služba u Karlovcu, po sucu Vesna Fundurulić Perišin, kao stečajnom sucu, u stečajnom postupku nad dužnikom DIOKI d.d. u stečaju, Zagreb, Čulinečka cesta 252, OIB: 71451172026</w:t>
      </w:r>
      <w:r w:rsidRPr="00017A9F" w:rsidR="00017A9F">
        <w:rPr>
          <w:rFonts w:ascii="Times New Roman" w:hAnsi="Times New Roman"/>
        </w:rPr>
        <w:t xml:space="preserve">,   </w:t>
      </w:r>
      <w:r w:rsidR="00257FCC">
        <w:rPr>
          <w:rFonts w:ascii="Times New Roman" w:hAnsi="Times New Roman"/>
        </w:rPr>
        <w:t>4. rujna 2019</w:t>
      </w:r>
      <w:r w:rsidRPr="00017A9F" w:rsidR="00017A9F">
        <w:rPr>
          <w:rFonts w:ascii="Times New Roman" w:hAnsi="Times New Roman"/>
        </w:rPr>
        <w:t>.</w:t>
      </w:r>
      <w:r w:rsidR="00017A9F">
        <w:rPr>
          <w:rFonts w:ascii="Times New Roman" w:hAnsi="Times New Roman"/>
        </w:rPr>
        <w:t>,</w:t>
      </w:r>
    </w:p>
    <w:p w:rsidRPr="00916759" w:rsidR="00017A9F" w:rsidP="00916759" w:rsidRDefault="00017A9F">
      <w:pPr>
        <w:jc w:val="both"/>
        <w:rPr>
          <w:rFonts w:ascii="Times New Roman" w:hAnsi="Times New Roman"/>
        </w:rPr>
      </w:pPr>
    </w:p>
    <w:p w:rsidRPr="00916759" w:rsidR="00916759" w:rsidP="00916759" w:rsidRDefault="00916759">
      <w:pPr>
        <w:jc w:val="center"/>
        <w:rPr>
          <w:rFonts w:ascii="Times New Roman" w:hAnsi="Times New Roman"/>
        </w:rPr>
      </w:pPr>
      <w:r w:rsidRPr="00916759">
        <w:rPr>
          <w:rFonts w:ascii="Times New Roman" w:hAnsi="Times New Roman"/>
        </w:rPr>
        <w:t>z a k l j u č i o   j e</w:t>
      </w:r>
    </w:p>
    <w:p w:rsidR="009F3CBC" w:rsidP="00916759" w:rsidRDefault="00916759">
      <w:pPr>
        <w:jc w:val="both"/>
        <w:rPr>
          <w:rFonts w:ascii="Times New Roman" w:hAnsi="Times New Roman"/>
        </w:rPr>
      </w:pPr>
      <w:r w:rsidRPr="00916759">
        <w:rPr>
          <w:rFonts w:ascii="Times New Roman" w:hAnsi="Times New Roman"/>
        </w:rPr>
        <w:tab/>
      </w:r>
    </w:p>
    <w:p w:rsidRPr="003853E3" w:rsidR="003853E3" w:rsidP="003853E3" w:rsidRDefault="009C0F65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I.</w:t>
      </w:r>
      <w:r w:rsidRPr="009C0F65" w:rsidR="009F3CBC">
        <w:rPr>
          <w:rFonts w:ascii="Times New Roman" w:hAnsi="Times New Roman"/>
        </w:rPr>
        <w:t xml:space="preserve">Određuje se ročište za diobu kupovnine </w:t>
      </w:r>
      <w:r w:rsidRPr="007834FB" w:rsidR="007834FB">
        <w:rPr>
          <w:rFonts w:ascii="Times New Roman" w:hAnsi="Times New Roman"/>
        </w:rPr>
        <w:t>nekretnin</w:t>
      </w:r>
      <w:r w:rsidR="007834FB">
        <w:rPr>
          <w:rFonts w:ascii="Times New Roman" w:hAnsi="Times New Roman"/>
        </w:rPr>
        <w:t>e</w:t>
      </w:r>
      <w:r w:rsidRPr="007834FB" w:rsidR="007834FB">
        <w:rPr>
          <w:rFonts w:ascii="Times New Roman" w:hAnsi="Times New Roman"/>
        </w:rPr>
        <w:t xml:space="preserve"> upisan</w:t>
      </w:r>
      <w:r w:rsidR="007834FB">
        <w:rPr>
          <w:rFonts w:ascii="Times New Roman" w:hAnsi="Times New Roman"/>
        </w:rPr>
        <w:t>e</w:t>
      </w:r>
      <w:r w:rsidRPr="007834FB" w:rsidR="007834FB">
        <w:rPr>
          <w:rFonts w:ascii="Times New Roman" w:hAnsi="Times New Roman"/>
        </w:rPr>
        <w:t xml:space="preserve"> u zemljišnim knjigama </w:t>
      </w:r>
      <w:r w:rsidRPr="003853E3" w:rsidR="003853E3">
        <w:rPr>
          <w:rFonts w:ascii="Times New Roman" w:hAnsi="Times New Roman"/>
        </w:rPr>
        <w:t>Općins</w:t>
      </w:r>
      <w:r w:rsidR="003853E3">
        <w:rPr>
          <w:rFonts w:ascii="Times New Roman" w:hAnsi="Times New Roman"/>
        </w:rPr>
        <w:t>kog građanskog suda u Zagrebu, Z</w:t>
      </w:r>
      <w:r w:rsidRPr="003853E3" w:rsidR="003853E3">
        <w:rPr>
          <w:rFonts w:ascii="Times New Roman" w:hAnsi="Times New Roman"/>
        </w:rPr>
        <w:t xml:space="preserve">emljišnoknjižni odjel Zagreb i to </w:t>
      </w:r>
    </w:p>
    <w:p w:rsidR="002E0AF9" w:rsidP="003853E3" w:rsidRDefault="002E0AF9">
      <w:pPr>
        <w:ind w:firstLine="708"/>
        <w:jc w:val="both"/>
        <w:rPr>
          <w:rFonts w:ascii="Times New Roman" w:hAnsi="Times New Roman"/>
        </w:rPr>
      </w:pPr>
      <w:r w:rsidRPr="002E0AF9">
        <w:rPr>
          <w:rFonts w:ascii="Times New Roman" w:hAnsi="Times New Roman"/>
        </w:rPr>
        <w:t>kčbr. 6915/4 - gosp. dvorište u površini od 3956m2; - kčbr. 6915/6 - gosp. dvorište u površini od 1821m2; - kčbr. 6915/7 - gosp. dvorište u površini od 1548m2, upisane u zk. ul.</w:t>
      </w:r>
      <w:r>
        <w:rPr>
          <w:rFonts w:ascii="Times New Roman" w:hAnsi="Times New Roman"/>
        </w:rPr>
        <w:t xml:space="preserve"> 25489, k.o. 999901 Grad Zagreb</w:t>
      </w:r>
    </w:p>
    <w:p w:rsidR="002E0AF9" w:rsidP="003853E3" w:rsidRDefault="002E0AF9">
      <w:pPr>
        <w:ind w:firstLine="708"/>
        <w:jc w:val="both"/>
        <w:rPr>
          <w:rFonts w:ascii="Times New Roman" w:hAnsi="Times New Roman"/>
        </w:rPr>
      </w:pPr>
    </w:p>
    <w:p w:rsidRPr="006902CE" w:rsidR="009F3CBC" w:rsidP="003853E3" w:rsidRDefault="009F3CBC">
      <w:pPr>
        <w:ind w:firstLine="708"/>
        <w:jc w:val="both"/>
        <w:rPr>
          <w:rFonts w:ascii="Times New Roman" w:hAnsi="Times New Roman"/>
        </w:rPr>
      </w:pPr>
      <w:r w:rsidRPr="006902CE">
        <w:rPr>
          <w:rFonts w:ascii="Times New Roman" w:hAnsi="Times New Roman"/>
        </w:rPr>
        <w:t xml:space="preserve"> za dan:</w:t>
      </w:r>
    </w:p>
    <w:p w:rsidR="009F3CBC" w:rsidP="009F3CBC" w:rsidRDefault="009F3CBC">
      <w:pPr>
        <w:jc w:val="both"/>
        <w:rPr>
          <w:rFonts w:ascii="Times New Roman" w:hAnsi="Times New Roman"/>
        </w:rPr>
      </w:pPr>
    </w:p>
    <w:p w:rsidR="009F3CBC" w:rsidP="009F3CBC" w:rsidRDefault="00257FCC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26. rujna 2019.</w:t>
      </w:r>
      <w:r w:rsidR="003853E3">
        <w:rPr>
          <w:rFonts w:ascii="Times New Roman" w:hAnsi="Times New Roman"/>
        </w:rPr>
        <w:t xml:space="preserve"> u </w:t>
      </w:r>
      <w:r w:rsidR="002E0AF9">
        <w:rPr>
          <w:rFonts w:ascii="Times New Roman" w:hAnsi="Times New Roman"/>
        </w:rPr>
        <w:t>10,4</w:t>
      </w:r>
      <w:r>
        <w:rPr>
          <w:rFonts w:ascii="Times New Roman" w:hAnsi="Times New Roman"/>
        </w:rPr>
        <w:t>0</w:t>
      </w:r>
      <w:r w:rsidR="009F3CBC">
        <w:rPr>
          <w:rFonts w:ascii="Times New Roman" w:hAnsi="Times New Roman"/>
        </w:rPr>
        <w:t xml:space="preserve"> sati </w:t>
      </w:r>
    </w:p>
    <w:p w:rsidR="009F3CBC" w:rsidP="009F3CBC" w:rsidRDefault="009F3CBC">
      <w:pPr>
        <w:jc w:val="both"/>
        <w:rPr>
          <w:rFonts w:ascii="Times New Roman" w:hAnsi="Times New Roman"/>
        </w:rPr>
      </w:pPr>
    </w:p>
    <w:p w:rsidR="009F3CBC" w:rsidP="009F3CBC" w:rsidRDefault="00696768">
      <w:pPr>
        <w:jc w:val="both"/>
        <w:rPr>
          <w:rFonts w:ascii="Times New Roman" w:hAnsi="Times New Roman"/>
        </w:rPr>
      </w:pPr>
      <w:r w:rsidRPr="00696768">
        <w:rPr>
          <w:rFonts w:ascii="Times New Roman" w:hAnsi="Times New Roman"/>
        </w:rPr>
        <w:t>u Trgovačkom sudu u Zagrebu, Stalna služba u Karlovcu, Karlovac, Trg hrvatskih branitelja 1/II, soba broj 205</w:t>
      </w:r>
      <w:r w:rsidR="009F3CBC">
        <w:rPr>
          <w:rFonts w:ascii="Times New Roman" w:hAnsi="Times New Roman"/>
        </w:rPr>
        <w:t>.</w:t>
      </w:r>
    </w:p>
    <w:p w:rsidR="009C0F65" w:rsidP="009F3CBC" w:rsidRDefault="009C0F65">
      <w:pPr>
        <w:jc w:val="both"/>
        <w:rPr>
          <w:rFonts w:ascii="Times New Roman" w:hAnsi="Times New Roman"/>
        </w:rPr>
      </w:pPr>
    </w:p>
    <w:p w:rsidR="009C0F65" w:rsidP="009C0F65" w:rsidRDefault="009C0F65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II.Na ročište se pozivaju: </w:t>
      </w:r>
    </w:p>
    <w:p w:rsidR="009C0F65" w:rsidP="009C0F65" w:rsidRDefault="009C0F65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stečajni upravitelj,</w:t>
      </w:r>
    </w:p>
    <w:p w:rsidR="007834FB" w:rsidP="00D44771" w:rsidRDefault="009C0F65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840526">
        <w:rPr>
          <w:rFonts w:ascii="Times New Roman" w:hAnsi="Times New Roman"/>
        </w:rPr>
        <w:t>GASFIN S.A.,</w:t>
      </w:r>
      <w:r w:rsidRPr="00D44771" w:rsidR="00D44771">
        <w:t xml:space="preserve"> </w:t>
      </w:r>
      <w:r w:rsidRPr="00D44771" w:rsidR="00D44771">
        <w:rPr>
          <w:rFonts w:ascii="Times New Roman" w:hAnsi="Times New Roman"/>
        </w:rPr>
        <w:t>Luxemburg</w:t>
      </w:r>
      <w:r w:rsidR="00D44771">
        <w:rPr>
          <w:rFonts w:ascii="Times New Roman" w:hAnsi="Times New Roman"/>
        </w:rPr>
        <w:t>.</w:t>
      </w:r>
    </w:p>
    <w:p w:rsidR="009C0F65" w:rsidP="009C0F65" w:rsidRDefault="009C0F65">
      <w:pPr>
        <w:jc w:val="both"/>
        <w:rPr>
          <w:rFonts w:ascii="Times New Roman" w:hAnsi="Times New Roman"/>
        </w:rPr>
      </w:pPr>
    </w:p>
    <w:p w:rsidR="009F3CBC" w:rsidP="009C0F65" w:rsidRDefault="009C0F65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III.Tražbina vjerovnika koji ne dođe na ročište utvrditi će se prema stanju koje proizlazi iz spisa. </w:t>
      </w:r>
    </w:p>
    <w:p w:rsidR="009C0F65" w:rsidP="009C0F65" w:rsidRDefault="009C0F65">
      <w:pPr>
        <w:ind w:firstLine="708"/>
        <w:jc w:val="both"/>
        <w:rPr>
          <w:rFonts w:ascii="Times New Roman" w:hAnsi="Times New Roman"/>
        </w:rPr>
      </w:pPr>
    </w:p>
    <w:p w:rsidR="009C0F65" w:rsidP="009C0F65" w:rsidRDefault="009C0F65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IV.Osnov, visinu i isplatni red tražbine vjerovnici mogu prijaviti pismeno do ročišta za diobu ili na samom ročištu.</w:t>
      </w:r>
    </w:p>
    <w:p w:rsidR="00102555" w:rsidP="009C0F65" w:rsidRDefault="00102555">
      <w:pPr>
        <w:ind w:firstLine="708"/>
        <w:jc w:val="both"/>
        <w:rPr>
          <w:rFonts w:ascii="Times New Roman" w:hAnsi="Times New Roman"/>
        </w:rPr>
      </w:pPr>
    </w:p>
    <w:p w:rsidRPr="00102555" w:rsidR="009C0F65" w:rsidP="00102555" w:rsidRDefault="009C0F65">
      <w:pPr>
        <w:ind w:firstLine="708"/>
        <w:jc w:val="both"/>
        <w:rPr>
          <w:rFonts w:ascii="Times New Roman" w:hAnsi="Times New Roman"/>
        </w:rPr>
      </w:pPr>
      <w:r w:rsidRPr="00102555">
        <w:rPr>
          <w:rFonts w:ascii="Times New Roman" w:hAnsi="Times New Roman"/>
        </w:rPr>
        <w:t>UPOZORENJE:</w:t>
      </w:r>
    </w:p>
    <w:p w:rsidR="009C0F65" w:rsidP="009C0F65" w:rsidRDefault="009C0F65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-tražbina se ne može prijaviti nakon održanog ročišta za dražbu</w:t>
      </w:r>
    </w:p>
    <w:p w:rsidR="009C0F65" w:rsidP="009C0F65" w:rsidRDefault="009C0F65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-tražbine vjerovnika koji ne podnesu prijave ili ne dođu na ročište za diobu uzeti će se prema stanju koje proizlazi iz spisa</w:t>
      </w:r>
    </w:p>
    <w:p w:rsidR="009C0F65" w:rsidP="009C0F65" w:rsidRDefault="009C0F65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-ako tražbina vjerovnika ne proizlazi iz zemljišnih knjiga ili spisa, uz prijavu tražbine vjerovnici su dužni dostaviti ili na ročištu za diobu pokazati isprave kojima dokazuju </w:t>
      </w:r>
      <w:r>
        <w:rPr>
          <w:rFonts w:ascii="Times New Roman" w:hAnsi="Times New Roman"/>
        </w:rPr>
        <w:lastRenderedPageBreak/>
        <w:t>postojanje tražbine, odnosno isprave na temelju kojih osporavaju postojanje tražbine kojem od vjerovnika (pravomoćna presuda, javna ili privatna isprava koja ima značenje javne isprave)</w:t>
      </w:r>
    </w:p>
    <w:p w:rsidR="009C0F65" w:rsidP="009C0F65" w:rsidRDefault="009C0F65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-nakon održanog ročišta za diobu ne može se osporavati tražbina, njena visina i red namirenja. </w:t>
      </w:r>
    </w:p>
    <w:p w:rsidR="00940E9E" w:rsidP="009C0F65" w:rsidRDefault="00940E9E">
      <w:pPr>
        <w:ind w:left="708"/>
        <w:jc w:val="both"/>
        <w:rPr>
          <w:rFonts w:ascii="Times New Roman" w:hAnsi="Times New Roman"/>
        </w:rPr>
      </w:pPr>
    </w:p>
    <w:p w:rsidRPr="00916759" w:rsidR="00916759" w:rsidP="00916759" w:rsidRDefault="00916759">
      <w:pPr>
        <w:jc w:val="both"/>
        <w:rPr>
          <w:rFonts w:ascii="Times New Roman" w:hAnsi="Times New Roman"/>
        </w:rPr>
      </w:pPr>
    </w:p>
    <w:p w:rsidR="00916759" w:rsidP="00916759" w:rsidRDefault="00916759">
      <w:pPr>
        <w:jc w:val="center"/>
        <w:rPr>
          <w:rFonts w:ascii="Times New Roman" w:hAnsi="Times New Roman"/>
        </w:rPr>
      </w:pPr>
      <w:r w:rsidRPr="00916759">
        <w:rPr>
          <w:rFonts w:ascii="Times New Roman" w:hAnsi="Times New Roman"/>
        </w:rPr>
        <w:t xml:space="preserve">U Karlovcu </w:t>
      </w:r>
      <w:r w:rsidR="00257FCC">
        <w:rPr>
          <w:rFonts w:ascii="Times New Roman" w:hAnsi="Times New Roman"/>
        </w:rPr>
        <w:t>4. rujna 2019.</w:t>
      </w:r>
    </w:p>
    <w:p w:rsidRPr="00916759" w:rsidR="00916759" w:rsidP="00916759" w:rsidRDefault="00916759">
      <w:pPr>
        <w:jc w:val="both"/>
        <w:rPr>
          <w:rFonts w:ascii="Times New Roman" w:hAnsi="Times New Roman"/>
        </w:rPr>
      </w:pPr>
    </w:p>
    <w:p w:rsidRPr="00916759" w:rsidR="00916759" w:rsidP="00916759" w:rsidRDefault="00916759">
      <w:pPr>
        <w:jc w:val="right"/>
        <w:rPr>
          <w:rFonts w:ascii="Times New Roman" w:hAnsi="Times New Roman"/>
        </w:rPr>
      </w:pPr>
      <w:r w:rsidRPr="00916759">
        <w:rPr>
          <w:rFonts w:ascii="Times New Roman" w:hAnsi="Times New Roman"/>
        </w:rPr>
        <w:t>STEČAJNI SUDAC:</w:t>
      </w:r>
    </w:p>
    <w:p w:rsidR="00916759" w:rsidP="00916759" w:rsidRDefault="00916759">
      <w:pPr>
        <w:jc w:val="right"/>
        <w:rPr>
          <w:rFonts w:ascii="Times New Roman" w:hAnsi="Times New Roman"/>
        </w:rPr>
      </w:pPr>
      <w:r w:rsidRPr="00916759">
        <w:rPr>
          <w:rFonts w:ascii="Times New Roman" w:hAnsi="Times New Roman"/>
        </w:rPr>
        <w:t>Vesna Fundurulić Perišin</w:t>
      </w:r>
      <w:r w:rsidR="005314DD">
        <w:rPr>
          <w:rFonts w:ascii="Times New Roman" w:hAnsi="Times New Roman"/>
        </w:rPr>
        <w:t>, v.r.</w:t>
      </w:r>
    </w:p>
    <w:p w:rsidR="005314DD" w:rsidP="00916759" w:rsidRDefault="005314DD">
      <w:pPr>
        <w:jc w:val="right"/>
        <w:rPr>
          <w:rFonts w:ascii="Times New Roman" w:hAnsi="Times New Roman"/>
        </w:rPr>
      </w:pPr>
    </w:p>
    <w:p w:rsidR="005314DD" w:rsidP="00C339BE" w:rsidRDefault="005314DD">
      <w:pPr>
        <w:ind w:left="495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Za točnost otpravka-ovlašteni službenik:</w:t>
      </w:r>
    </w:p>
    <w:p w:rsidR="005314DD" w:rsidP="00916759" w:rsidRDefault="005314DD">
      <w:pPr>
        <w:jc w:val="right"/>
        <w:rPr>
          <w:rFonts w:ascii="Times New Roman" w:hAnsi="Times New Roman"/>
        </w:rPr>
      </w:pPr>
      <w:r w:rsidRPr="00C339BE">
        <w:rPr>
          <w:rFonts w:ascii="Times New Roman" w:hAnsi="Times New Roman"/>
        </w:rPr>
        <w:t>Gordana Cvitković</w:t>
      </w:r>
    </w:p>
    <w:p w:rsidR="009C0F65" w:rsidP="00916759" w:rsidRDefault="009C0F65">
      <w:pPr>
        <w:jc w:val="right"/>
        <w:rPr>
          <w:rFonts w:ascii="Times New Roman" w:hAnsi="Times New Roman"/>
        </w:rPr>
      </w:pPr>
    </w:p>
    <w:p w:rsidRPr="00916759" w:rsidR="00916759" w:rsidP="00916759" w:rsidRDefault="00916759">
      <w:pPr>
        <w:jc w:val="both"/>
        <w:rPr>
          <w:rFonts w:ascii="Times New Roman" w:hAnsi="Times New Roman"/>
        </w:rPr>
      </w:pPr>
    </w:p>
    <w:p w:rsidRPr="00916759" w:rsidR="00916759" w:rsidP="00916759" w:rsidRDefault="00916759">
      <w:pPr>
        <w:jc w:val="both"/>
        <w:rPr>
          <w:rFonts w:ascii="Times New Roman" w:hAnsi="Times New Roman"/>
        </w:rPr>
      </w:pPr>
      <w:r w:rsidRPr="00916759">
        <w:rPr>
          <w:rFonts w:ascii="Times New Roman" w:hAnsi="Times New Roman"/>
        </w:rPr>
        <w:t>UPUTA O PRAVNOM LIJEKU:</w:t>
      </w:r>
    </w:p>
    <w:p w:rsidR="00916759" w:rsidP="00065213" w:rsidRDefault="00916759">
      <w:pPr>
        <w:ind w:firstLine="708"/>
        <w:jc w:val="both"/>
        <w:rPr>
          <w:rFonts w:ascii="Times New Roman" w:hAnsi="Times New Roman"/>
        </w:rPr>
      </w:pPr>
      <w:r w:rsidRPr="00916759">
        <w:rPr>
          <w:rFonts w:ascii="Times New Roman" w:hAnsi="Times New Roman"/>
        </w:rPr>
        <w:t>Protiv ovog zaključka nije dopuštena žalba čl.11.st.9. SZ-a.</w:t>
      </w:r>
    </w:p>
    <w:p w:rsidRPr="00916759" w:rsidR="00810A04" w:rsidP="00916759" w:rsidRDefault="00810A04">
      <w:pPr>
        <w:jc w:val="both"/>
        <w:rPr>
          <w:rFonts w:ascii="Times New Roman" w:hAnsi="Times New Roman"/>
        </w:rPr>
      </w:pPr>
    </w:p>
    <w:p w:rsidRPr="001A1A01" w:rsidR="002775D1" w:rsidP="002775D1" w:rsidRDefault="002775D1">
      <w:pPr>
        <w:rPr>
          <w:rFonts w:ascii="Times New Roman" w:hAnsi="Times New Roman"/>
        </w:rPr>
      </w:pPr>
    </w:p>
    <w:sectPr w:rsidRPr="001A1A01" w:rsidR="002775D1" w:rsidSect="00940E9E">
      <w:headerReference w:type="default" r:id="rId11"/>
      <w:headerReference w:type="first" r:id="rId12"/>
      <w:pgSz w:w="11906" w:h="16838" w:code="9"/>
      <w:pgMar w:top="1134" w:right="1418" w:bottom="1843" w:left="1418" w:header="709" w:footer="709" w:gutter="0"/>
      <w:paperSrc w:first="280" w:other="28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12C85" w:rsidRDefault="00B12C85">
      <w:r>
        <w:separator/>
      </w:r>
    </w:p>
  </w:endnote>
  <w:endnote w:type="continuationSeparator" w:id="0">
    <w:p w:rsidR="00B12C85" w:rsidRDefault="00B12C8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12C85" w:rsidRDefault="00B12C85">
      <w:r>
        <w:separator/>
      </w:r>
    </w:p>
  </w:footnote>
  <w:footnote w:type="continuationSeparator" w:id="0">
    <w:p w:rsidR="00B12C85" w:rsidRDefault="00B12C8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="00D07638" w:rsidRDefault="00200FA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14DD">
          <w:rPr>
            <w:noProof/>
          </w:rPr>
          <w:t>2</w:t>
        </w:r>
        <w:r>
          <w:fldChar w:fldCharType="end"/>
        </w:r>
      </w:p>
      <w:p w:rsidRPr="009C0F65" w:rsidR="00D07638" w:rsidP="00D07638" w:rsidRDefault="00200FA9">
        <w:pPr>
          <w:jc w:val="right"/>
          <w:rPr>
            <w:rFonts w:ascii="Times New Roman" w:hAnsi="Times New Roman"/>
          </w:rPr>
        </w:pPr>
        <w:r w:rsidRPr="009C0F65">
          <w:rPr>
            <w:rFonts w:ascii="Times New Roman" w:hAnsi="Times New Roman"/>
          </w:rPr>
          <w:t xml:space="preserve">                                                                </w:t>
        </w:r>
        <w:r w:rsidR="00C6569A">
          <w:rPr>
            <w:rFonts w:ascii="Times New Roman" w:hAnsi="Times New Roman"/>
          </w:rPr>
          <w:t>3  St-1984/13-72</w:t>
        </w:r>
        <w:r w:rsidR="002F72EE">
          <w:rPr>
            <w:rFonts w:ascii="Times New Roman" w:hAnsi="Times New Roman"/>
          </w:rPr>
          <w:t>7</w:t>
        </w:r>
      </w:p>
      <w:p w:rsidR="0060670C" w:rsidRDefault="005314DD">
        <w:pPr>
          <w:pStyle w:val="Zaglavlje"/>
          <w:jc w:val="center"/>
        </w:pPr>
      </w:p>
    </w:sdtContent>
  </w:sdt>
  <w:p w:rsidR="0060670C" w:rsidRDefault="005314DD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40E9E" w:rsidP="00FE0E02" w:rsidRDefault="00FE0E02">
    <w:pPr>
      <w:pStyle w:val="Zaglavlje"/>
      <w:jc w:val="right"/>
      <w:rPr>
        <w:rFonts w:ascii="Times New Roman" w:hAnsi="Times New Roman"/>
      </w:rPr>
    </w:pPr>
    <w:r w:rsidRPr="00FE0E02">
      <w:t xml:space="preserve">                                                                                               </w:t>
    </w:r>
  </w:p>
  <w:p w:rsidRPr="00FE0E02" w:rsidR="00940E9E" w:rsidP="00FE0E02" w:rsidRDefault="00940E9E">
    <w:pPr>
      <w:pStyle w:val="Zaglavlje"/>
      <w:jc w:val="right"/>
      <w:rPr>
        <w:rFonts w:ascii="Times New Roman" w:hAnsi="Times New Roman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ilvl="0" w:tplc="7376D8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566DFA"/>
    <w:multiLevelType w:val="hybridMultilevel"/>
    <w:tmpl w:val="F4D059C2"/>
    <w:lvl w:ilvl="0" w:tplc="87B6BD12">
      <w:start w:val="1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">
    <w:nsid w:val="1C9D76F2"/>
    <w:multiLevelType w:val="hybridMultilevel"/>
    <w:tmpl w:val="CB007DAC"/>
    <w:lvl w:ilvl="0" w:tplc="25B4B7D4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D8D5D57"/>
    <w:multiLevelType w:val="hybridMultilevel"/>
    <w:tmpl w:val="48925C5E"/>
    <w:lvl w:ilvl="0" w:tplc="58F06F7C">
      <w:start w:val="42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E0B51F8"/>
    <w:multiLevelType w:val="hybridMultilevel"/>
    <w:tmpl w:val="86C0F7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5B3444"/>
    <w:multiLevelType w:val="hybridMultilevel"/>
    <w:tmpl w:val="DBECA792"/>
    <w:lvl w:ilvl="0" w:tplc="E954C4F8">
      <w:start w:val="1"/>
      <w:numFmt w:val="upperRoman"/>
      <w:lvlText w:val="%1."/>
      <w:lvlJc w:val="left"/>
      <w:pPr>
        <w:ind w:left="102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380" w:hanging="360"/>
      </w:pPr>
    </w:lvl>
    <w:lvl w:ilvl="2" w:tplc="041A001B" w:tentative="true">
      <w:start w:val="1"/>
      <w:numFmt w:val="lowerRoman"/>
      <w:lvlText w:val="%3."/>
      <w:lvlJc w:val="right"/>
      <w:pPr>
        <w:ind w:left="2100" w:hanging="180"/>
      </w:pPr>
    </w:lvl>
    <w:lvl w:ilvl="3" w:tplc="041A000F" w:tentative="true">
      <w:start w:val="1"/>
      <w:numFmt w:val="decimal"/>
      <w:lvlText w:val="%4."/>
      <w:lvlJc w:val="left"/>
      <w:pPr>
        <w:ind w:left="2820" w:hanging="360"/>
      </w:pPr>
    </w:lvl>
    <w:lvl w:ilvl="4" w:tplc="041A0019" w:tentative="true">
      <w:start w:val="1"/>
      <w:numFmt w:val="lowerLetter"/>
      <w:lvlText w:val="%5."/>
      <w:lvlJc w:val="left"/>
      <w:pPr>
        <w:ind w:left="3540" w:hanging="360"/>
      </w:pPr>
    </w:lvl>
    <w:lvl w:ilvl="5" w:tplc="041A001B" w:tentative="true">
      <w:start w:val="1"/>
      <w:numFmt w:val="lowerRoman"/>
      <w:lvlText w:val="%6."/>
      <w:lvlJc w:val="right"/>
      <w:pPr>
        <w:ind w:left="4260" w:hanging="180"/>
      </w:pPr>
    </w:lvl>
    <w:lvl w:ilvl="6" w:tplc="041A000F" w:tentative="true">
      <w:start w:val="1"/>
      <w:numFmt w:val="decimal"/>
      <w:lvlText w:val="%7."/>
      <w:lvlJc w:val="left"/>
      <w:pPr>
        <w:ind w:left="4980" w:hanging="360"/>
      </w:pPr>
    </w:lvl>
    <w:lvl w:ilvl="7" w:tplc="041A0019" w:tentative="true">
      <w:start w:val="1"/>
      <w:numFmt w:val="lowerLetter"/>
      <w:lvlText w:val="%8."/>
      <w:lvlJc w:val="left"/>
      <w:pPr>
        <w:ind w:left="5700" w:hanging="360"/>
      </w:pPr>
    </w:lvl>
    <w:lvl w:ilvl="8" w:tplc="041A001B" w:tentative="true">
      <w:start w:val="1"/>
      <w:numFmt w:val="lowerRoman"/>
      <w:lvlText w:val="%9."/>
      <w:lvlJc w:val="right"/>
      <w:pPr>
        <w:ind w:left="6420" w:hanging="180"/>
      </w:pPr>
    </w:lvl>
  </w:abstractNum>
  <w:abstractNum w:abstractNumId="6">
    <w:nsid w:val="24120006"/>
    <w:multiLevelType w:val="hybridMultilevel"/>
    <w:tmpl w:val="748EEDC4"/>
    <w:lvl w:ilvl="0" w:tplc="0D56F07C">
      <w:start w:val="1"/>
      <w:numFmt w:val="lowerLetter"/>
      <w:lvlText w:val="%1)"/>
      <w:lvlJc w:val="left"/>
      <w:pPr>
        <w:ind w:left="13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00" w:hanging="360"/>
      </w:pPr>
    </w:lvl>
    <w:lvl w:ilvl="2" w:tplc="041A001B" w:tentative="true">
      <w:start w:val="1"/>
      <w:numFmt w:val="lowerRoman"/>
      <w:lvlText w:val="%3."/>
      <w:lvlJc w:val="right"/>
      <w:pPr>
        <w:ind w:left="2820" w:hanging="180"/>
      </w:pPr>
    </w:lvl>
    <w:lvl w:ilvl="3" w:tplc="041A000F" w:tentative="true">
      <w:start w:val="1"/>
      <w:numFmt w:val="decimal"/>
      <w:lvlText w:val="%4."/>
      <w:lvlJc w:val="left"/>
      <w:pPr>
        <w:ind w:left="3540" w:hanging="360"/>
      </w:pPr>
    </w:lvl>
    <w:lvl w:ilvl="4" w:tplc="041A0019" w:tentative="true">
      <w:start w:val="1"/>
      <w:numFmt w:val="lowerLetter"/>
      <w:lvlText w:val="%5."/>
      <w:lvlJc w:val="left"/>
      <w:pPr>
        <w:ind w:left="4260" w:hanging="360"/>
      </w:pPr>
    </w:lvl>
    <w:lvl w:ilvl="5" w:tplc="041A001B" w:tentative="true">
      <w:start w:val="1"/>
      <w:numFmt w:val="lowerRoman"/>
      <w:lvlText w:val="%6."/>
      <w:lvlJc w:val="right"/>
      <w:pPr>
        <w:ind w:left="4980" w:hanging="180"/>
      </w:pPr>
    </w:lvl>
    <w:lvl w:ilvl="6" w:tplc="041A000F" w:tentative="true">
      <w:start w:val="1"/>
      <w:numFmt w:val="decimal"/>
      <w:lvlText w:val="%7."/>
      <w:lvlJc w:val="left"/>
      <w:pPr>
        <w:ind w:left="5700" w:hanging="360"/>
      </w:pPr>
    </w:lvl>
    <w:lvl w:ilvl="7" w:tplc="041A0019" w:tentative="true">
      <w:start w:val="1"/>
      <w:numFmt w:val="lowerLetter"/>
      <w:lvlText w:val="%8."/>
      <w:lvlJc w:val="left"/>
      <w:pPr>
        <w:ind w:left="6420" w:hanging="360"/>
      </w:pPr>
    </w:lvl>
    <w:lvl w:ilvl="8" w:tplc="041A001B" w:tentative="true">
      <w:start w:val="1"/>
      <w:numFmt w:val="lowerRoman"/>
      <w:lvlText w:val="%9."/>
      <w:lvlJc w:val="right"/>
      <w:pPr>
        <w:ind w:left="7140" w:hanging="180"/>
      </w:pPr>
    </w:lvl>
  </w:abstractNum>
  <w:abstractNum w:abstractNumId="7">
    <w:nsid w:val="61C80AF7"/>
    <w:multiLevelType w:val="hybridMultilevel"/>
    <w:tmpl w:val="294C9B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BC7C33"/>
    <w:multiLevelType w:val="hybridMultilevel"/>
    <w:tmpl w:val="3CF02A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spidmax="14337" v:ext="edit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468"/>
    <w:rsid w:val="00017A9F"/>
    <w:rsid w:val="00025BA9"/>
    <w:rsid w:val="00042EC5"/>
    <w:rsid w:val="00046C6D"/>
    <w:rsid w:val="00065213"/>
    <w:rsid w:val="0008590B"/>
    <w:rsid w:val="00092E8E"/>
    <w:rsid w:val="00096468"/>
    <w:rsid w:val="000A302D"/>
    <w:rsid w:val="000E3302"/>
    <w:rsid w:val="00102555"/>
    <w:rsid w:val="001414CE"/>
    <w:rsid w:val="00164E08"/>
    <w:rsid w:val="00181C25"/>
    <w:rsid w:val="0019399D"/>
    <w:rsid w:val="001A1A01"/>
    <w:rsid w:val="001C1992"/>
    <w:rsid w:val="00200FA9"/>
    <w:rsid w:val="002043D1"/>
    <w:rsid w:val="00210B7B"/>
    <w:rsid w:val="002207BD"/>
    <w:rsid w:val="0024009E"/>
    <w:rsid w:val="00247DC5"/>
    <w:rsid w:val="00257FCC"/>
    <w:rsid w:val="002775D1"/>
    <w:rsid w:val="00277787"/>
    <w:rsid w:val="00277D1E"/>
    <w:rsid w:val="002D485F"/>
    <w:rsid w:val="002E0AF9"/>
    <w:rsid w:val="002F72EE"/>
    <w:rsid w:val="003422B3"/>
    <w:rsid w:val="003853E3"/>
    <w:rsid w:val="00395F7D"/>
    <w:rsid w:val="00420E66"/>
    <w:rsid w:val="0042534A"/>
    <w:rsid w:val="00427C8B"/>
    <w:rsid w:val="00445660"/>
    <w:rsid w:val="00456E7D"/>
    <w:rsid w:val="00485878"/>
    <w:rsid w:val="004B1F2D"/>
    <w:rsid w:val="004C28B3"/>
    <w:rsid w:val="004D6401"/>
    <w:rsid w:val="005137EB"/>
    <w:rsid w:val="0052756B"/>
    <w:rsid w:val="005314DD"/>
    <w:rsid w:val="00573084"/>
    <w:rsid w:val="005C3DA6"/>
    <w:rsid w:val="005F06BF"/>
    <w:rsid w:val="005F7E02"/>
    <w:rsid w:val="00601A6F"/>
    <w:rsid w:val="00646ADE"/>
    <w:rsid w:val="006734B8"/>
    <w:rsid w:val="006862D5"/>
    <w:rsid w:val="006902CE"/>
    <w:rsid w:val="00696768"/>
    <w:rsid w:val="006A7CBC"/>
    <w:rsid w:val="006D50C3"/>
    <w:rsid w:val="006F1934"/>
    <w:rsid w:val="007230A2"/>
    <w:rsid w:val="00742347"/>
    <w:rsid w:val="0074774C"/>
    <w:rsid w:val="00762C1C"/>
    <w:rsid w:val="007834FB"/>
    <w:rsid w:val="00793A12"/>
    <w:rsid w:val="007F50E6"/>
    <w:rsid w:val="00810A04"/>
    <w:rsid w:val="00813D04"/>
    <w:rsid w:val="00827435"/>
    <w:rsid w:val="00840526"/>
    <w:rsid w:val="00866493"/>
    <w:rsid w:val="008753F6"/>
    <w:rsid w:val="008B3579"/>
    <w:rsid w:val="00916759"/>
    <w:rsid w:val="00940E9E"/>
    <w:rsid w:val="00966407"/>
    <w:rsid w:val="009701A0"/>
    <w:rsid w:val="00997385"/>
    <w:rsid w:val="009B3948"/>
    <w:rsid w:val="009C0F65"/>
    <w:rsid w:val="009D3F5B"/>
    <w:rsid w:val="009D733B"/>
    <w:rsid w:val="009E0674"/>
    <w:rsid w:val="009F3CBC"/>
    <w:rsid w:val="00A15F4F"/>
    <w:rsid w:val="00A265B2"/>
    <w:rsid w:val="00A85C1E"/>
    <w:rsid w:val="00A96B27"/>
    <w:rsid w:val="00AB0985"/>
    <w:rsid w:val="00AC09A6"/>
    <w:rsid w:val="00AC3B06"/>
    <w:rsid w:val="00AE6744"/>
    <w:rsid w:val="00B028D4"/>
    <w:rsid w:val="00B12C85"/>
    <w:rsid w:val="00B408FC"/>
    <w:rsid w:val="00B61A50"/>
    <w:rsid w:val="00B675C5"/>
    <w:rsid w:val="00BA218D"/>
    <w:rsid w:val="00BA660F"/>
    <w:rsid w:val="00BA6D04"/>
    <w:rsid w:val="00BD617B"/>
    <w:rsid w:val="00BE4259"/>
    <w:rsid w:val="00BF06A7"/>
    <w:rsid w:val="00C25761"/>
    <w:rsid w:val="00C327CC"/>
    <w:rsid w:val="00C46D17"/>
    <w:rsid w:val="00C623C1"/>
    <w:rsid w:val="00C6569A"/>
    <w:rsid w:val="00CC60C0"/>
    <w:rsid w:val="00CF5826"/>
    <w:rsid w:val="00D42E48"/>
    <w:rsid w:val="00D44771"/>
    <w:rsid w:val="00D76CC9"/>
    <w:rsid w:val="00D83C04"/>
    <w:rsid w:val="00D930C1"/>
    <w:rsid w:val="00DE55D2"/>
    <w:rsid w:val="00E35DA4"/>
    <w:rsid w:val="00E5782A"/>
    <w:rsid w:val="00E64B06"/>
    <w:rsid w:val="00F115F0"/>
    <w:rsid w:val="00F279A8"/>
    <w:rsid w:val="00F75C06"/>
    <w:rsid w:val="00FB77B4"/>
    <w:rsid w:val="00FE0E02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433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asciiTheme="minorHAnsi" w:hAnsiTheme="minorHAnsi" w:eastAsiaTheme="minorEastAsia"/>
        <w:sz w:val="22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A1A01"/>
    <w:rPr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1A1A01"/>
    <w:pPr>
      <w:keepNext/>
      <w:spacing w:before="240" w:after="60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before="240" w:after="60"/>
      <w:outlineLvl w:val="1"/>
    </w:pPr>
    <w:rPr>
      <w:rFonts w:asciiTheme="majorHAnsi" w:hAnsiTheme="majorHAnsi" w:eastAsiaTheme="majorEastAsia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before="240" w:after="60"/>
      <w:outlineLvl w:val="2"/>
    </w:pPr>
    <w:rPr>
      <w:rFonts w:asciiTheme="majorHAnsi" w:hAnsiTheme="majorHAnsi" w:eastAsiaTheme="majorEastAsia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before="240" w:after="60"/>
      <w:outlineLvl w:val="6"/>
    </w:p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before="240" w:after="60"/>
      <w:outlineLvl w:val="7"/>
    </w:pPr>
    <w:rPr>
      <w:i/>
      <w:iCs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before="240" w:after="60"/>
      <w:outlineLvl w:val="8"/>
    </w:pPr>
    <w:rPr>
      <w:rFonts w:asciiTheme="majorHAnsi" w:hAnsiTheme="majorHAnsi" w:eastAsiaTheme="majorEastAsia"/>
      <w:sz w:val="22"/>
      <w:szCs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2775D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2775D1"/>
    <w:rPr>
      <w:rFonts w:eastAsia="Times New Roman" w:cs="Times New Roman"/>
      <w:position w:val="16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1A1A01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2775D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2775D1"/>
    <w:rPr>
      <w:rFonts w:ascii="Tahoma" w:hAnsi="Tahoma" w:eastAsia="Times New Roman" w:cs="Tahoma"/>
      <w:position w:val="16"/>
      <w:sz w:val="16"/>
      <w:szCs w:val="16"/>
      <w:lang w:eastAsia="hr-HR"/>
    </w:rPr>
  </w:style>
  <w:style w:type="character" w:styleId="Naslov1Char" w:customStyle="true">
    <w:name w:val="Naslov 1 Char"/>
    <w:basedOn w:val="Zadanifontodlomka"/>
    <w:link w:val="Naslov1"/>
    <w:uiPriority w:val="9"/>
    <w:rsid w:val="001A1A01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1A1A01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1A1A01"/>
    <w:rPr>
      <w:rFonts w:asciiTheme="majorHAnsi" w:hAnsiTheme="majorHAnsi" w:eastAsiaTheme="majorEastAsia"/>
      <w:b/>
      <w:bCs/>
      <w:sz w:val="26"/>
      <w:szCs w:val="26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1A1A01"/>
    <w:rPr>
      <w:b/>
      <w:bCs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1A1A01"/>
    <w:rPr>
      <w:rFonts w:asciiTheme="majorHAnsi" w:hAnsiTheme="majorHAnsi" w:eastAsiaTheme="majorEastAsia"/>
    </w:rPr>
  </w:style>
  <w:style w:type="paragraph" w:styleId="Naslov">
    <w:name w:val="Title"/>
    <w:basedOn w:val="Normal"/>
    <w:next w:val="Normal"/>
    <w:link w:val="NaslovChar"/>
    <w:uiPriority w:val="10"/>
    <w:qFormat/>
    <w:rsid w:val="001A1A01"/>
    <w:pPr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NaslovChar" w:customStyle="true">
    <w:name w:val="Naslov Char"/>
    <w:basedOn w:val="Zadanifontodlomka"/>
    <w:link w:val="Naslov"/>
    <w:uiPriority w:val="10"/>
    <w:rsid w:val="001A1A01"/>
    <w:rPr>
      <w:rFonts w:asciiTheme="majorHAnsi" w:hAnsiTheme="majorHAnsi" w:eastAsiaTheme="majorEastAsia"/>
      <w:b/>
      <w:bCs/>
      <w:kern w:val="28"/>
      <w:sz w:val="32"/>
      <w:szCs w:val="3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hAnsiTheme="majorHAnsi" w:eastAsiaTheme="majorEastAsia"/>
    </w:rPr>
  </w:style>
  <w:style w:type="character" w:styleId="PodnaslovChar" w:customStyle="true">
    <w:name w:val="Podnaslov Char"/>
    <w:basedOn w:val="Zadanifontodlomka"/>
    <w:link w:val="Podnaslov"/>
    <w:uiPriority w:val="11"/>
    <w:rsid w:val="001A1A01"/>
    <w:rPr>
      <w:rFonts w:asciiTheme="majorHAnsi" w:hAnsiTheme="majorHAnsi" w:eastAsiaTheme="majorEastAsia"/>
      <w:sz w:val="24"/>
      <w:szCs w:val="24"/>
    </w:rPr>
  </w:style>
  <w:style w:type="character" w:styleId="Naglaeno">
    <w:name w:val="Strong"/>
    <w:basedOn w:val="Zadanifontodlomka"/>
    <w:uiPriority w:val="22"/>
    <w:qFormat/>
    <w:rsid w:val="001A1A01"/>
    <w:rPr>
      <w:b/>
      <w:bCs/>
    </w:rPr>
  </w:style>
  <w:style w:type="character" w:styleId="Istaknuto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type="paragraph" w:styleId="Bezproreda">
    <w:name w:val="No Spacing"/>
    <w:basedOn w:val="Normal"/>
    <w:uiPriority w:val="1"/>
    <w:qFormat/>
    <w:rsid w:val="001A1A01"/>
    <w:rPr>
      <w:szCs w:val="32"/>
    </w:rPr>
  </w:style>
  <w:style w:type="paragraph" w:styleId="Citat">
    <w:name w:val="Quote"/>
    <w:basedOn w:val="Normal"/>
    <w:next w:val="Normal"/>
    <w:link w:val="CitatChar"/>
    <w:uiPriority w:val="29"/>
    <w:qFormat/>
    <w:rsid w:val="001A1A01"/>
    <w:rPr>
      <w:i/>
    </w:rPr>
  </w:style>
  <w:style w:type="character" w:styleId="CitatChar" w:customStyle="true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type="character" w:styleId="Neupadljivoisticanje">
    <w:name w:val="Subtle Emphasis"/>
    <w:uiPriority w:val="19"/>
    <w:qFormat/>
    <w:rsid w:val="001A1A01"/>
    <w:rPr>
      <w:i/>
      <w:color w:val="5A5A5A" w:themeColor="text1" w:themeTint="A5"/>
    </w:rPr>
  </w:style>
  <w:style w:type="character" w:styleId="Jakoisticanje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type="character" w:styleId="Neupadljivareferenca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type="character" w:styleId="Istaknutareferenca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type="character" w:styleId="Naslovknjige">
    <w:name w:val="Book Title"/>
    <w:basedOn w:val="Zadanifontodlomka"/>
    <w:uiPriority w:val="33"/>
    <w:qFormat/>
    <w:rsid w:val="001A1A01"/>
    <w:rPr>
      <w:rFonts w:asciiTheme="majorHAnsi" w:hAnsiTheme="majorHAnsi" w:eastAsiaTheme="majorEastAsia"/>
      <w:b/>
      <w:i/>
      <w:sz w:val="24"/>
      <w:szCs w:val="24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type="paragraph" w:styleId="Podnoje">
    <w:name w:val="footer"/>
    <w:basedOn w:val="Normal"/>
    <w:link w:val="PodnojeChar"/>
    <w:uiPriority w:val="99"/>
    <w:unhideWhenUsed/>
    <w:rsid w:val="00FE0E02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E0E02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5314D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314D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314DD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314D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314D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FE0E0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E0E0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14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14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14D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14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14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4956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2309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4523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9546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90449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13546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97494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99340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11215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19204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7594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1324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98340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59266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82589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9274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11838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76227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6620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96265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0405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00868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1984</izvorni_sadrzaj>
    <derivirana_varijabla naziv="DomainObject.Predmet.Broj_1">1984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2013.</izvorni_sadrzaj>
    <derivirana_varijabla naziv="DomainObject.Predmet.DatumOsnivanja_1">4.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svez 1 - 15  u pisarnici
Rješenje-dosuda St-1984/2013-654 preslik dijela spisa prema naredbi od 26.4.2019. 
ide na VTS RH, original u pisarnicu Karlovac</izvorni_sadrzaj>
    <derivirana_varijabla naziv="DomainObject.Predmet.Opis_1">svez 1 - 15  u pisarnici
Rješenje-dosuda St-1984/2013-654 preslik dijela spisa prema naredbi od 26.4.2019. 
ide na VTS RH, original u pisarnicu Karlovac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St-1984/2013</izvorni_sadrzaj>
    <derivirana_varijabla naziv="DomainObject.Predmet.OznakaBroj_1">St-1984/2013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ormar br 16 svez 1-15
20.5.19. spis poslan u ref.</izvorni_sadrzaj>
    <derivirana_varijabla naziv="DomainObject.Predmet.PrimjedbaSuca_1">ormar br 16 svez 1-15
20.5.19. spis poslan u ref.</derivirana_varijabla>
  </DomainObject.Predmet.PrimjedbaSuca>
  <DomainObject.Predmet.ProtustrankaFormated>
    <izvorni_sadrzaj>  DIOKI Organska petrokemija d.d.</izvorni_sadrzaj>
    <derivirana_varijabla naziv="DomainObject.Predmet.ProtustrankaFormated_1">  DIOKI Organska petrokemija d.d.</derivirana_varijabla>
  </DomainObject.Predmet.ProtustrankaFormated>
  <DomainObject.Predmet.ProtustrankaFormatedOIB>
    <izvorni_sadrzaj>  DIOKI Organska petrokemija d.d., OIB 71451172026</izvorni_sadrzaj>
    <derivirana_varijabla naziv="DomainObject.Predmet.ProtustrankaFormatedOIB_1">  DIOKI Organska petrokemija d.d., OIB 71451172026</derivirana_varijabla>
  </DomainObject.Predmet.ProtustrankaFormatedOIB>
  <DomainObject.Predmet.ProtustrankaFormatedWithAdress>
    <izvorni_sadrzaj> DIOKI Organska petrokemija d.d., Čulinečka cesta 252, 10000 Zagreb</izvorni_sadrzaj>
    <derivirana_varijabla naziv="DomainObject.Predmet.ProtustrankaFormatedWithAdress_1"> DIOKI Organska petrokemija d.d., Čulinečka cesta 252, 10000 Zagreb</derivirana_varijabla>
  </DomainObject.Predmet.ProtustrankaFormatedWithAdress>
  <DomainObject.Predmet.ProtustrankaFormatedWithAdressOIB>
    <izvorni_sadrzaj> DIOKI Organska petrokemija d.d., OIB 71451172026, Čulinečka cesta 252, 10000 Zagreb</izvorni_sadrzaj>
    <derivirana_varijabla naziv="DomainObject.Predmet.ProtustrankaFormatedWithAdressOIB_1"> DIOKI Organska petrokemija d.d., OIB 71451172026, Čulinečka cesta 252, 10000 Zagreb</derivirana_varijabla>
  </DomainObject.Predmet.ProtustrankaFormatedWithAdressOIB>
  <DomainObject.Predmet.ProtustrankaWithAdress>
    <izvorni_sadrzaj>DIOKI Organska petrokemija d.d. Čulinečka cesta 252, 10000 Zagreb</izvorni_sadrzaj>
    <derivirana_varijabla naziv="DomainObject.Predmet.ProtustrankaWithAdress_1">DIOKI Organska petrokemija d.d. Čulinečka cesta 252, 10000 Zagreb</derivirana_varijabla>
  </DomainObject.Predmet.ProtustrankaWithAdress>
  <DomainObject.Predmet.ProtustrankaWithAdressOIB>
    <izvorni_sadrzaj>DIOKI Organska petrokemija d.d., OIB 71451172026, Čulinečka cesta 252, 10000 Zagreb</izvorni_sadrzaj>
    <derivirana_varijabla naziv="DomainObject.Predmet.ProtustrankaWithAdressOIB_1">DIOKI Organska petrokemija d.d., OIB 71451172026, Čulinečka cesta 252, 10000 Zagreb</derivirana_varijabla>
  </DomainObject.Predmet.ProtustrankaWithAdressOIB>
  <DomainObject.Predmet.ProtustrankaNazivFormated>
    <izvorni_sadrzaj>DIOKI Organska petrokemija d.d.</izvorni_sadrzaj>
    <derivirana_varijabla naziv="DomainObject.Predmet.ProtustrankaNazivFormated_1">DIOKI Organska petrokemija d.d.</derivirana_varijabla>
  </DomainObject.Predmet.ProtustrankaNazivFormated>
  <DomainObject.Predmet.ProtustrankaNazivFormatedOIB>
    <izvorni_sadrzaj>DIOKI Organska petrokemija d.d., OIB 71451172026</izvorni_sadrzaj>
    <derivirana_varijabla naziv="DomainObject.Predmet.ProtustrankaNazivFormatedOIB_1">DIOKI Organska petrokemija d.d., OIB 71451172026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TVORNICA TURBINA d.o.o.; SIGMA S VL. SLAVKO PERIĆ; POLJO-PROM d.o.o. za usluge; ODRŽAVANJE I IZGRADNJA POGONA d.o.o. za proizvodnju, trgovinu i usluge; TIHOMIR BRNJANEC; MIHAEL IVANOVIĆ; RESINEX CROATIA d.o.o. za trgovinu i usluge; ZVONKO GULIŠ; STJEPAN MATEJČIĆ; JAVNA VATROGASNA POSTROJBA; PIMEX, d.o.o. za proizvodnju poljoprivredne mehanizacije, vanjsku i unutarnju trgovinu; E E- SERVIS ZA POPRAVAK STROJEVA VL. JAKAC ECIO; VILSTROJ društvo s ograničenom odgovornošću za usluge i trgovinu; SOLAR BILIĆ d.o.o. za proizvodnju energije i usluge; LUKA PIRŠLJIN; IVERO društvo s ograničenom odgovornošću za trgovinu i usluge; DVD BIŠKUPCI; DOBROVOLJNO VATROGASNO DRUŠTVO ČAZMA; VESNA RUKAVINA; JOSIP JAKOUBEK; DARIO VIDOVIĆ; SIROVINA društvo s ograničenom odgovornošću za ekologiju i gospodarenje otpadom; FAGUS DRV. OBRT VL. ANTUN KLJAIĆ; VAR društvo s ograničenom odgovornošću za unutarnju i vanjsku trgovinu i usluge; 3 K.F. d.o.o. za trgovinu i usluge; VATROGASNA ZAJEDNICA OPĆINA POPOVAČA; TRCZ RABLJENA VOZILA d.o.o. za trgovinu i usluge; IVAN KLJAIĆ; JUNGO, d.o.o.  za trgovinu i usluge, turistička agencija; AUTOP. AUTOD. IVAN PAVLOVIĆ; VTROGASNA ZAJEDNICA DARUVAR; BOŽIDAR BARTOL; FRANJO BOŽIĆ; INFORMATIČKE TEHNOLOGIJE AUDAX d.o.o. za informatiku i poslovno savjetovanje; AUTO-DABO društvo s ograničenom odgovornošću za trgovinu i usluge; BRKOVIĆ društvo s ograničenom odgovornošću za preradu otpadnih materijala, trgovinu i usluge; PILANA JAKLIĆ; KLAR-IVA d.o.o. za trgovinu i usluge; VITKOVIĆ PROM društvo s ograničenom odgovornošću za usluge, trgovinu i uvoz-izvoz; SAMO TREBA DELATI d.o.o. za trgovinu i usluge; ZE - TRA društvo s ograničenom odgovornošću za proizvodnju, marketing i transport; CE-ZA-R Centar za reciklažu d.o.o.; DANICA ANTOLKOVIĆ; CENTAR ZA KOMBINIRANI TRANSPORT ZAGREB, d.d. za proizvodnju, prijevoz, otpremništvo i trgovinu; Gordan Hudina; CIOS CARGO društvo s ograničenom odgovornošću za iznajmljivanje vozila i opreme; MAMIĆ PERIĆ REBERSKI RIMAC Odvjetničko društvo, društvo s ograničenom odgovornošću; KMAG d.o.o. zastupstvo; DIART d.o.o. za proizvodnju i usluge; TISKARA REPRINT d.o.o. za tiskarsku djelatnost; Grad Zagreb; Kvantum gradnja društvo s ograničenom odgovornošću za graditeljstvo; TRCZ AUTOMOBILI d.o.o. za trgovinu i usluge</izvorni_sadrzaj>
    <derivirana_varijabla naziv="DomainObject.Predmet.StrankaFormated_1">  FINA ZAGREB; TVORNICA TURBINA d.o.o.; SIGMA S VL. SLAVKO PERIĆ; POLJO-PROM d.o.o. za usluge; ODRŽAVANJE I IZGRADNJA POGONA d.o.o. za proizvodnju, trgovinu i usluge; TIHOMIR BRNJANEC; MIHAEL IVANOVIĆ; RESINEX CROATIA d.o.o. za trgovinu i usluge; ZVONKO GULIŠ; STJEPAN MATEJČIĆ; JAVNA VATROGASNA POSTROJBA; PIMEX, d.o.o. za proizvodnju poljoprivredne mehanizacije, vanjsku i unutarnju trgovinu; E E- SERVIS ZA POPRAVAK STROJEVA VL. JAKAC ECIO; VILSTROJ društvo s ograničenom odgovornošću za usluge i trgovinu; SOLAR BILIĆ d.o.o. za proizvodnju energije i usluge; LUKA PIRŠLJIN; IVERO društvo s ograničenom odgovornošću za trgovinu i usluge; DVD BIŠKUPCI; DOBROVOLJNO VATROGASNO DRUŠTVO ČAZMA; VESNA RUKAVINA; JOSIP JAKOUBEK; DARIO VIDOVIĆ; SIROVINA društvo s ograničenom odgovornošću za ekologiju i gospodarenje otpadom; FAGUS DRV. OBRT VL. ANTUN KLJAIĆ; VAR društvo s ograničenom odgovornošću za unutarnju i vanjsku trgovinu i usluge; 3 K.F. d.o.o. za trgovinu i usluge; VATROGASNA ZAJEDNICA OPĆINA POPOVAČA; TRCZ RABLJENA VOZILA d.o.o. za trgovinu i usluge; IVAN KLJAIĆ; JUNGO, d.o.o.  za trgovinu i usluge, turistička agencija; AUTOP. AUTOD. IVAN PAVLOVIĆ; VTROGASNA ZAJEDNICA DARUVAR; BOŽIDAR BARTOL; FRANJO BOŽIĆ; INFORMATIČKE TEHNOLOGIJE AUDAX d.o.o. za informatiku i poslovno savjetovanje; AUTO-DABO društvo s ograničenom odgovornošću za trgovinu i usluge; BRKOVIĆ društvo s ograničenom odgovornošću za preradu otpadnih materijala, trgovinu i usluge; PILANA JAKLIĆ; KLAR-IVA d.o.o. za trgovinu i usluge; VITKOVIĆ PROM društvo s ograničenom odgovornošću za usluge, trgovinu i uvoz-izvoz; SAMO TREBA DELATI d.o.o. za trgovinu i usluge; ZE - TRA društvo s ograničenom odgovornošću za proizvodnju, marketing i transport; CE-ZA-R Centar za reciklažu d.o.o.; DANICA ANTOLKOVIĆ; CENTAR ZA KOMBINIRANI TRANSPORT ZAGREB, d.d. za proizvodnju, prijevoz, otpremništvo i trgovinu; Gordan Hudina; CIOS CARGO društvo s ograničenom odgovornošću za iznajmljivanje vozila i opreme; MAMIĆ PERIĆ REBERSKI RIMAC Odvjetničko društvo, društvo s ograničenom odgovornošću; KMAG d.o.o. zastupstvo; DIART d.o.o. za proizvodnju i usluge; TISKARA REPRINT d.o.o. za tiskarsku djelatnost; Grad Zagreb; Kvantum gradnja društvo s ograničenom odgovornošću za graditeljstvo; TRCZ AUTOMOBILI d.o.o. za trgovinu i usluge</derivirana_varijabla>
  </DomainObject.Predmet.StrankaFormated>
  <DomainObject.Predmet.StrankaFormatedOIB>
    <izvorni_sadrzaj>  FINA ZAGREB, OIB 85821130368; TVORNICA TURBINA d.o.o., OIB 32258484464; SIGMA S VL. SLAVKO PERIĆ, OIB 40207522223; POLJO-PROM d.o.o. za usluge, OIB 26189340470; ODRŽAVANJE I IZGRADNJA POGONA d.o.o. za proizvodnju, trgovinu i usluge, OIB 37154625188; TIHOMIR BRNJANEC; MIHAEL IVANOVIĆ; RESINEX CROATIA d.o.o. za trgovinu i usluge, OIB 79438419256; ZVONKO GULIŠ; STJEPAN MATEJČIĆ; JAVNA VATROGASNA POSTROJBA; PIMEX, d.o.o. za proizvodnju poljoprivredne mehanizacije, vanjsku i unutarnju trgovinu, OIB 03517896862; E E- SERVIS ZA POPRAVAK STROJEVA VL. JAKAC ECIO, OIB 91901325663; VILSTROJ društvo s ograničenom odgovornošću za usluge i trgovinu, OIB 14411754953; SOLAR BILIĆ d.o.o. za proizvodnju energije i usluge, OIB 22052348114; LUKA PIRŠLJIN; IVERO društvo s ograničenom odgovornošću za trgovinu i usluge, OIB 89206455960; DVD BIŠKUPCI, OIB 75933519360; DOBROVOLJNO VATROGASNO DRUŠTVO ČAZMA, OIB 30314115980; VESNA RUKAVINA; JOSIP JAKOUBEK; DARIO VIDOVIĆ; SIROVINA društvo s ograničenom odgovornošću za ekologiju i gospodarenje otpadom, OIB 30322785480; FAGUS DRV. OBRT VL. ANTUN KLJAIĆ, OIB 01290178100; VAR društvo s ograničenom odgovornošću za unutarnju i vanjsku trgovinu i usluge, OIB 66402309304; 3 K.F. d.o.o. za trgovinu i usluge, OIB 49939600448; VATROGASNA ZAJEDNICA OPĆINA POPOVAČA; TRCZ RABLJENA VOZILA d.o.o. za trgovinu i usluge, OIB 39500334369; IVAN KLJAIĆ; JUNGO, d.o.o.  za trgovinu i usluge, turistička agencija, OIB 66632728885; AUTOP. AUTOD. IVAN PAVLOVIĆ, OIB 96963825773; VTROGASNA ZAJEDNICA DARUVAR; BOŽIDAR BARTOL, OIB 77422815118; FRANJO BOŽIĆ; INFORMATIČKE TEHNOLOGIJE AUDAX d.o.o. za informatiku i poslovno savjetovanje, OIB 28434783841; AUTO-DABO društvo s ograničenom odgovornošću za trgovinu i usluge, OIB 81363721800; BRKOVIĆ društvo s ograničenom odgovornošću za preradu otpadnih materijala, trgovinu i usluge, OIB 69326119226; PILANA JAKLIĆ, OIB 74345196762; KLAR-IVA d.o.o. za trgovinu i usluge, OIB 03963335960; VITKOVIĆ PROM društvo s ograničenom odgovornošću za usluge, trgovinu i uvoz-izvoz, OIB 50705099618; SAMO TREBA DELATI d.o.o. za trgovinu i usluge, OIB 91854435907; ZE - TRA društvo s ograničenom odgovornošću za proizvodnju, marketing i transport, OIB 84412170391; CE-ZA-R Centar za reciklažu d.o.o., OIB 03860945174; DANICA ANTOLKOVIĆ; CENTAR ZA KOMBINIRANI TRANSPORT ZAGREB, d.d. za proizvodnju, prijevoz, otpremništvo i trgovinu, OIB 49800593791; Gordan Hudina, OIB 55156531315; CIOS CARGO društvo s ograničenom odgovornošću za iznajmljivanje vozila i opreme, OIB 15284306775; MAMIĆ PERIĆ REBERSKI RIMAC Odvjetničko društvo, društvo s ograničenom odgovornošću, OIB 32802230502; KMAG d.o.o. zastupstvo, OIB 50122329920; DIART d.o.o. za proizvodnju i usluge, OIB 06185898392; TISKARA REPRINT d.o.o. za tiskarsku djelatnost, OIB 91226922948; Grad Zagreb; Kvantum gradnja društvo s ograničenom odgovornošću za graditeljstvo, OIB 62748007682; TRCZ AUTOMOBILI d.o.o. za trgovinu i usluge, OIB 49622102670</izvorni_sadrzaj>
    <derivirana_varijabla naziv="DomainObject.Predmet.StrankaFormatedOIB_1">  FINA ZAGREB, OIB 85821130368; TVORNICA TURBINA d.o.o., OIB 32258484464; SIGMA S VL. SLAVKO PERIĆ, OIB 40207522223; POLJO-PROM d.o.o. za usluge, OIB 26189340470; ODRŽAVANJE I IZGRADNJA POGONA d.o.o. za proizvodnju, trgovinu i usluge, OIB 37154625188; TIHOMIR BRNJANEC; MIHAEL IVANOVIĆ; RESINEX CROATIA d.o.o. za trgovinu i usluge, OIB 79438419256; ZVONKO GULIŠ; STJEPAN MATEJČIĆ; JAVNA VATROGASNA POSTROJBA; PIMEX, d.o.o. za proizvodnju poljoprivredne mehanizacije, vanjsku i unutarnju trgovinu, OIB 03517896862; E E- SERVIS ZA POPRAVAK STROJEVA VL. JAKAC ECIO, OIB 91901325663; VILSTROJ društvo s ograničenom odgovornošću za usluge i trgovinu, OIB 14411754953; SOLAR BILIĆ d.o.o. za proizvodnju energije i usluge, OIB 22052348114; LUKA PIRŠLJIN; IVERO društvo s ograničenom odgovornošću za trgovinu i usluge, OIB 89206455960; DVD BIŠKUPCI, OIB 75933519360; DOBROVOLJNO VATROGASNO DRUŠTVO ČAZMA, OIB 30314115980; VESNA RUKAVINA; JOSIP JAKOUBEK; DARIO VIDOVIĆ; SIROVINA društvo s ograničenom odgovornošću za ekologiju i gospodarenje otpadom, OIB 30322785480; FAGUS DRV. OBRT VL. ANTUN KLJAIĆ, OIB 01290178100; VAR društvo s ograničenom odgovornošću za unutarnju i vanjsku trgovinu i usluge, OIB 66402309304; 3 K.F. d.o.o. za trgovinu i usluge, OIB 49939600448; VATROGASNA ZAJEDNICA OPĆINA POPOVAČA; TRCZ RABLJENA VOZILA d.o.o. za trgovinu i usluge, OIB 39500334369; IVAN KLJAIĆ; JUNGO, d.o.o.  za trgovinu i usluge, turistička agencija, OIB 66632728885; AUTOP. AUTOD. IVAN PAVLOVIĆ, OIB 96963825773; VTROGASNA ZAJEDNICA DARUVAR; BOŽIDAR BARTOL, OIB 77422815118; FRANJO BOŽIĆ; INFORMATIČKE TEHNOLOGIJE AUDAX d.o.o. za informatiku i poslovno savjetovanje, OIB 28434783841; AUTO-DABO društvo s ograničenom odgovornošću za trgovinu i usluge, OIB 81363721800; BRKOVIĆ društvo s ograničenom odgovornošću za preradu otpadnih materijala, trgovinu i usluge, OIB 69326119226; PILANA JAKLIĆ, OIB 74345196762; KLAR-IVA d.o.o. za trgovinu i usluge, OIB 03963335960; VITKOVIĆ PROM društvo s ograničenom odgovornošću za usluge, trgovinu i uvoz-izvoz, OIB 50705099618; SAMO TREBA DELATI d.o.o. za trgovinu i usluge, OIB 91854435907; ZE - TRA društvo s ograničenom odgovornošću za proizvodnju, marketing i transport, OIB 84412170391; CE-ZA-R Centar za reciklažu d.o.o., OIB 03860945174; DANICA ANTOLKOVIĆ; CENTAR ZA KOMBINIRANI TRANSPORT ZAGREB, d.d. za proizvodnju, prijevoz, otpremništvo i trgovinu, OIB 49800593791; Gordan Hudina, OIB 55156531315; CIOS CARGO društvo s ograničenom odgovornošću za iznajmljivanje vozila i opreme, OIB 15284306775; MAMIĆ PERIĆ REBERSKI RIMAC Odvjetničko društvo, društvo s ograničenom odgovornošću, OIB 32802230502; KMAG d.o.o. zastupstvo, OIB 50122329920; DIART d.o.o. za proizvodnju i usluge, OIB 06185898392; TISKARA REPRINT d.o.o. za tiskarsku djelatnost, OIB 91226922948; Grad Zagreb; Kvantum gradnja društvo s ograničenom odgovornošću za graditeljstvo, OIB 62748007682; TRCZ AUTOMOBILI d.o.o. za trgovinu i usluge, OIB 49622102670</derivirana_varijabla>
  </DomainObject.Predmet.StrankaFormatedOIB>
  <DomainObject.Predmet.StrankaFormatedWithAdress>
    <izvorni_sadrzaj> FINA ZAGREB, KOTURAŠKA 43, 10000 Zagreb; TVORNICA TURBINA d.o.o., Stanka Vraza 53, 47000 Karlovac; SIGMA S VL. SLAVKO PERIĆ; POLJO-PROM d.o.o. za usluge, Križanići 27, 10020 Hrašće Turopoljsko; ODRŽAVANJE I IZGRADNJA POGONA d.o.o. za proizvodnju, trgovinu i usluge, Savska opatovina 34, Zagreb; TIHOMIR BRNJANEC; MIHAEL IVANOVIĆ; RESINEX CROATIA d.o.o. za trgovinu i usluge, Kreše Golika 5, Zagreb; ZVONKO GULIŠ; STJEPAN MATEJČIĆ; JAVNA VATROGASNA POSTROJBA; PIMEX, d.o.o. za proizvodnju poljoprivredne mehanizacije, vanjsku i unutarnju trgovinu, Lukavec, Nova cesta 16, 10410 Velika Gorica; E E- SERVIS ZA POPRAVAK STROJEVA VL. JAKAC ECIO; VILSTROJ društvo s ograničenom odgovornošću za usluge i trgovinu, Mažinjica 77, 52420 Buzet; SOLAR BILIĆ d.o.o. za proizvodnju energije i usluge, Kraljevec 16, Zagreb; LUKA PIRŠLJIN; IVERO društvo s ograničenom odgovornošću za trgovinu i usluge, Planinska 13, 10360 Sesvete; DVD BIŠKUPCI; DOBROVOLJNO VATROGASNO DRUŠTVO ČAZMA; VESNA RUKAVINA; JOSIP JAKOUBEK; DARIO VIDOVIĆ; SIROVINA društvo s ograničenom odgovornošću za ekologiju i gospodarenje otpadom, Ulica 29. rujna 2, 43000 Bjelovar; FAGUS DRV. OBRT VL. ANTUN KLJAIĆ; VAR društvo s ograničenom odgovornošću za unutarnju i vanjsku trgovinu i usluge, Primišljanska 3, Zagreb; 3 K.F. d.o.o. za trgovinu i usluge, Ivanićgradska 42, Zagreb; VATROGASNA ZAJEDNICA OPĆINA POPOVAČA; TRCZ RABLJENA VOZILA d.o.o. za trgovinu i usluge, Zagrebačka 118, 10360 Sesvete; IVAN KLJAIĆ; JUNGO, d.o.o.  za trgovinu i usluge, turistička agencija, Poljička cesta 22, 21315 Jesenice; AUTOP. AUTOD. IVAN PAVLOVIĆ; VTROGASNA ZAJEDNICA DARUVAR; BOŽIDAR BARTOL; FRANJO BOŽIĆ; INFORMATIČKE TEHNOLOGIJE AUDAX d.o.o. za informatiku i poslovno savjetovanje, Petra Krešimira IV br. 5, 35000 Slavonski Brod; AUTO-DABO društvo s ograničenom odgovornošću za trgovinu i usluge, Kaniža/bb, 42240 Kaniža; BRKOVIĆ društvo s ograničenom odgovornošću za preradu otpadnih materijala, trgovinu i usluge, Industrijska 3, 10431 Sveta Nedelja; PILANA JAKLIĆ; KLAR-IVA d.o.o. za trgovinu i usluge, Luja Adamiča 13, Zagreb; VITKOVIĆ PROM društvo s ograničenom odgovornošću za usluge, trgovinu i uvoz-izvoz, Bocakova 48, 10380 Sveti Ivan Zelina; SAMO TREBA DELATI d.o.o. za trgovinu i usluge, Selska 8, 10437 Bestovje; ZE - TRA društvo s ograničenom odgovornošću za proizvodnju, marketing i transport, Krečaves 91a, 10380 Sveti Ivan Zelina; CE-ZA-R Centar za reciklažu d.o.o., Josipa Lončara 15, Zagreb; DANICA ANTOLKOVIĆ; CENTAR ZA KOMBINIRANI TRANSPORT ZAGREB, d.d. za proizvodnju, prijevoz, otpremništvo i trgovinu, Trg senjskih uskoka 7-8, Zagreb; Gordan Hudina, Čalogovićeva Ulica 1, 10000 Zagreb; CIOS CARGO društvo s ograničenom odgovornošću za iznajmljivanje vozila i opreme, Josipa Lončara 15, 10000 Zagreb; MAMIĆ PERIĆ REBERSKI RIMAC Odvjetničko društvo, društvo s ograničenom odgovornošću, Ivana Lučića 2A, 10000 Zagreb; KMAG d.o.o. zastupstvo, Gornjostupnička 18/J, 10255 Gornji Stupnik; DIART d.o.o. za proizvodnju i usluge, Slavonska avenija 52 g, 10000 Zagreb; TISKARA REPRINT d.o.o. za tiskarsku djelatnost, Kostanjevec 37, 10000 Zagreb; Grad Zagreb; Kvantum gradnja društvo s ograničenom odgovornošću za graditeljstvo, Dr. Ivana Novaka 38, 40000 Čakovec; TRCZ AUTOMOBILI d.o.o. za trgovinu i usluge, Savska Opatovina 42, 10000 Zagreb</izvorni_sadrzaj>
    <derivirana_varijabla naziv="DomainObject.Predmet.StrankaFormatedWithAdress_1"> FINA ZAGREB, KOTURAŠKA 43, 10000 Zagreb; TVORNICA TURBINA d.o.o., Stanka Vraza 53, 47000 Karlovac; SIGMA S VL. SLAVKO PERIĆ; POLJO-PROM d.o.o. za usluge, Križanići 27, 10020 Hrašće Turopoljsko; ODRŽAVANJE I IZGRADNJA POGONA d.o.o. za proizvodnju, trgovinu i usluge, Savska opatovina 34, Zagreb; TIHOMIR BRNJANEC; MIHAEL IVANOVIĆ; RESINEX CROATIA d.o.o. za trgovinu i usluge, Kreše Golika 5, Zagreb; ZVONKO GULIŠ; STJEPAN MATEJČIĆ; JAVNA VATROGASNA POSTROJBA; PIMEX, d.o.o. za proizvodnju poljoprivredne mehanizacije, vanjsku i unutarnju trgovinu, Lukavec, Nova cesta 16, 10410 Velika Gorica; E E- SERVIS ZA POPRAVAK STROJEVA VL. JAKAC ECIO; VILSTROJ društvo s ograničenom odgovornošću za usluge i trgovinu, Mažinjica 77, 52420 Buzet; SOLAR BILIĆ d.o.o. za proizvodnju energije i usluge, Kraljevec 16, Zagreb; LUKA PIRŠLJIN; IVERO društvo s ograničenom odgovornošću za trgovinu i usluge, Planinska 13, 10360 Sesvete; DVD BIŠKUPCI; DOBROVOLJNO VATROGASNO DRUŠTVO ČAZMA; VESNA RUKAVINA; JOSIP JAKOUBEK; DARIO VIDOVIĆ; SIROVINA društvo s ograničenom odgovornošću za ekologiju i gospodarenje otpadom, Ulica 29. rujna 2, 43000 Bjelovar; FAGUS DRV. OBRT VL. ANTUN KLJAIĆ; VAR društvo s ograničenom odgovornošću za unutarnju i vanjsku trgovinu i usluge, Primišljanska 3, Zagreb; 3 K.F. d.o.o. za trgovinu i usluge, Ivanićgradska 42, Zagreb; VATROGASNA ZAJEDNICA OPĆINA POPOVAČA; TRCZ RABLJENA VOZILA d.o.o. za trgovinu i usluge, Zagrebačka 118, 10360 Sesvete; IVAN KLJAIĆ; JUNGO, d.o.o.  za trgovinu i usluge, turistička agencija, Poljička cesta 22, 21315 Jesenice; AUTOP. AUTOD. IVAN PAVLOVIĆ; VTROGASNA ZAJEDNICA DARUVAR; BOŽIDAR BARTOL; FRANJO BOŽIĆ; INFORMATIČKE TEHNOLOGIJE AUDAX d.o.o. za informatiku i poslovno savjetovanje, Petra Krešimira IV br. 5, 35000 Slavonski Brod; AUTO-DABO društvo s ograničenom odgovornošću za trgovinu i usluge, Kaniža/bb, 42240 Kaniža; BRKOVIĆ društvo s ograničenom odgovornošću za preradu otpadnih materijala, trgovinu i usluge, Industrijska 3, 10431 Sveta Nedelja; PILANA JAKLIĆ; KLAR-IVA d.o.o. za trgovinu i usluge, Luja Adamiča 13, Zagreb; VITKOVIĆ PROM društvo s ograničenom odgovornošću za usluge, trgovinu i uvoz-izvoz, Bocakova 48, 10380 Sveti Ivan Zelina; SAMO TREBA DELATI d.o.o. za trgovinu i usluge, Selska 8, 10437 Bestovje; ZE - TRA društvo s ograničenom odgovornošću za proizvodnju, marketing i transport, Krečaves 91a, 10380 Sveti Ivan Zelina; CE-ZA-R Centar za reciklažu d.o.o., Josipa Lončara 15, Zagreb; DANICA ANTOLKOVIĆ; CENTAR ZA KOMBINIRANI TRANSPORT ZAGREB, d.d. za proizvodnju, prijevoz, otpremništvo i trgovinu, Trg senjskih uskoka 7-8, Zagreb; Gordan Hudina, Čalogovićeva Ulica 1, 10000 Zagreb; CIOS CARGO društvo s ograničenom odgovornošću za iznajmljivanje vozila i opreme, Josipa Lončara 15, 10000 Zagreb; MAMIĆ PERIĆ REBERSKI RIMAC Odvjetničko društvo, društvo s ograničenom odgovornošću, Ivana Lučića 2A, 10000 Zagreb; KMAG d.o.o. zastupstvo, Gornjostupnička 18/J, 10255 Gornji Stupnik; DIART d.o.o. za proizvodnju i usluge, Slavonska avenija 52 g, 10000 Zagreb; TISKARA REPRINT d.o.o. za tiskarsku djelatnost, Kostanjevec 37, 10000 Zagreb; Grad Zagreb; Kvantum gradnja društvo s ograničenom odgovornošću za graditeljstvo, Dr. Ivana Novaka 38, 40000 Čakovec; TRCZ AUTOMOBILI d.o.o. za trgovinu i usluge, Savska Opatovina 42, 10000 Zagreb</derivirana_varijabla>
  </DomainObject.Predmet.StrankaFormatedWithAdress>
  <DomainObject.Predmet.StrankaFormatedWithAdressOIB>
    <izvorni_sadrzaj> FINA ZAGREB, OIB 85821130368, KOTURAŠKA 43, 10000 Zagreb; TVORNICA TURBINA d.o.o., OIB 32258484464, Stanka Vraza 53, 47000 Karlovac; SIGMA S VL. SLAVKO PERIĆ, OIB 40207522223; POLJO-PROM d.o.o. za usluge, OIB 26189340470, Križanići 27, 10020 Hrašće Turopoljsko; ODRŽAVANJE I IZGRADNJA POGONA d.o.o. za proizvodnju, trgovinu i usluge, OIB 37154625188, Savska opatovina 34, Zagreb; TIHOMIR BRNJANEC; MIHAEL IVANOVIĆ; RESINEX CROATIA d.o.o. za trgovinu i usluge, OIB 79438419256, Kreše Golika 5, Zagreb; ZVONKO GULIŠ; STJEPAN MATEJČIĆ; JAVNA VATROGASNA POSTROJBA; PIMEX, d.o.o. za proizvodnju poljoprivredne mehanizacije, vanjsku i unutarnju trgovinu, OIB 03517896862, Lukavec, Nova cesta 16, 10410 Velika Gorica; E E- SERVIS ZA POPRAVAK STROJEVA VL. JAKAC ECIO, OIB 91901325663; VILSTROJ društvo s ograničenom odgovornošću za usluge i trgovinu, OIB 14411754953, Mažinjica 77, 52420 Buzet; SOLAR BILIĆ d.o.o. za proizvodnju energije i usluge, OIB 22052348114, Kraljevec 16, Zagreb; LUKA PIRŠLJIN; IVERO društvo s ograničenom odgovornošću za trgovinu i usluge, OIB 89206455960, Planinska 13, 10360 Sesvete; DVD BIŠKUPCI, OIB 75933519360; DOBROVOLJNO VATROGASNO DRUŠTVO ČAZMA, OIB 30314115980; VESNA RUKAVINA; JOSIP JAKOUBEK; DARIO VIDOVIĆ; SIROVINA društvo s ograničenom odgovornošću za ekologiju i gospodarenje otpadom, OIB 30322785480, Ulica 29. rujna 2, 43000 Bjelovar; FAGUS DRV. OBRT VL. ANTUN KLJAIĆ, OIB 01290178100; VAR društvo s ograničenom odgovornošću za unutarnju i vanjsku trgovinu i usluge, OIB 66402309304, Primišljanska 3, Zagreb; 3 K.F. d.o.o. za trgovinu i usluge, OIB 49939600448, Ivanićgradska 42, Zagreb; VATROGASNA ZAJEDNICA OPĆINA POPOVAČA; TRCZ RABLJENA VOZILA d.o.o. za trgovinu i usluge, OIB 39500334369, Zagrebačka 118, 10360 Sesvete; IVAN KLJAIĆ; JUNGO, d.o.o.  za trgovinu i usluge, turistička agencija, OIB 66632728885, Poljička cesta 22, 21315 Jesenice; AUTOP. AUTOD. IVAN PAVLOVIĆ, OIB 96963825773; VTROGASNA ZAJEDNICA DARUVAR; BOŽIDAR BARTOL, OIB 77422815118; FRANJO BOŽIĆ; INFORMATIČKE TEHNOLOGIJE AUDAX d.o.o. za informatiku i poslovno savjetovanje, OIB 28434783841, Petra Krešimira IV br. 5, 35000 Slavonski Brod; AUTO-DABO društvo s ograničenom odgovornošću za trgovinu i usluge, OIB 81363721800, Kaniža/bb, 42240 Kaniža; BRKOVIĆ društvo s ograničenom odgovornošću za preradu otpadnih materijala, trgovinu i usluge, OIB 69326119226, Industrijska 3, 10431 Sveta Nedelja; PILANA JAKLIĆ, OIB 74345196762; KLAR-IVA d.o.o. za trgovinu i usluge, OIB 03963335960, Luja Adamiča 13, Zagreb; VITKOVIĆ PROM društvo s ograničenom odgovornošću za usluge, trgovinu i uvoz-izvoz, OIB 50705099618, Bocakova 48, 10380 Sveti Ivan Zelina; SAMO TREBA DELATI d.o.o. za trgovinu i usluge, OIB 91854435907, Selska 8, 10437 Bestovje; ZE - TRA društvo s ograničenom odgovornošću za proizvodnju, marketing i transport, OIB 84412170391, Krečaves 91a, 10380 Sveti Ivan Zelina; CE-ZA-R Centar za reciklažu d.o.o., OIB 03860945174, Josipa Lončara 15, Zagreb; DANICA ANTOLKOVIĆ; CENTAR ZA KOMBINIRANI TRANSPORT ZAGREB, d.d. za proizvodnju, prijevoz, otpremništvo i trgovinu, OIB 49800593791, Trg senjskih uskoka 7-8, Zagreb; Gordan Hudina, OIB 55156531315, Čalogovićeva Ulica 1, 10000 Zagreb; CIOS CARGO društvo s ograničenom odgovornošću za iznajmljivanje vozila i opreme, OIB 15284306775, Josipa Lončara 15, 10000 Zagreb; MAMIĆ PERIĆ REBERSKI RIMAC Odvjetničko društvo, društvo s ograničenom odgovornošću, OIB 32802230502, Ivana Lučića 2A, 10000 Zagreb; KMAG d.o.o. zastupstvo, OIB 50122329920, Gornjostupnička 18/J, 10255 Gornji Stupnik; DIART d.o.o. za proizvodnju i usluge, OIB 06185898392, Slavonska avenija 52 g, 10000 Zagreb; TISKARA REPRINT d.o.o. za tiskarsku djelatnost, OIB 91226922948, Kostanjevec 37, 10000 Zagreb; Grad Zagreb; Kvantum gradnja društvo s ograničenom odgovornošću za graditeljstvo, OIB 62748007682, Dr. Ivana Novaka 38, 40000 Čakovec; TRCZ AUTOMOBILI d.o.o. za trgovinu i usluge, OIB 49622102670, Savska Opatovina 42, 10000 Zagreb</izvorni_sadrzaj>
    <derivirana_varijabla naziv="DomainObject.Predmet.StrankaFormatedWithAdressOIB_1"> FINA ZAGREB, OIB 85821130368, KOTURAŠKA 43, 10000 Zagreb; TVORNICA TURBINA d.o.o., OIB 32258484464, Stanka Vraza 53, 47000 Karlovac; SIGMA S VL. SLAVKO PERIĆ, OIB 40207522223; POLJO-PROM d.o.o. za usluge, OIB 26189340470, Križanići 27, 10020 Hrašće Turopoljsko; ODRŽAVANJE I IZGRADNJA POGONA d.o.o. za proizvodnju, trgovinu i usluge, OIB 37154625188, Savska opatovina 34, Zagreb; TIHOMIR BRNJANEC; MIHAEL IVANOVIĆ; RESINEX CROATIA d.o.o. za trgovinu i usluge, OIB 79438419256, Kreše Golika 5, Zagreb; ZVONKO GULIŠ; STJEPAN MATEJČIĆ; JAVNA VATROGASNA POSTROJBA; PIMEX, d.o.o. za proizvodnju poljoprivredne mehanizacije, vanjsku i unutarnju trgovinu, OIB 03517896862, Lukavec, Nova cesta 16, 10410 Velika Gorica; E E- SERVIS ZA POPRAVAK STROJEVA VL. JAKAC ECIO, OIB 91901325663; VILSTROJ društvo s ograničenom odgovornošću za usluge i trgovinu, OIB 14411754953, Mažinjica 77, 52420 Buzet; SOLAR BILIĆ d.o.o. za proizvodnju energije i usluge, OIB 22052348114, Kraljevec 16, Zagreb; LUKA PIRŠLJIN; IVERO društvo s ograničenom odgovornošću za trgovinu i usluge, OIB 89206455960, Planinska 13, 10360 Sesvete; DVD BIŠKUPCI, OIB 75933519360; DOBROVOLJNO VATROGASNO DRUŠTVO ČAZMA, OIB 30314115980; VESNA RUKAVINA; JOSIP JAKOUBEK; DARIO VIDOVIĆ; SIROVINA društvo s ograničenom odgovornošću za ekologiju i gospodarenje otpadom, OIB 30322785480, Ulica 29. rujna 2, 43000 Bjelovar; FAGUS DRV. OBRT VL. ANTUN KLJAIĆ, OIB 01290178100; VAR društvo s ograničenom odgovornošću za unutarnju i vanjsku trgovinu i usluge, OIB 66402309304, Primišljanska 3, Zagreb; 3 K.F. d.o.o. za trgovinu i usluge, OIB 49939600448, Ivanićgradska 42, Zagreb; VATROGASNA ZAJEDNICA OPĆINA POPOVAČA; TRCZ RABLJENA VOZILA d.o.o. za trgovinu i usluge, OIB 39500334369, Zagrebačka 118, 10360 Sesvete; IVAN KLJAIĆ; JUNGO, d.o.o.  za trgovinu i usluge, turistička agencija, OIB 66632728885, Poljička cesta 22, 21315 Jesenice; AUTOP. AUTOD. IVAN PAVLOVIĆ, OIB 96963825773; VTROGASNA ZAJEDNICA DARUVAR; BOŽIDAR BARTOL, OIB 77422815118; FRANJO BOŽIĆ; INFORMATIČKE TEHNOLOGIJE AUDAX d.o.o. za informatiku i poslovno savjetovanje, OIB 28434783841, Petra Krešimira IV br. 5, 35000 Slavonski Brod; AUTO-DABO društvo s ograničenom odgovornošću za trgovinu i usluge, OIB 81363721800, Kaniža/bb, 42240 Kaniža; BRKOVIĆ društvo s ograničenom odgovornošću za preradu otpadnih materijala, trgovinu i usluge, OIB 69326119226, Industrijska 3, 10431 Sveta Nedelja; PILANA JAKLIĆ, OIB 74345196762; KLAR-IVA d.o.o. za trgovinu i usluge, OIB 03963335960, Luja Adamiča 13, Zagreb; VITKOVIĆ PROM društvo s ograničenom odgovornošću za usluge, trgovinu i uvoz-izvoz, OIB 50705099618, Bocakova 48, 10380 Sveti Ivan Zelina; SAMO TREBA DELATI d.o.o. za trgovinu i usluge, OIB 91854435907, Selska 8, 10437 Bestovje; ZE - TRA društvo s ograničenom odgovornošću za proizvodnju, marketing i transport, OIB 84412170391, Krečaves 91a, 10380 Sveti Ivan Zelina; CE-ZA-R Centar za reciklažu d.o.o., OIB 03860945174, Josipa Lončara 15, Zagreb; DANICA ANTOLKOVIĆ; CENTAR ZA KOMBINIRANI TRANSPORT ZAGREB, d.d. za proizvodnju, prijevoz, otpremništvo i trgovinu, OIB 49800593791, Trg senjskih uskoka 7-8, Zagreb; Gordan Hudina, OIB 55156531315, Čalogovićeva Ulica 1, 10000 Zagreb; CIOS CARGO društvo s ograničenom odgovornošću za iznajmljivanje vozila i opreme, OIB 15284306775, Josipa Lončara 15, 10000 Zagreb; MAMIĆ PERIĆ REBERSKI RIMAC Odvjetničko društvo, društvo s ograničenom odgovornošću, OIB 32802230502, Ivana Lučića 2A, 10000 Zagreb; KMAG d.o.o. zastupstvo, OIB 50122329920, Gornjostupnička 18/J, 10255 Gornji Stupnik; DIART d.o.o. za proizvodnju i usluge, OIB 06185898392, Slavonska avenija 52 g, 10000 Zagreb; TISKARA REPRINT d.o.o. za tiskarsku djelatnost, OIB 91226922948, Kostanjevec 37, 10000 Zagreb; Grad Zagreb; Kvantum gradnja društvo s ograničenom odgovornošću za graditeljstvo, OIB 62748007682, Dr. Ivana Novaka 38, 40000 Čakovec; TRCZ AUTOMOBILI d.o.o. za trgovinu i usluge, OIB 49622102670, Savska Opatovina 42, 10000 Zagreb</derivirana_varijabla>
  </DomainObject.Predmet.StrankaFormatedWithAdressOIB>
  <DomainObject.Predmet.StrankaWithAdress>
    <izvorni_sadrzaj>FINA ZAGREB KOTURAŠKA 43,10000 Zagreb,TVORNICA TURBINA d.o.o. Stanka Vraza 53,47000 Karlovac,SIGMA S VL. SLAVKO PERIĆ ,POLJO-PROM d.o.o. za usluge Križanići 27,10020 Hrašće Turopoljsko,ODRŽAVANJE I IZGRADNJA POGONA d.o.o. za proizvodnju, trgovinu i usluge Savska opatovina 34,Zagreb,TIHOMIR BRNJANEC ,MIHAEL IVANOVIĆ ,RESINEX CROATIA d.o.o. za trgovinu i usluge Kreše Golika 5,Zagreb,ZVONKO GULIŠ ,STJEPAN MATEJČIĆ ,JAVNA VATROGASNA POSTROJBA ,PIMEX, d.o.o. za proizvodnju poljoprivredne mehanizacije, vanjsku i unutarnju trgovinu Lukavec, Nova cesta 16,10410 Velika Gorica,E E- SERVIS ZA POPRAVAK STROJEVA VL. JAKAC ECIO ,VILSTROJ društvo s ograničenom odgovornošću za usluge i trgovinu Mažinjica 77,52420 Buzet,SOLAR BILIĆ d.o.o. za proizvodnju energije i usluge Kraljevec 16,Zagreb,LUKA PIRŠLJIN ,IVERO društvo s ograničenom odgovornošću za trgovinu i usluge Planinska 13,10360 Sesvete,DVD BIŠKUPCI ,DOBROVOLJNO VATROGASNO DRUŠTVO ČAZMA ,VESNA RUKAVINA ,JOSIP JAKOUBEK ,DARIO VIDOVIĆ ,SIROVINA društvo s ograničenom odgovornošću za ekologiju i gospodarenje otpadom Ulica 29. rujna 2,43000 Bjelovar,FAGUS DRV. OBRT VL. ANTUN KLJAIĆ ,VAR društvo s ograničenom odgovornošću za unutarnju i vanjsku trgovinu i usluge Primišljanska 3,Zagreb,3 K.F. d.o.o. za trgovinu i usluge Ivanićgradska 42,Zagreb,VATROGASNA ZAJEDNICA OPĆINA POPOVAČA ,TRCZ RABLJENA VOZILA d.o.o. za trgovinu i usluge Zagrebačka 118,10360 Sesvete,IVAN KLJAIĆ ,JUNGO, d.o.o.  za trgovinu i usluge, turistička agencija Poljička cesta 22,21315 Jesenice,AUTOP. AUTOD. IVAN PAVLOVIĆ ,VTROGASNA ZAJEDNICA DARUVAR ,BOŽIDAR BARTOL ,FRANJO BOŽIĆ ,INFORMATIČKE TEHNOLOGIJE AUDAX d.o.o. za informatiku i poslovno savjetovanje Petra Krešimira IV br. 5,35000 Slavonski Brod,AUTO-DABO društvo s ograničenom odgovornošću za trgovinu i usluge Kaniža/bb,42240 Kaniža,BRKOVIĆ društvo s ograničenom odgovornošću za preradu otpadnih materijala, trgovinu i usluge Industrijska 3,10431 Sveta Nedelja,PILANA JAKLIĆ ,KLAR-IVA d.o.o. za trgovinu i usluge Luja Adamiča 13,Zagreb,VITKOVIĆ PROM društvo s ograničenom odgovornošću za usluge, trgovinu i uvoz-izvoz Bocakova 48,10380 Sveti Ivan Zelina,SAMO TREBA DELATI d.o.o. za trgovinu i usluge Selska 8,10437 Bestovje,ZE - TRA društvo s ograničenom odgovornošću za proizvodnju, marketing i transport Krečaves 91a,10380 Sveti Ivan Zelina,CE-ZA-R Centar za reciklažu d.o.o. Josipa Lončara 15,Zagreb,DANICA ANTOLKOVIĆ ,CENTAR ZA KOMBINIRANI TRANSPORT ZAGREB, d.d. za proizvodnju, prijevoz, otpremništvo i trgovinu Trg senjskih uskoka 7-8,Zagreb,Gordan Hudina Čalogovićeva Ulica 1,10000 Zagreb,CIOS CARGO društvo s ograničenom odgovornošću za iznajmljivanje vozila i opreme Josipa Lončara 15,10000 Zagreb,MAMIĆ PERIĆ REBERSKI RIMAC Odvjetničko društvo, društvo s ograničenom odgovornošću Ivana Lučića 2A,10000 Zagreb,KMAG d.o.o. zastupstvo Gornjostupnička 18/J,10255 Gornji Stupnik,DIART d.o.o. za proizvodnju i usluge Slavonska avenija 52 g,10000 Zagreb,TISKARA REPRINT d.o.o. za tiskarsku djelatnost Kostanjevec 37,10000 Zagreb,Grad Zagreb ,Kvantum gradnja društvo s ograničenom odgovornošću za graditeljstvo Dr. Ivana Novaka 38,40000 Čakovec,TRCZ AUTOMOBILI d.o.o. za trgovinu i usluge Savska Opatovina 42,10000 Zagreb</izvorni_sadrzaj>
    <derivirana_varijabla naziv="DomainObject.Predmet.StrankaWithAdress_1">FINA ZAGREB KOTURAŠKA 43,10000 Zagreb,TVORNICA TURBINA d.o.o. Stanka Vraza 53,47000 Karlovac,SIGMA S VL. SLAVKO PERIĆ ,POLJO-PROM d.o.o. za usluge Križanići 27,10020 Hrašće Turopoljsko,ODRŽAVANJE I IZGRADNJA POGONA d.o.o. za proizvodnju, trgovinu i usluge Savska opatovina 34,Zagreb,TIHOMIR BRNJANEC ,MIHAEL IVANOVIĆ ,RESINEX CROATIA d.o.o. za trgovinu i usluge Kreše Golika 5,Zagreb,ZVONKO GULIŠ ,STJEPAN MATEJČIĆ ,JAVNA VATROGASNA POSTROJBA ,PIMEX, d.o.o. za proizvodnju poljoprivredne mehanizacije, vanjsku i unutarnju trgovinu Lukavec, Nova cesta 16,10410 Velika Gorica,E E- SERVIS ZA POPRAVAK STROJEVA VL. JAKAC ECIO ,VILSTROJ društvo s ograničenom odgovornošću za usluge i trgovinu Mažinjica 77,52420 Buzet,SOLAR BILIĆ d.o.o. za proizvodnju energije i usluge Kraljevec 16,Zagreb,LUKA PIRŠLJIN ,IVERO društvo s ograničenom odgovornošću za trgovinu i usluge Planinska 13,10360 Sesvete,DVD BIŠKUPCI ,DOBROVOLJNO VATROGASNO DRUŠTVO ČAZMA ,VESNA RUKAVINA ,JOSIP JAKOUBEK ,DARIO VIDOVIĆ ,SIROVINA društvo s ograničenom odgovornošću za ekologiju i gospodarenje otpadom Ulica 29. rujna 2,43000 Bjelovar,FAGUS DRV. OBRT VL. ANTUN KLJAIĆ ,VAR društvo s ograničenom odgovornošću za unutarnju i vanjsku trgovinu i usluge Primišljanska 3,Zagreb,3 K.F. d.o.o. za trgovinu i usluge Ivanićgradska 42,Zagreb,VATROGASNA ZAJEDNICA OPĆINA POPOVAČA ,TRCZ RABLJENA VOZILA d.o.o. za trgovinu i usluge Zagrebačka 118,10360 Sesvete,IVAN KLJAIĆ ,JUNGO, d.o.o.  za trgovinu i usluge, turistička agencija Poljička cesta 22,21315 Jesenice,AUTOP. AUTOD. IVAN PAVLOVIĆ ,VTROGASNA ZAJEDNICA DARUVAR ,BOŽIDAR BARTOL ,FRANJO BOŽIĆ ,INFORMATIČKE TEHNOLOGIJE AUDAX d.o.o. za informatiku i poslovno savjetovanje Petra Krešimira IV br. 5,35000 Slavonski Brod,AUTO-DABO društvo s ograničenom odgovornošću za trgovinu i usluge Kaniža/bb,42240 Kaniža,BRKOVIĆ društvo s ograničenom odgovornošću za preradu otpadnih materijala, trgovinu i usluge Industrijska 3,10431 Sveta Nedelja,PILANA JAKLIĆ ,KLAR-IVA d.o.o. za trgovinu i usluge Luja Adamiča 13,Zagreb,VITKOVIĆ PROM društvo s ograničenom odgovornošću za usluge, trgovinu i uvoz-izvoz Bocakova 48,10380 Sveti Ivan Zelina,SAMO TREBA DELATI d.o.o. za trgovinu i usluge Selska 8,10437 Bestovje,ZE - TRA društvo s ograničenom odgovornošću za proizvodnju, marketing i transport Krečaves 91a,10380 Sveti Ivan Zelina,CE-ZA-R Centar za reciklažu d.o.o. Josipa Lončara 15,Zagreb,DANICA ANTOLKOVIĆ ,CENTAR ZA KOMBINIRANI TRANSPORT ZAGREB, d.d. za proizvodnju, prijevoz, otpremništvo i trgovinu Trg senjskih uskoka 7-8,Zagreb,Gordan Hudina Čalogovićeva Ulica 1,10000 Zagreb,CIOS CARGO društvo s ograničenom odgovornošću za iznajmljivanje vozila i opreme Josipa Lončara 15,10000 Zagreb,MAMIĆ PERIĆ REBERSKI RIMAC Odvjetničko društvo, društvo s ograničenom odgovornošću Ivana Lučića 2A,10000 Zagreb,KMAG d.o.o. zastupstvo Gornjostupnička 18/J,10255 Gornji Stupnik,DIART d.o.o. za proizvodnju i usluge Slavonska avenija 52 g,10000 Zagreb,TISKARA REPRINT d.o.o. za tiskarsku djelatnost Kostanjevec 37,10000 Zagreb,Grad Zagreb ,Kvantum gradnja društvo s ograničenom odgovornošću za graditeljstvo Dr. Ivana Novaka 38,40000 Čakovec,TRCZ AUTOMOBILI d.o.o. za trgovinu i usluge Savska Opatovina 42,10000 Zagreb</derivirana_varijabla>
  </DomainObject.Predmet.StrankaWithAdress>
  <DomainObject.Predmet.StrankaWithAdressOIB>
    <izvorni_sadrzaj>FINA ZAGREB, OIB 85821130368, KOTURAŠKA 43,10000 Zagreb,TVORNICA TURBINA d.o.o., OIB 32258484464, Stanka Vraza 53,47000 Karlovac,SIGMA S VL. SLAVKO PERIĆ, OIB 40207522223,POLJO-PROM d.o.o. za usluge, OIB 26189340470, Križanići 27,10020 Hrašće Turopoljsko,ODRŽAVANJE I IZGRADNJA POGONA d.o.o. za proizvodnju, trgovinu i usluge, OIB 37154625188, Savska opatovina 34,Zagreb,TIHOMIR BRNJANEC,MIHAEL IVANOVIĆ,RESINEX CROATIA d.o.o. za trgovinu i usluge, OIB 79438419256, Kreše Golika 5,Zagreb,ZVONKO GULIŠ,STJEPAN MATEJČIĆ,JAVNA VATROGASNA POSTROJBA,PIMEX, d.o.o. za proizvodnju poljoprivredne mehanizacije, vanjsku i unutarnju trgovinu, OIB 03517896862, Lukavec, Nova cesta 16,10410 Velika Gorica,E E- SERVIS ZA POPRAVAK STROJEVA VL. JAKAC ECIO, OIB 91901325663,VILSTROJ društvo s ograničenom odgovornošću za usluge i trgovinu, OIB 14411754953, Mažinjica 77,52420 Buzet,SOLAR BILIĆ d.o.o. za proizvodnju energije i usluge, OIB 22052348114, Kraljevec 16,Zagreb,LUKA PIRŠLJIN,IVERO društvo s ograničenom odgovornošću za trgovinu i usluge, OIB 89206455960, Planinska 13,10360 Sesvete,DVD BIŠKUPCI, OIB 75933519360,DOBROVOLJNO VATROGASNO DRUŠTVO ČAZMA, OIB 30314115980,VESNA RUKAVINA,JOSIP JAKOUBEK,DARIO VIDOVIĆ,SIROVINA društvo s ograničenom odgovornošću za ekologiju i gospodarenje otpadom, OIB 30322785480, Ulica 29. rujna 2,43000 Bjelovar,FAGUS DRV. OBRT VL. ANTUN KLJAIĆ, OIB 01290178100,VAR društvo s ograničenom odgovornošću za unutarnju i vanjsku trgovinu i usluge, OIB 66402309304, Primišljanska 3,Zagreb,3 K.F. d.o.o. za trgovinu i usluge, OIB 49939600448, Ivanićgradska 42,Zagreb,VATROGASNA ZAJEDNICA OPĆINA POPOVAČA,TRCZ RABLJENA VOZILA d.o.o. za trgovinu i usluge, OIB 39500334369, Zagrebačka 118,10360 Sesvete,IVAN KLJAIĆ,JUNGO, d.o.o.  za trgovinu i usluge, turistička agencija, OIB 66632728885, Poljička cesta 22,21315 Jesenice,AUTOP. AUTOD. IVAN PAVLOVIĆ, OIB 96963825773,VTROGASNA ZAJEDNICA DARUVAR,BOŽIDAR BARTOL, OIB 77422815118,FRANJO BOŽIĆ,INFORMATIČKE TEHNOLOGIJE AUDAX d.o.o. za informatiku i poslovno savjetovanje, OIB 28434783841, Petra Krešimira IV br. 5,35000 Slavonski Brod,AUTO-DABO društvo s ograničenom odgovornošću za trgovinu i usluge, OIB 81363721800, Kaniža/bb,42240 Kaniža,BRKOVIĆ društvo s ograničenom odgovornošću za preradu otpadnih materijala, trgovinu i usluge, OIB 69326119226, Industrijska 3,10431 Sveta Nedelja,PILANA JAKLIĆ, OIB 74345196762,KLAR-IVA d.o.o. za trgovinu i usluge, OIB 03963335960, Luja Adamiča 13,Zagreb,VITKOVIĆ PROM društvo s ograničenom odgovornošću za usluge, trgovinu i uvoz-izvoz, OIB 50705099618, Bocakova 48,10380 Sveti Ivan Zelina,SAMO TREBA DELATI d.o.o. za trgovinu i usluge, OIB 91854435907, Selska 8,10437 Bestovje,ZE - TRA društvo s ograničenom odgovornošću za proizvodnju, marketing i transport, OIB 84412170391, Krečaves 91a,10380 Sveti Ivan Zelina,CE-ZA-R Centar za reciklažu d.o.o., OIB 03860945174, Josipa Lončara 15,Zagreb,DANICA ANTOLKOVIĆ,CENTAR ZA KOMBINIRANI TRANSPORT ZAGREB, d.d. za proizvodnju, prijevoz, otpremništvo i trgovinu, OIB 49800593791, Trg senjskih uskoka 7-8,Zagreb,Gordan Hudina, OIB 55156531315, Čalogovićeva Ulica 1,10000 Zagreb,CIOS CARGO društvo s ograničenom odgovornošću za iznajmljivanje vozila i opreme, OIB 15284306775, Josipa Lončara 15,10000 Zagreb,MAMIĆ PERIĆ REBERSKI RIMAC Odvjetničko društvo, društvo s ograničenom odgovornošću, OIB 32802230502, Ivana Lučića 2A,10000 Zagreb,KMAG d.o.o. zastupstvo, OIB 50122329920, Gornjostupnička 18/J,10255 Gornji Stupnik,DIART d.o.o. za proizvodnju i usluge, OIB 06185898392, Slavonska avenija 52 g,10000 Zagreb,TISKARA REPRINT d.o.o. za tiskarsku djelatnost, OIB 91226922948, Kostanjevec 37,10000 Zagreb,Grad Zagreb,Kvantum gradnja društvo s ograničenom odgovornošću za graditeljstvo, OIB 62748007682, Dr. Ivana Novaka 38,40000 Čakovec,TRCZ AUTOMOBILI d.o.o. za trgovinu i usluge, OIB 49622102670, Savska Opatovina 42,10000 Zagreb</izvorni_sadrzaj>
    <derivirana_varijabla naziv="DomainObject.Predmet.StrankaWithAdressOIB_1">FINA ZAGREB, OIB 85821130368, KOTURAŠKA 43,10000 Zagreb,TVORNICA TURBINA d.o.o., OIB 32258484464, Stanka Vraza 53,47000 Karlovac,SIGMA S VL. SLAVKO PERIĆ, OIB 40207522223,POLJO-PROM d.o.o. za usluge, OIB 26189340470, Križanići 27,10020 Hrašće Turopoljsko,ODRŽAVANJE I IZGRADNJA POGONA d.o.o. za proizvodnju, trgovinu i usluge, OIB 37154625188, Savska opatovina 34,Zagreb,TIHOMIR BRNJANEC,MIHAEL IVANOVIĆ,RESINEX CROATIA d.o.o. za trgovinu i usluge, OIB 79438419256, Kreše Golika 5,Zagreb,ZVONKO GULIŠ,STJEPAN MATEJČIĆ,JAVNA VATROGASNA POSTROJBA,PIMEX, d.o.o. za proizvodnju poljoprivredne mehanizacije, vanjsku i unutarnju trgovinu, OIB 03517896862, Lukavec, Nova cesta 16,10410 Velika Gorica,E E- SERVIS ZA POPRAVAK STROJEVA VL. JAKAC ECIO, OIB 91901325663,VILSTROJ društvo s ograničenom odgovornošću za usluge i trgovinu, OIB 14411754953, Mažinjica 77,52420 Buzet,SOLAR BILIĆ d.o.o. za proizvodnju energije i usluge, OIB 22052348114, Kraljevec 16,Zagreb,LUKA PIRŠLJIN,IVERO društvo s ograničenom odgovornošću za trgovinu i usluge, OIB 89206455960, Planinska 13,10360 Sesvete,DVD BIŠKUPCI, OIB 75933519360,DOBROVOLJNO VATROGASNO DRUŠTVO ČAZMA, OIB 30314115980,VESNA RUKAVINA,JOSIP JAKOUBEK,DARIO VIDOVIĆ,SIROVINA društvo s ograničenom odgovornošću za ekologiju i gospodarenje otpadom, OIB 30322785480, Ulica 29. rujna 2,43000 Bjelovar,FAGUS DRV. OBRT VL. ANTUN KLJAIĆ, OIB 01290178100,VAR društvo s ograničenom odgovornošću za unutarnju i vanjsku trgovinu i usluge, OIB 66402309304, Primišljanska 3,Zagreb,3 K.F. d.o.o. za trgovinu i usluge, OIB 49939600448, Ivanićgradska 42,Zagreb,VATROGASNA ZAJEDNICA OPĆINA POPOVAČA,TRCZ RABLJENA VOZILA d.o.o. za trgovinu i usluge, OIB 39500334369, Zagrebačka 118,10360 Sesvete,IVAN KLJAIĆ,JUNGO, d.o.o.  za trgovinu i usluge, turistička agencija, OIB 66632728885, Poljička cesta 22,21315 Jesenice,AUTOP. AUTOD. IVAN PAVLOVIĆ, OIB 96963825773,VTROGASNA ZAJEDNICA DARUVAR,BOŽIDAR BARTOL, OIB 77422815118,FRANJO BOŽIĆ,INFORMATIČKE TEHNOLOGIJE AUDAX d.o.o. za informatiku i poslovno savjetovanje, OIB 28434783841, Petra Krešimira IV br. 5,35000 Slavonski Brod,AUTO-DABO društvo s ograničenom odgovornošću za trgovinu i usluge, OIB 81363721800, Kaniža/bb,42240 Kaniža,BRKOVIĆ društvo s ograničenom odgovornošću za preradu otpadnih materijala, trgovinu i usluge, OIB 69326119226, Industrijska 3,10431 Sveta Nedelja,PILANA JAKLIĆ, OIB 74345196762,KLAR-IVA d.o.o. za trgovinu i usluge, OIB 03963335960, Luja Adamiča 13,Zagreb,VITKOVIĆ PROM društvo s ograničenom odgovornošću za usluge, trgovinu i uvoz-izvoz, OIB 50705099618, Bocakova 48,10380 Sveti Ivan Zelina,SAMO TREBA DELATI d.o.o. za trgovinu i usluge, OIB 91854435907, Selska 8,10437 Bestovje,ZE - TRA društvo s ograničenom odgovornošću za proizvodnju, marketing i transport, OIB 84412170391, Krečaves 91a,10380 Sveti Ivan Zelina,CE-ZA-R Centar za reciklažu d.o.o., OIB 03860945174, Josipa Lončara 15,Zagreb,DANICA ANTOLKOVIĆ,CENTAR ZA KOMBINIRANI TRANSPORT ZAGREB, d.d. za proizvodnju, prijevoz, otpremništvo i trgovinu, OIB 49800593791, Trg senjskih uskoka 7-8,Zagreb,Gordan Hudina, OIB 55156531315, Čalogovićeva Ulica 1,10000 Zagreb,CIOS CARGO društvo s ograničenom odgovornošću za iznajmljivanje vozila i opreme, OIB 15284306775, Josipa Lončara 15,10000 Zagreb,MAMIĆ PERIĆ REBERSKI RIMAC Odvjetničko društvo, društvo s ograničenom odgovornošću, OIB 32802230502, Ivana Lučića 2A,10000 Zagreb,KMAG d.o.o. zastupstvo, OIB 50122329920, Gornjostupnička 18/J,10255 Gornji Stupnik,DIART d.o.o. za proizvodnju i usluge, OIB 06185898392, Slavonska avenija 52 g,10000 Zagreb,TISKARA REPRINT d.o.o. za tiskarsku djelatnost, OIB 91226922948, Kostanjevec 37,10000 Zagreb,Grad Zagreb,Kvantum gradnja društvo s ograničenom odgovornošću za graditeljstvo, OIB 62748007682, Dr. Ivana Novaka 38,40000 Čakovec,TRCZ AUTOMOBILI d.o.o. za trgovinu i usluge, OIB 49622102670, Savska Opatovina 42,10000 Zagreb</derivirana_varijabla>
  </DomainObject.Predmet.StrankaWithAdressOIB>
  <DomainObject.Predmet.StrankaNazivFormated>
    <izvorni_sadrzaj>FINA ZAGREB,TVORNICA TURBINA d.o.o.,SIGMA S VL. SLAVKO PERIĆ,POLJO-PROM d.o.o. za usluge,ODRŽAVANJE I IZGRADNJA POGONA d.o.o. za proizvodnju, trgovinu i usluge,TIHOMIR BRNJANEC,MIHAEL IVANOVIĆ,RESINEX CROATIA d.o.o. za trgovinu i usluge,ZVONKO GULIŠ,STJEPAN MATEJČIĆ,JAVNA VATROGASNA POSTROJBA,PIMEX, d.o.o. za proizvodnju poljoprivredne mehanizacije, vanjsku i unutarnju trgovinu,E E- SERVIS ZA POPRAVAK STROJEVA VL. JAKAC ECIO,VILSTROJ društvo s ograničenom odgovornošću za usluge i trgovinu,SOLAR BILIĆ d.o.o. za proizvodnju energije i usluge,LUKA PIRŠLJIN,IVERO društvo s ograničenom odgovornošću za trgovinu i usluge,DVD BIŠKUPCI,DOBROVOLJNO VATROGASNO DRUŠTVO ČAZMA,VESNA RUKAVINA,JOSIP JAKOUBEK,DARIO VIDOVIĆ,SIROVINA društvo s ograničenom odgovornošću za ekologiju i gospodarenje otpadom,FAGUS DRV. OBRT VL. ANTUN KLJAIĆ,VAR društvo s ograničenom odgovornošću za unutarnju i vanjsku trgovinu i usluge,3 K.F. d.o.o. za trgovinu i usluge,VATROGASNA ZAJEDNICA OPĆINA POPOVAČA,TRCZ RABLJENA VOZILA d.o.o. za trgovinu i usluge,IVAN KLJAIĆ,JUNGO, d.o.o.  za trgovinu i usluge, turistička agencija,AUTOP. AUTOD. IVAN PAVLOVIĆ,VTROGASNA ZAJEDNICA DARUVAR,BOŽIDAR BARTOL,FRANJO BOŽIĆ,INFORMATIČKE TEHNOLOGIJE AUDAX d.o.o. za informatiku i poslovno savjetovanje,AUTO-DABO društvo s ograničenom odgovornošću za trgovinu i usluge,BRKOVIĆ društvo s ograničenom odgovornošću za preradu otpadnih materijala, trgovinu i usluge,PILANA JAKLIĆ,KLAR-IVA d.o.o. za trgovinu i usluge,VITKOVIĆ PROM društvo s ograničenom odgovornošću za usluge, trgovinu i uvoz-izvoz,SAMO TREBA DELATI d.o.o. za trgovinu i usluge,ZE - TRA društvo s ograničenom odgovornošću za proizvodnju, marketing i transport,CE-ZA-R Centar za reciklažu d.o.o.,DANICA ANTOLKOVIĆ,CENTAR ZA KOMBINIRANI TRANSPORT ZAGREB, d.d. za proizvodnju, prijevoz, otpremništvo i trgovinu,Gordan Hudina,CIOS CARGO društvo s ograničenom odgovornošću za iznajmljivanje vozila i opreme,MAMIĆ PERIĆ REBERSKI RIMAC Odvjetničko društvo, društvo s ograničenom odgovornošću,KMAG d.o.o. zastupstvo,DIART d.o.o. za proizvodnju i usluge,TISKARA REPRINT d.o.o. za tiskarsku djelatnost,Grad Zagreb,Kvantum gradnja društvo s ograničenom odgovornošću za graditeljstvo,TRCZ AUTOMOBILI d.o.o. za trgovinu i usluge</izvorni_sadrzaj>
    <derivirana_varijabla naziv="DomainObject.Predmet.StrankaNazivFormated_1">FINA ZAGREB,TVORNICA TURBINA d.o.o.,SIGMA S VL. SLAVKO PERIĆ,POLJO-PROM d.o.o. za usluge,ODRŽAVANJE I IZGRADNJA POGONA d.o.o. za proizvodnju, trgovinu i usluge,TIHOMIR BRNJANEC,MIHAEL IVANOVIĆ,RESINEX CROATIA d.o.o. za trgovinu i usluge,ZVONKO GULIŠ,STJEPAN MATEJČIĆ,JAVNA VATROGASNA POSTROJBA,PIMEX, d.o.o. za proizvodnju poljoprivredne mehanizacije, vanjsku i unutarnju trgovinu,E E- SERVIS ZA POPRAVAK STROJEVA VL. JAKAC ECIO,VILSTROJ društvo s ograničenom odgovornošću za usluge i trgovinu,SOLAR BILIĆ d.o.o. za proizvodnju energije i usluge,LUKA PIRŠLJIN,IVERO društvo s ograničenom odgovornošću za trgovinu i usluge,DVD BIŠKUPCI,DOBROVOLJNO VATROGASNO DRUŠTVO ČAZMA,VESNA RUKAVINA,JOSIP JAKOUBEK,DARIO VIDOVIĆ,SIROVINA društvo s ograničenom odgovornošću za ekologiju i gospodarenje otpadom,FAGUS DRV. OBRT VL. ANTUN KLJAIĆ,VAR društvo s ograničenom odgovornošću za unutarnju i vanjsku trgovinu i usluge,3 K.F. d.o.o. za trgovinu i usluge,VATROGASNA ZAJEDNICA OPĆINA POPOVAČA,TRCZ RABLJENA VOZILA d.o.o. za trgovinu i usluge,IVAN KLJAIĆ,JUNGO, d.o.o.  za trgovinu i usluge, turistička agencija,AUTOP. AUTOD. IVAN PAVLOVIĆ,VTROGASNA ZAJEDNICA DARUVAR,BOŽIDAR BARTOL,FRANJO BOŽIĆ,INFORMATIČKE TEHNOLOGIJE AUDAX d.o.o. za informatiku i poslovno savjetovanje,AUTO-DABO društvo s ograničenom odgovornošću za trgovinu i usluge,BRKOVIĆ društvo s ograničenom odgovornošću za preradu otpadnih materijala, trgovinu i usluge,PILANA JAKLIĆ,KLAR-IVA d.o.o. za trgovinu i usluge,VITKOVIĆ PROM društvo s ograničenom odgovornošću za usluge, trgovinu i uvoz-izvoz,SAMO TREBA DELATI d.o.o. za trgovinu i usluge,ZE - TRA društvo s ograničenom odgovornošću za proizvodnju, marketing i transport,CE-ZA-R Centar za reciklažu d.o.o.,DANICA ANTOLKOVIĆ,CENTAR ZA KOMBINIRANI TRANSPORT ZAGREB, d.d. za proizvodnju, prijevoz, otpremništvo i trgovinu,Gordan Hudina,CIOS CARGO društvo s ograničenom odgovornošću za iznajmljivanje vozila i opreme,MAMIĆ PERIĆ REBERSKI RIMAC Odvjetničko društvo, društvo s ograničenom odgovornošću,KMAG d.o.o. zastupstvo,DIART d.o.o. za proizvodnju i usluge,TISKARA REPRINT d.o.o. za tiskarsku djelatnost,Grad Zagreb,Kvantum gradnja društvo s ograničenom odgovornošću za graditeljstvo,TRCZ AUTOMOBILI d.o.o. za trgovinu i usluge</derivirana_varijabla>
  </DomainObject.Predmet.StrankaNazivFormated>
  <DomainObject.Predmet.StrankaNazivFormatedOIB>
    <izvorni_sadrzaj>FINA ZAGREB, OIB 85821130368,TVORNICA TURBINA d.o.o., OIB 32258484464,SIGMA S VL. SLAVKO PERIĆ, OIB 40207522223,POLJO-PROM d.o.o. za usluge, OIB 26189340470,ODRŽAVANJE I IZGRADNJA POGONA d.o.o. za proizvodnju, trgovinu i usluge, OIB 37154625188,TIHOMIR BRNJANEC,MIHAEL IVANOVIĆ,RESINEX CROATIA d.o.o. za trgovinu i usluge, OIB 79438419256,ZVONKO GULIŠ,STJEPAN MATEJČIĆ,JAVNA VATROGASNA POSTROJBA,PIMEX, d.o.o. za proizvodnju poljoprivredne mehanizacije, vanjsku i unutarnju trgovinu, OIB 03517896862,E E- SERVIS ZA POPRAVAK STROJEVA VL. JAKAC ECIO, OIB 91901325663,VILSTROJ društvo s ograničenom odgovornošću za usluge i trgovinu, OIB 14411754953,SOLAR BILIĆ d.o.o. za proizvodnju energije i usluge, OIB 22052348114,LUKA PIRŠLJIN,IVERO društvo s ograničenom odgovornošću za trgovinu i usluge, OIB 89206455960,DVD BIŠKUPCI, OIB 75933519360,DOBROVOLJNO VATROGASNO DRUŠTVO ČAZMA, OIB 30314115980,VESNA RUKAVINA,JOSIP JAKOUBEK,DARIO VIDOVIĆ,SIROVINA društvo s ograničenom odgovornošću za ekologiju i gospodarenje otpadom, OIB 30322785480,FAGUS DRV. OBRT VL. ANTUN KLJAIĆ, OIB 01290178100,VAR društvo s ograničenom odgovornošću za unutarnju i vanjsku trgovinu i usluge, OIB 66402309304,3 K.F. d.o.o. za trgovinu i usluge, OIB 49939600448,VATROGASNA ZAJEDNICA OPĆINA POPOVAČA,TRCZ RABLJENA VOZILA d.o.o. za trgovinu i usluge, OIB 39500334369,IVAN KLJAIĆ,JUNGO, d.o.o.  za trgovinu i usluge, turistička agencija, OIB 66632728885,AUTOP. AUTOD. IVAN PAVLOVIĆ, OIB 96963825773,VTROGASNA ZAJEDNICA DARUVAR,BOŽIDAR BARTOL, OIB 77422815118,FRANJO BOŽIĆ,INFORMATIČKE TEHNOLOGIJE AUDAX d.o.o. za informatiku i poslovno savjetovanje, OIB 28434783841,AUTO-DABO društvo s ograničenom odgovornošću za trgovinu i usluge, OIB 81363721800,BRKOVIĆ društvo s ograničenom odgovornošću za preradu otpadnih materijala, trgovinu i usluge, OIB 69326119226,PILANA JAKLIĆ, OIB 74345196762,KLAR-IVA d.o.o. za trgovinu i usluge, OIB 03963335960,VITKOVIĆ PROM društvo s ograničenom odgovornošću za usluge, trgovinu i uvoz-izvoz, OIB 50705099618,SAMO TREBA DELATI d.o.o. za trgovinu i usluge, OIB 91854435907,ZE - TRA društvo s ograničenom odgovornošću za proizvodnju, marketing i transport, OIB 84412170391,CE-ZA-R Centar za reciklažu d.o.o., OIB 03860945174,DANICA ANTOLKOVIĆ,CENTAR ZA KOMBINIRANI TRANSPORT ZAGREB, d.d. za proizvodnju, prijevoz, otpremništvo i trgovinu, OIB 49800593791,Gordan Hudina, OIB 55156531315,CIOS CARGO društvo s ograničenom odgovornošću za iznajmljivanje vozila i opreme, OIB 15284306775,MAMIĆ PERIĆ REBERSKI RIMAC Odvjetničko društvo, društvo s ograničenom odgovornošću, OIB 32802230502,KMAG d.o.o. zastupstvo, OIB 50122329920,DIART d.o.o. za proizvodnju i usluge, OIB 06185898392,TISKARA REPRINT d.o.o. za tiskarsku djelatnost, OIB 91226922948,Grad Zagreb,Kvantum gradnja društvo s ograničenom odgovornošću za graditeljstvo, OIB 62748007682,TRCZ AUTOMOBILI d.o.o. za trgovinu i usluge, OIB 49622102670</izvorni_sadrzaj>
    <derivirana_varijabla naziv="DomainObject.Predmet.StrankaNazivFormatedOIB_1">FINA ZAGREB, OIB 85821130368,TVORNICA TURBINA d.o.o., OIB 32258484464,SIGMA S VL. SLAVKO PERIĆ, OIB 40207522223,POLJO-PROM d.o.o. za usluge, OIB 26189340470,ODRŽAVANJE I IZGRADNJA POGONA d.o.o. za proizvodnju, trgovinu i usluge, OIB 37154625188,TIHOMIR BRNJANEC,MIHAEL IVANOVIĆ,RESINEX CROATIA d.o.o. za trgovinu i usluge, OIB 79438419256,ZVONKO GULIŠ,STJEPAN MATEJČIĆ,JAVNA VATROGASNA POSTROJBA,PIMEX, d.o.o. za proizvodnju poljoprivredne mehanizacije, vanjsku i unutarnju trgovinu, OIB 03517896862,E E- SERVIS ZA POPRAVAK STROJEVA VL. JAKAC ECIO, OIB 91901325663,VILSTROJ društvo s ograničenom odgovornošću za usluge i trgovinu, OIB 14411754953,SOLAR BILIĆ d.o.o. za proizvodnju energije i usluge, OIB 22052348114,LUKA PIRŠLJIN,IVERO društvo s ograničenom odgovornošću za trgovinu i usluge, OIB 89206455960,DVD BIŠKUPCI, OIB 75933519360,DOBROVOLJNO VATROGASNO DRUŠTVO ČAZMA, OIB 30314115980,VESNA RUKAVINA,JOSIP JAKOUBEK,DARIO VIDOVIĆ,SIROVINA društvo s ograničenom odgovornošću za ekologiju i gospodarenje otpadom, OIB 30322785480,FAGUS DRV. OBRT VL. ANTUN KLJAIĆ, OIB 01290178100,VAR društvo s ograničenom odgovornošću za unutarnju i vanjsku trgovinu i usluge, OIB 66402309304,3 K.F. d.o.o. za trgovinu i usluge, OIB 49939600448,VATROGASNA ZAJEDNICA OPĆINA POPOVAČA,TRCZ RABLJENA VOZILA d.o.o. za trgovinu i usluge, OIB 39500334369,IVAN KLJAIĆ,JUNGO, d.o.o.  za trgovinu i usluge, turistička agencija, OIB 66632728885,AUTOP. AUTOD. IVAN PAVLOVIĆ, OIB 96963825773,VTROGASNA ZAJEDNICA DARUVAR,BOŽIDAR BARTOL, OIB 77422815118,FRANJO BOŽIĆ,INFORMATIČKE TEHNOLOGIJE AUDAX d.o.o. za informatiku i poslovno savjetovanje, OIB 28434783841,AUTO-DABO društvo s ograničenom odgovornošću za trgovinu i usluge, OIB 81363721800,BRKOVIĆ društvo s ograničenom odgovornošću za preradu otpadnih materijala, trgovinu i usluge, OIB 69326119226,PILANA JAKLIĆ, OIB 74345196762,KLAR-IVA d.o.o. za trgovinu i usluge, OIB 03963335960,VITKOVIĆ PROM društvo s ograničenom odgovornošću za usluge, trgovinu i uvoz-izvoz, OIB 50705099618,SAMO TREBA DELATI d.o.o. za trgovinu i usluge, OIB 91854435907,ZE - TRA društvo s ograničenom odgovornošću za proizvodnju, marketing i transport, OIB 84412170391,CE-ZA-R Centar za reciklažu d.o.o., OIB 03860945174,DANICA ANTOLKOVIĆ,CENTAR ZA KOMBINIRANI TRANSPORT ZAGREB, d.d. za proizvodnju, prijevoz, otpremništvo i trgovinu, OIB 49800593791,Gordan Hudina, OIB 55156531315,CIOS CARGO društvo s ograničenom odgovornošću za iznajmljivanje vozila i opreme, OIB 15284306775,MAMIĆ PERIĆ REBERSKI RIMAC Odvjetničko društvo, društvo s ograničenom odgovornošću, OIB 32802230502,KMAG d.o.o. zastupstvo, OIB 50122329920,DIART d.o.o. za proizvodnju i usluge, OIB 06185898392,TISKARA REPRINT d.o.o. za tiskarsku djelatnost, OIB 91226922948,Grad Zagreb,Kvantum gradnja društvo s ograničenom odgovornošću za graditeljstvo, OIB 62748007682,TRCZ AUTOMOBILI d.o.o. za trgovinu i usluge, OIB 49622102670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  <item>TISKARA REPRINT d.o.o. za tiskarsku djelatnost</item>
      <item>Grad Zagreb</item>
      <item>Kvantum gradnja društvo s ograničenom odgovornošću za graditeljstvo</item>
      <item>TRCZ AUTOMOBILI d.o.o. za trgovinu i usluge</item>
    </izvorni_sadrzaj>
    <derivirana_varijabla naziv="DomainObject.Predmet.StrankaListFormated_1"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  <item>TISKARA REPRINT d.o.o. za tiskarsku djelatnost</item>
      <item>Grad Zagreb</item>
      <item>Kvantum gradnja društvo s ograničenom odgovornošću za graditeljstvo</item>
      <item>TRCZ AUTOMOBILI d.o.o. za trgovinu i usluge</item>
    </derivirana_varijabla>
  </DomainObject.Predmet.StrankaListFormated>
  <DomainObject.Predmet.StrankaListFormatedOIB>
    <izvorni_sadrzaj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  <item>TISKARA REPRINT d.o.o. za tiskarsku djelatnost, OIB 91226922948</item>
      <item>Grad Zagreb</item>
      <item>Kvantum gradnja društvo s ograničenom odgovornošću za graditeljstvo, OIB 62748007682</item>
      <item>TRCZ AUTOMOBILI d.o.o. za trgovinu i usluge, OIB 49622102670</item>
    </izvorni_sadrzaj>
    <derivirana_varijabla naziv="DomainObject.Predmet.StrankaListFormatedOIB_1"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  <item>TISKARA REPRINT d.o.o. za tiskarsku djelatnost, OIB 91226922948</item>
      <item>Grad Zagreb</item>
      <item>Kvantum gradnja društvo s ograničenom odgovornošću za graditeljstvo, OIB 62748007682</item>
      <item>TRCZ AUTOMOBILI d.o.o. za trgovinu i usluge, OIB 49622102670</item>
    </derivirana_varijabla>
  </DomainObject.Predmet.StrankaListFormatedOIB>
  <DomainObject.Predmet.StrankaListFormatedWithAdress>
    <izvorni_sadrzaj>
      <item>FINA ZAGREB, KOTURAŠKA 43, 10000 Zagreb</item>
      <item>TVORNICA TURBINA d.o.o., Stanka Vraza 53, 47000 Karlovac</item>
      <item>SIGMA S VL. SLAVKO PERIĆ</item>
      <item>POLJO-PROM d.o.o. za usluge, Križanići 27, 10020 Hrašće Turopoljsko</item>
      <item>ODRŽAVANJE I IZGRADNJA POGONA d.o.o. za proizvodnju, trgovinu i usluge, Savska opatovina 34, Zagreb</item>
      <item>TIHOMIR BRNJANEC</item>
      <item>MIHAEL IVANOVIĆ</item>
      <item>RESINEX CROATIA d.o.o. za trgovinu i usluge, Kreše Golika 5, Zagreb</item>
      <item>ZVONKO GULIŠ</item>
      <item>STJEPAN MATEJČIĆ</item>
      <item>JAVNA VATROGASNA POSTROJBA</item>
      <item>PIMEX, d.o.o. za proizvodnju poljoprivredne mehanizacije, vanjsku i unutarnju trgovinu, Lukavec, Nova cesta 16, 10410 Velika Gorica</item>
      <item>E E- SERVIS ZA POPRAVAK STROJEVA VL. JAKAC ECIO</item>
      <item>VILSTROJ društvo s ograničenom odgovornošću za usluge i trgovinu, Mažinjica 77, 52420 Buzet</item>
      <item>SOLAR BILIĆ d.o.o. za proizvodnju energije i usluge, Kraljevec 16, Zagreb</item>
      <item>LUKA PIRŠLJIN</item>
      <item>IVERO društvo s ograničenom odgovornošću za trgovinu i usluge, Planinska 13, 10360 Sesvete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otpadom, Ulica 29. rujna 2, 43000 Bjelovar</item>
      <item>FAGUS DRV. OBRT VL. ANTUN KLJAIĆ</item>
      <item>VAR društvo s ograničenom odgovornošću za unutarnju i vanjsku trgovinu i usluge, Primišljanska 3, Zagreb</item>
      <item>3 K.F. d.o.o. za trgovinu i usluge, Ivanićgradska 42, Zagreb</item>
      <item>VATROGASNA ZAJEDNICA OPĆINA POPOVAČA</item>
      <item>TRCZ RABLJENA VOZILA d.o.o. za trgovinu i usluge, Zagrebačka 118, 10360 Sesvete</item>
      <item>IVAN KLJAIĆ</item>
      <item>JUNGO, d.o.o.  za trgovinu i usluge, turistička agencija, Poljička cesta 22, 21315 Jesenice</item>
      <item>AUTOP. AUTOD. IVAN PAVLOVIĆ</item>
      <item>VTROGASNA ZAJEDNICA DARUVAR</item>
      <item>BOŽIDAR BARTOL</item>
      <item>FRANJO BOŽIĆ</item>
      <item>INFORMATIČKE TEHNOLOGIJE AUDAX d.o.o. za informatiku i poslovno savjetovanje, Petra Krešimira IV br. 5, 35000 Slavonski Brod</item>
      <item>AUTO-DABO društvo s ograničenom odgovornošću za trgovinu i usluge, Kaniža/bb, 42240 Kaniža</item>
      <item>BRKOVIĆ društvo s ograničenom odgovornošću za preradu otpadnih materijala, trgovinu i usluge, Industrijska 3, 10431 Sveta Nedelja</item>
      <item>PILANA JAKLIĆ</item>
      <item>KLAR-IVA d.o.o. za trgovinu i usluge, Luja Adamiča 13, Zagreb</item>
      <item>VITKOVIĆ PROM društvo s ograničenom odgovornošću za usluge, trgovinu i uvoz-izvoz, Bocakova 48, 10380 Sveti Ivan Zelina</item>
      <item>SAMO TREBA DELATI d.o.o. za trgovinu i usluge, Selska 8, 10437 Bestovje</item>
      <item>ZE - TRA društvo s ograničenom odgovornošću za proizvodnju, marketing i transport, Krečaves 91a, 10380 Sveti Ivan Zelina</item>
      <item>CE-ZA-R Centar za reciklažu d.o.o., Josipa Lončara 15, Zagreb</item>
      <item>DANICA ANTOLKOVIĆ</item>
      <item>CENTAR ZA KOMBINIRANI TRANSPORT ZAGREB, d.d. za proizvodnju, prijevoz, otpremništvo i trgovinu, Trg senjskih uskoka 7-8, Zagreb</item>
      <item>Gordan Hudina, Čalogovićeva Ulica 1, 10000 Zagreb</item>
      <item>CIOS CARGO društvo s ograničenom odgovornošću za iznajmljivanje vozila i opreme, Josipa Lončara 15, 10000 Zagreb</item>
      <item>MAMIĆ PERIĆ REBERSKI RIMAC Odvjetničko društvo, društvo s ograničenom odgovornošću, Ivana Lučića 2A, 10000 Zagreb</item>
      <item>KMAG d.o.o. zastupstvo, Gornjostupnička 18/J, 10255 Gornji Stupnik</item>
      <item>DIART d.o.o. za proizvodnju i usluge, Slavonska avenija 52 g, 10000 Zagreb</item>
      <item>TISKARA REPRINT d.o.o. za tiskarsku djelatnost, Kostanjevec 37, 10000 Zagreb</item>
      <item>Grad Zagreb</item>
      <item>Kvantum gradnja društvo s ograničenom odgovornošću za graditeljstvo, Dr. Ivana Novaka 38, 40000 Čakovec</item>
      <item>TRCZ AUTOMOBILI d.o.o. za trgovinu i usluge, Savska Opatovina 42, 10000 Zagreb</item>
    </izvorni_sadrzaj>
    <derivirana_varijabla naziv="DomainObject.Predmet.StrankaListFormatedWithAdress_1">
      <item>FINA ZAGREB, KOTURAŠKA 43, 10000 Zagreb</item>
      <item>TVORNICA TURBINA d.o.o., Stanka Vraza 53, 47000 Karlovac</item>
      <item>SIGMA S VL. SLAVKO PERIĆ</item>
      <item>POLJO-PROM d.o.o. za usluge, Križanići 27, 10020 Hrašće Turopoljsko</item>
      <item>ODRŽAVANJE I IZGRADNJA POGONA d.o.o. za proizvodnju, trgovinu i usluge, Savska opatovina 34, Zagreb</item>
      <item>TIHOMIR BRNJANEC</item>
      <item>MIHAEL IVANOVIĆ</item>
      <item>RESINEX CROATIA d.o.o. za trgovinu i usluge, Kreše Golika 5, Zagreb</item>
      <item>ZVONKO GULIŠ</item>
      <item>STJEPAN MATEJČIĆ</item>
      <item>JAVNA VATROGASNA POSTROJBA</item>
      <item>PIMEX, d.o.o. za proizvodnju poljoprivredne mehanizacije, vanjsku i unutarnju trgovinu, Lukavec, Nova cesta 16, 10410 Velika Gorica</item>
      <item>E E- SERVIS ZA POPRAVAK STROJEVA VL. JAKAC ECIO</item>
      <item>VILSTROJ društvo s ograničenom odgovornošću za usluge i trgovinu, Mažinjica 77, 52420 Buzet</item>
      <item>SOLAR BILIĆ d.o.o. za proizvodnju energije i usluge, Kraljevec 16, Zagreb</item>
      <item>LUKA PIRŠLJIN</item>
      <item>IVERO društvo s ograničenom odgovornošću za trgovinu i usluge, Planinska 13, 10360 Sesvete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otpadom, Ulica 29. rujna 2, 43000 Bjelovar</item>
      <item>FAGUS DRV. OBRT VL. ANTUN KLJAIĆ</item>
      <item>VAR društvo s ograničenom odgovornošću za unutarnju i vanjsku trgovinu i usluge, Primišljanska 3, Zagreb</item>
      <item>3 K.F. d.o.o. za trgovinu i usluge, Ivanićgradska 42, Zagreb</item>
      <item>VATROGASNA ZAJEDNICA OPĆINA POPOVAČA</item>
      <item>TRCZ RABLJENA VOZILA d.o.o. za trgovinu i usluge, Zagrebačka 118, 10360 Sesvete</item>
      <item>IVAN KLJAIĆ</item>
      <item>JUNGO, d.o.o.  za trgovinu i usluge, turistička agencija, Poljička cesta 22, 21315 Jesenice</item>
      <item>AUTOP. AUTOD. IVAN PAVLOVIĆ</item>
      <item>VTROGASNA ZAJEDNICA DARUVAR</item>
      <item>BOŽIDAR BARTOL</item>
      <item>FRANJO BOŽIĆ</item>
      <item>INFORMATIČKE TEHNOLOGIJE AUDAX d.o.o. za informatiku i poslovno savjetovanje, Petra Krešimira IV br. 5, 35000 Slavonski Brod</item>
      <item>AUTO-DABO društvo s ograničenom odgovornošću za trgovinu i usluge, Kaniža/bb, 42240 Kaniža</item>
      <item>BRKOVIĆ društvo s ograničenom odgovornošću za preradu otpadnih materijala, trgovinu i usluge, Industrijska 3, 10431 Sveta Nedelja</item>
      <item>PILANA JAKLIĆ</item>
      <item>KLAR-IVA d.o.o. za trgovinu i usluge, Luja Adamiča 13, Zagreb</item>
      <item>VITKOVIĆ PROM društvo s ograničenom odgovornošću za usluge, trgovinu i uvoz-izvoz, Bocakova 48, 10380 Sveti Ivan Zelina</item>
      <item>SAMO TREBA DELATI d.o.o. za trgovinu i usluge, Selska 8, 10437 Bestovje</item>
      <item>ZE - TRA društvo s ograničenom odgovornošću za proizvodnju, marketing i transport, Krečaves 91a, 10380 Sveti Ivan Zelina</item>
      <item>CE-ZA-R Centar za reciklažu d.o.o., Josipa Lončara 15, Zagreb</item>
      <item>DANICA ANTOLKOVIĆ</item>
      <item>CENTAR ZA KOMBINIRANI TRANSPORT ZAGREB, d.d. za proizvodnju, prijevoz, otpremništvo i trgovinu, Trg senjskih uskoka 7-8, Zagreb</item>
      <item>Gordan Hudina, Čalogovićeva Ulica 1, 10000 Zagreb</item>
      <item>CIOS CARGO društvo s ograničenom odgovornošću za iznajmljivanje vozila i opreme, Josipa Lončara 15, 10000 Zagreb</item>
      <item>MAMIĆ PERIĆ REBERSKI RIMAC Odvjetničko društvo, društvo s ograničenom odgovornošću, Ivana Lučića 2A, 10000 Zagreb</item>
      <item>KMAG d.o.o. zastupstvo, Gornjostupnička 18/J, 10255 Gornji Stupnik</item>
      <item>DIART d.o.o. za proizvodnju i usluge, Slavonska avenija 52 g, 10000 Zagreb</item>
      <item>TISKARA REPRINT d.o.o. za tiskarsku djelatnost, Kostanjevec 37, 10000 Zagreb</item>
      <item>Grad Zagreb</item>
      <item>Kvantum gradnja društvo s ograničenom odgovornošću za graditeljstvo, Dr. Ivana Novaka 38, 40000 Čakovec</item>
      <item>TRCZ AUTOMOBILI d.o.o. za trgovinu i usluge, Savska Opatovina 42, 10000 Zagreb</item>
    </derivirana_varijabla>
  </DomainObject.Predmet.StrankaListFormatedWithAdress>
  <DomainObject.Predmet.StrankaListFormatedWithAdressOIB>
    <izvorni_sadrzaj>
      <item>FINA ZAGREB, OIB 85821130368, KOTURAŠKA 43, 10000 Zagreb</item>
      <item>TVORNICA TURBINA d.o.o., OIB 32258484464, Stanka Vraza 53, 47000 Karlovac</item>
      <item>SIGMA S VL. SLAVKO PERIĆ, OIB 40207522223</item>
      <item>POLJO-PROM d.o.o. za usluge, OIB 26189340470, Križanići 27, 10020 Hrašće Turopoljsko</item>
      <item>ODRŽAVANJE I IZGRADNJA POGONA d.o.o. za proizvodnju, trgovinu i usluge, OIB 37154625188, Savska opatovina 34, Zagreb</item>
      <item>TIHOMIR BRNJANEC</item>
      <item>MIHAEL IVANOVIĆ</item>
      <item>RESINEX CROATIA d.o.o. za trgovinu i usluge, OIB 79438419256, Kreše Golika 5, Zagreb</item>
      <item>ZVONKO GULIŠ</item>
      <item>STJEPAN MATEJČIĆ</item>
      <item>JAVNA VATROGASNA POSTROJBA</item>
      <item>PIMEX, d.o.o. za proizvodnju poljoprivredne mehanizacije, vanjsku i unutarnju trgovinu, OIB 03517896862, Lukavec, Nova cesta 16, 10410 Velika Gorica</item>
      <item>E E- SERVIS ZA POPRAVAK STROJEVA VL. JAKAC ECIO, OIB 91901325663</item>
      <item>VILSTROJ društvo s ograničenom odgovornošću za usluge i trgovinu, OIB 14411754953, Mažinjica 77, 52420 Buzet</item>
      <item>SOLAR BILIĆ d.o.o. za proizvodnju energije i usluge, OIB 22052348114, Kraljevec 16, Zagreb</item>
      <item>LUKA PIRŠLJIN</item>
      <item>IVERO društvo s ograničenom odgovornošću za trgovinu i usluge, OIB 89206455960, Planinska 13, 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 43000 Bjelovar</item>
      <item>FAGUS DRV. OBRT VL. ANTUN KLJAIĆ, OIB 01290178100</item>
      <item>VAR društvo s ograničenom odgovornošću za unutarnju i vanjsku trgovinu i usluge, OIB 66402309304, Primišljanska 3, Zagreb</item>
      <item>3 K.F. d.o.o. za trgovinu i usluge, OIB 49939600448, Ivanićgradska 42, Zagreb</item>
      <item>VATROGASNA ZAJEDNICA OPĆINA POPOVAČA</item>
      <item>TRCZ RABLJENA VOZILA d.o.o. za trgovinu i usluge, OIB 39500334369, Zagrebačka 118, 10360 Sesvete</item>
      <item>IVAN KLJAIĆ</item>
      <item>JUNGO, d.o.o.  za trgovinu i usluge, turistička agencija, OIB 66632728885, Poljička cesta 22, 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 35000 Slavonski Brod</item>
      <item>AUTO-DABO društvo s ograničenom odgovornošću za trgovinu i usluge, OIB 81363721800, Kaniža/bb, 42240 Kaniža</item>
      <item>BRKOVIĆ društvo s ograničenom odgovornošću za preradu otpadnih materijala, trgovinu i usluge, OIB 69326119226, Industrijska 3, 10431 Sveta Nedelja</item>
      <item>PILANA JAKLIĆ, OIB 74345196762</item>
      <item>KLAR-IVA d.o.o. za trgovinu i usluge, OIB 03963335960, Luja Adamiča 13, Zagreb</item>
      <item>VITKOVIĆ PROM društvo s ograničenom odgovornošću za usluge, trgovinu i uvoz-izvoz, OIB 50705099618, Bocakova 48, 10380 Sveti Ivan Zelina</item>
      <item>SAMO TREBA DELATI d.o.o. za trgovinu i usluge, OIB 91854435907, Selska 8, 10437 Bestovje</item>
      <item>ZE - TRA društvo s ograničenom odgovornošću za proizvodnju, marketing i transport, OIB 84412170391, Krečaves 91a, 10380 Sveti Ivan Zelina</item>
      <item>CE-ZA-R Centar za reciklažu d.o.o., OIB 03860945174, Josipa Lončara 15, Zagreb</item>
      <item>DANICA ANTOLKOVIĆ</item>
      <item>CENTAR ZA KOMBINIRANI TRANSPORT ZAGREB, d.d. za proizvodnju, prijevoz, otpremništvo i trgovinu, OIB 49800593791, Trg senjskih uskoka 7-8, Zagreb</item>
      <item>Gordan Hudina, OIB 55156531315, Čalogovićeva Ulica 1, 10000 Zagreb</item>
      <item>CIOS CARGO društvo s ograničenom odgovornošću za iznajmljivanje vozila i opreme, OIB 15284306775, Josipa Lončara 15, 10000 Zagreb</item>
      <item>MAMIĆ PERIĆ REBERSKI RIMAC Odvjetničko društvo, društvo s ograničenom odgovornošću, OIB 32802230502, Ivana Lučića 2A, 10000 Zagreb</item>
      <item>KMAG d.o.o. zastupstvo, OIB 50122329920, Gornjostupnička 18/J, 10255 Gornji Stupnik</item>
      <item>DIART d.o.o. za proizvodnju i usluge, OIB 06185898392, Slavonska avenija 52 g, 10000 Zagreb</item>
      <item>TISKARA REPRINT d.o.o. za tiskarsku djelatnost, OIB 91226922948, Kostanjevec 37, 10000 Zagreb</item>
      <item>Grad Zagreb</item>
      <item>Kvantum gradnja društvo s ograničenom odgovornošću za graditeljstvo, OIB 62748007682, Dr. Ivana Novaka 38, 40000 Čakovec</item>
      <item>TRCZ AUTOMOBILI d.o.o. za trgovinu i usluge, OIB 49622102670, Savska Opatovina 42, 10000 Zagreb</item>
    </izvorni_sadrzaj>
    <derivirana_varijabla naziv="DomainObject.Predmet.StrankaListFormatedWithAdressOIB_1">
      <item>FINA ZAGREB, OIB 85821130368, KOTURAŠKA 43, 10000 Zagreb</item>
      <item>TVORNICA TURBINA d.o.o., OIB 32258484464, Stanka Vraza 53, 47000 Karlovac</item>
      <item>SIGMA S VL. SLAVKO PERIĆ, OIB 40207522223</item>
      <item>POLJO-PROM d.o.o. za usluge, OIB 26189340470, Križanići 27, 10020 Hrašće Turopoljsko</item>
      <item>ODRŽAVANJE I IZGRADNJA POGONA d.o.o. za proizvodnju, trgovinu i usluge, OIB 37154625188, Savska opatovina 34, Zagreb</item>
      <item>TIHOMIR BRNJANEC</item>
      <item>MIHAEL IVANOVIĆ</item>
      <item>RESINEX CROATIA d.o.o. za trgovinu i usluge, OIB 79438419256, Kreše Golika 5, Zagreb</item>
      <item>ZVONKO GULIŠ</item>
      <item>STJEPAN MATEJČIĆ</item>
      <item>JAVNA VATROGASNA POSTROJBA</item>
      <item>PIMEX, d.o.o. za proizvodnju poljoprivredne mehanizacije, vanjsku i unutarnju trgovinu, OIB 03517896862, Lukavec, Nova cesta 16, 10410 Velika Gorica</item>
      <item>E E- SERVIS ZA POPRAVAK STROJEVA VL. JAKAC ECIO, OIB 91901325663</item>
      <item>VILSTROJ društvo s ograničenom odgovornošću za usluge i trgovinu, OIB 14411754953, Mažinjica 77, 52420 Buzet</item>
      <item>SOLAR BILIĆ d.o.o. za proizvodnju energije i usluge, OIB 22052348114, Kraljevec 16, Zagreb</item>
      <item>LUKA PIRŠLJIN</item>
      <item>IVERO društvo s ograničenom odgovornošću za trgovinu i usluge, OIB 89206455960, Planinska 13, 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 43000 Bjelovar</item>
      <item>FAGUS DRV. OBRT VL. ANTUN KLJAIĆ, OIB 01290178100</item>
      <item>VAR društvo s ograničenom odgovornošću za unutarnju i vanjsku trgovinu i usluge, OIB 66402309304, Primišljanska 3, Zagreb</item>
      <item>3 K.F. d.o.o. za trgovinu i usluge, OIB 49939600448, Ivanićgradska 42, Zagreb</item>
      <item>VATROGASNA ZAJEDNICA OPĆINA POPOVAČA</item>
      <item>TRCZ RABLJENA VOZILA d.o.o. za trgovinu i usluge, OIB 39500334369, Zagrebačka 118, 10360 Sesvete</item>
      <item>IVAN KLJAIĆ</item>
      <item>JUNGO, d.o.o.  za trgovinu i usluge, turistička agencija, OIB 66632728885, Poljička cesta 22, 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 35000 Slavonski Brod</item>
      <item>AUTO-DABO društvo s ograničenom odgovornošću za trgovinu i usluge, OIB 81363721800, Kaniža/bb, 42240 Kaniža</item>
      <item>BRKOVIĆ društvo s ograničenom odgovornošću za preradu otpadnih materijala, trgovinu i usluge, OIB 69326119226, Industrijska 3, 10431 Sveta Nedelja</item>
      <item>PILANA JAKLIĆ, OIB 74345196762</item>
      <item>KLAR-IVA d.o.o. za trgovinu i usluge, OIB 03963335960, Luja Adamiča 13, Zagreb</item>
      <item>VITKOVIĆ PROM društvo s ograničenom odgovornošću za usluge, trgovinu i uvoz-izvoz, OIB 50705099618, Bocakova 48, 10380 Sveti Ivan Zelina</item>
      <item>SAMO TREBA DELATI d.o.o. za trgovinu i usluge, OIB 91854435907, Selska 8, 10437 Bestovje</item>
      <item>ZE - TRA društvo s ograničenom odgovornošću za proizvodnju, marketing i transport, OIB 84412170391, Krečaves 91a, 10380 Sveti Ivan Zelina</item>
      <item>CE-ZA-R Centar za reciklažu d.o.o., OIB 03860945174, Josipa Lončara 15, Zagreb</item>
      <item>DANICA ANTOLKOVIĆ</item>
      <item>CENTAR ZA KOMBINIRANI TRANSPORT ZAGREB, d.d. za proizvodnju, prijevoz, otpremništvo i trgovinu, OIB 49800593791, Trg senjskih uskoka 7-8, Zagreb</item>
      <item>Gordan Hudina, OIB 55156531315, Čalogovićeva Ulica 1, 10000 Zagreb</item>
      <item>CIOS CARGO društvo s ograničenom odgovornošću za iznajmljivanje vozila i opreme, OIB 15284306775, Josipa Lončara 15, 10000 Zagreb</item>
      <item>MAMIĆ PERIĆ REBERSKI RIMAC Odvjetničko društvo, društvo s ograničenom odgovornošću, OIB 32802230502, Ivana Lučića 2A, 10000 Zagreb</item>
      <item>KMAG d.o.o. zastupstvo, OIB 50122329920, Gornjostupnička 18/J, 10255 Gornji Stupnik</item>
      <item>DIART d.o.o. za proizvodnju i usluge, OIB 06185898392, Slavonska avenija 52 g, 10000 Zagreb</item>
      <item>TISKARA REPRINT d.o.o. za tiskarsku djelatnost, OIB 91226922948, Kostanjevec 37, 10000 Zagreb</item>
      <item>Grad Zagreb</item>
      <item>Kvantum gradnja društvo s ograničenom odgovornošću za graditeljstvo, OIB 62748007682, Dr. Ivana Novaka 38, 40000 Čakovec</item>
      <item>TRCZ AUTOMOBILI d.o.o. za trgovinu i usluge, OIB 49622102670, Savska Opatovina 42, 10000 Zagreb</item>
    </derivirana_varijabla>
  </DomainObject.Predmet.StrankaListFormatedWithAdressOIB>
  <DomainObject.Predmet.StrankaListNazivFormated>
    <izvorni_sadrzaj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  <item>TISKARA REPRINT d.o.o. za tiskarsku djelatnost</item>
      <item>Grad Zagreb</item>
      <item>Kvantum gradnja društvo s ograničenom odgovornošću za graditeljstvo</item>
      <item>TRCZ AUTOMOBILI d.o.o. za trgovinu i usluge</item>
    </izvorni_sadrzaj>
    <derivirana_varijabla naziv="DomainObject.Predmet.StrankaListNazivFormated_1"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  <item>TISKARA REPRINT d.o.o. za tiskarsku djelatnost</item>
      <item>Grad Zagreb</item>
      <item>Kvantum gradnja društvo s ograničenom odgovornošću za graditeljstvo</item>
      <item>TRCZ AUTOMOBILI d.o.o. za trgovinu i usluge</item>
    </derivirana_varijabla>
  </DomainObject.Predmet.StrankaListNazivFormated>
  <DomainObject.Predmet.StrankaListNazivFormatedOIB>
    <izvorni_sadrzaj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  <item>TISKARA REPRINT d.o.o. za tiskarsku djelatnost, OIB 91226922948</item>
      <item>Grad Zagreb</item>
      <item>Kvantum gradnja društvo s ograničenom odgovornošću za graditeljstvo, OIB 62748007682</item>
      <item>TRCZ AUTOMOBILI d.o.o. za trgovinu i usluge, OIB 49622102670</item>
    </izvorni_sadrzaj>
    <derivirana_varijabla naziv="DomainObject.Predmet.StrankaListNazivFormatedOIB_1"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  <item>TISKARA REPRINT d.o.o. za tiskarsku djelatnost, OIB 91226922948</item>
      <item>Grad Zagreb</item>
      <item>Kvantum gradnja društvo s ograničenom odgovornošću za graditeljstvo, OIB 62748007682</item>
      <item>TRCZ AUTOMOBILI d.o.o. za trgovinu i usluge, OIB 49622102670</item>
    </derivirana_varijabla>
  </DomainObject.Predmet.StrankaListNazivFormatedOIB>
  <DomainObject.Predmet.ProtuStrankaListFormated>
    <izvorni_sadrzaj>
      <item>DIOKI Organska petrokemija d.d.</item>
    </izvorni_sadrzaj>
    <derivirana_varijabla naziv="DomainObject.Predmet.ProtuStrankaListFormated_1">
      <item>DIOKI Organska petrokemija d.d.</item>
    </derivirana_varijabla>
  </DomainObject.Predmet.ProtuStrankaListFormated>
  <DomainObject.Predmet.ProtuStrankaListFormatedOIB>
    <izvorni_sadrzaj>
      <item>DIOKI Organska petrokemija d.d., OIB 71451172026</item>
    </izvorni_sadrzaj>
    <derivirana_varijabla naziv="DomainObject.Predmet.ProtuStrankaListFormatedOIB_1">
      <item>DIOKI Organska petrokemija d.d., OIB 71451172026</item>
    </derivirana_varijabla>
  </DomainObject.Predmet.ProtuStrankaListFormatedOIB>
  <DomainObject.Predmet.ProtuStrankaListFormatedWithAdress>
    <izvorni_sadrzaj>
      <item>DIOKI Organska petrokemija d.d., Čulinečka cesta 252, 10000 Zagreb</item>
    </izvorni_sadrzaj>
    <derivirana_varijabla naziv="DomainObject.Predmet.ProtuStrankaListFormatedWithAdress_1">
      <item>DIOKI Organska petrokemija d.d., Čulinečka cesta 252, 10000 Zagreb</item>
    </derivirana_varijabla>
  </DomainObject.Predmet.ProtuStrankaListFormatedWithAdress>
  <DomainObject.Predmet.ProtuStrankaListFormatedWithAdressOIB>
    <izvorni_sadrzaj>
      <item>DIOKI Organska petrokemija d.d., OIB 71451172026, Čulinečka cesta 252, 10000 Zagreb</item>
    </izvorni_sadrzaj>
    <derivirana_varijabla naziv="DomainObject.Predmet.ProtuStrankaListFormatedWithAdressOIB_1">
      <item>DIOKI Organska petrokemija d.d., OIB 71451172026, Čulinečka cesta 252, 10000 Zagreb</item>
    </derivirana_varijabla>
  </DomainObject.Predmet.ProtuStrankaListFormatedWithAdressOIB>
  <DomainObject.Predmet.ProtuStrankaListNazivFormated>
    <izvorni_sadrzaj>
      <item>DIOKI Organska petrokemija d.d.</item>
    </izvorni_sadrzaj>
    <derivirana_varijabla naziv="DomainObject.Predmet.ProtuStrankaListNazivFormated_1">
      <item>DIOKI Organska petrokemija d.d.</item>
    </derivirana_varijabla>
  </DomainObject.Predmet.ProtuStrankaListNazivFormated>
  <DomainObject.Predmet.ProtuStrankaListNazivFormatedOIB>
    <izvorni_sadrzaj>
      <item>DIOKI Organska petrokemija d.d., OIB 71451172026</item>
    </izvorni_sadrzaj>
    <derivirana_varijabla naziv="DomainObject.Predmet.ProtuStrankaListNazivFormatedOIB_1">
      <item>DIOKI Organska petrokemija d.d., OIB 71451172026</item>
    </derivirana_varijabla>
  </DomainObject.Predmet.ProtuStrankaListNazivFormatedOIB>
  <DomainObject.Predmet.OstaliListFormated>
    <izvorni_sadrzaj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</item>
      <item>Odvjetničko društvo Balatinec i Nikolić društvo s ograničenom odgovornošću</item>
    </izvorni_sadrzaj>
    <derivirana_varijabla naziv="DomainObject.Predmet.OstaliListFormated_1"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</item>
      <item>Odvjetničko društvo Balatinec i Nikolić društvo s ograničenom odgovornošću</item>
    </derivirana_varijabla>
  </DomainObject.Predmet.OstaliListFormated>
  <DomainObject.Predmet.OstaliListFormatedOIB>
    <izvorni_sadrzaj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graditeljstvo, OIB 62748007682</item>
      <item>Odvjetničko društvo Balatinec i Nikolić društvo s ograničenom odgovornošću, OIB 55497820258</item>
    </izvorni_sadrzaj>
    <derivirana_varijabla naziv="DomainObject.Predmet.OstaliListFormatedOIB_1"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graditeljstvo, OIB 62748007682</item>
      <item>Odvjetničko društvo Balatinec i Nikolić društvo s ograničenom odgovornošću, OIB 55497820258</item>
    </derivirana_varijabla>
  </DomainObject.Predmet.OstaliListFormatedOIB>
  <DomainObject.Predmet.OstaliListFormatedWithAdress>
    <izvorni_sadrzaj>
      <item>Leo Dolezil, Wickerhauserova 16A, 10000 Zagreb</item>
      <item>Marija Vujčić Turkulin, Vrtlarska 3, 10000 Zagreb</item>
      <item>H-ABDUCO društvo s ograničenom odgovornošću za usluge, Slavonska avenija 6A, 10000 Zagreb</item>
      <item>Ministarstvo financija, Porezna uprava, Avenija Dubrovnik 32, 10000 Zagreb</item>
      <item>Zagrabačke nekretnine d. o. o., Nova Ves 17, 10000 Zagreb</item>
      <item>Helb d. o. o., Slavka Kolara 4, 10370 Dugo Selo</item>
      <item>Ivica Ratković, Rafe Barišića 22, 10000 Zagreb</item>
      <item>Inga Grgić, Voćarska 3, 10255 Gornji Stupnik</item>
      <item>Grad Zagreb, Stjepana Radića 1, 10000 Zagreb</item>
      <item>ZAGREBAČKA BANKA DIONIČKO DRUŠTVO, Paromlinska 2, 10000 Zagreb</item>
      <item>HRVATSKA BANKA ZA OBNOVU I RAZVITAK, Strossmayerov Trg 9, 10000 Zagreb</item>
      <item>NEKRETNINE PLUS društvo s ograničenom odgovornošću za upravljanje nekretninama, Varaždinska ulica, I odvojak 11, 42000 Jalkovec</item>
      <item>BANKA KOVANICA dioničko društvo, Petra Preradovića 29, 42000 Varaždin</item>
      <item>HYPO INTERNATIONAL, nema, nema Klagenfurt</item>
      <item>Raiffeisenbank Austria d.d., Petrinjska 59, 10000 Zagreb</item>
      <item>Siemens dioničko društvo za elektrotehniku, Heinzelova 70/a, 10000 Zagreb</item>
      <item>KARLOVAČKA BANKA dioničko društvo, Ivana Gorana Kovačića 1, 47000 Karlovac</item>
      <item>MAMIĆ PERIĆ REBERSKI RIMAC Odvjetničko društvo, društvo s ograničenom odgovornošću,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  <item>Vesna Pavličević, Bednjanska 8a, 10000 Zagreb</item>
      <item>Kvantum gradnja društvo s ograničenom odgovornošću za graditeljstvo, Dr. Ivana Novaka 38, 40000 Čakovec</item>
      <item>Odvjetničko društvo Balatinec i Nikolić društvo s ograničenom odgovornošću, Jurišićeva 25, 10000 Zagreb</item>
    </izvorni_sadrzaj>
    <derivirana_varijabla naziv="DomainObject.Predmet.OstaliListFormatedWithAdress_1">
      <item>Leo Dolezil, Wickerhauserova 16A, 10000 Zagreb</item>
      <item>Marija Vujčić Turkulin, Vrtlarska 3, 10000 Zagreb</item>
      <item>H-ABDUCO društvo s ograničenom odgovornošću za usluge, Slavonska avenija 6A, 10000 Zagreb</item>
      <item>Ministarstvo financija, Porezna uprava, Avenija Dubrovnik 32, 10000 Zagreb</item>
      <item>Zagrabačke nekretnine d. o. o., Nova Ves 17, 10000 Zagreb</item>
      <item>Helb d. o. o., Slavka Kolara 4, 10370 Dugo Selo</item>
      <item>Ivica Ratković, Rafe Barišića 22, 10000 Zagreb</item>
      <item>Inga Grgić, Voćarska 3, 10255 Gornji Stupnik</item>
      <item>Grad Zagreb, Stjepana Radića 1, 10000 Zagreb</item>
      <item>ZAGREBAČKA BANKA DIONIČKO DRUŠTVO, Paromlinska 2, 10000 Zagreb</item>
      <item>HRVATSKA BANKA ZA OBNOVU I RAZVITAK, Strossmayerov Trg 9, 10000 Zagreb</item>
      <item>NEKRETNINE PLUS društvo s ograničenom odgovornošću za upravljanje nekretninama, Varaždinska ulica, I odvojak 11, 42000 Jalkovec</item>
      <item>BANKA KOVANICA dioničko društvo, Petra Preradovića 29, 42000 Varaždin</item>
      <item>HYPO INTERNATIONAL, nema, nema Klagenfurt</item>
      <item>Raiffeisenbank Austria d.d., Petrinjska 59, 10000 Zagreb</item>
      <item>Siemens dioničko društvo za elektrotehniku, Heinzelova 70/a, 10000 Zagreb</item>
      <item>KARLOVAČKA BANKA dioničko društvo, Ivana Gorana Kovačića 1, 47000 Karlovac</item>
      <item>MAMIĆ PERIĆ REBERSKI RIMAC Odvjetničko društvo, društvo s ograničenom odgovornošću,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  <item>Vesna Pavličević, Bednjanska 8a, 10000 Zagreb</item>
      <item>Kvantum gradnja društvo s ograničenom odgovornošću za graditeljstvo, Dr. Ivana Novaka 38, 40000 Čakovec</item>
      <item>Odvjetničko društvo Balatinec i Nikolić društvo s ograničenom odgovornošću, Jurišićeva 25, 10000 Zagreb</item>
    </derivirana_varijabla>
  </DomainObject.Predmet.OstaliListFormatedWithAdress>
  <DomainObject.Predmet.OstaliListFormatedWithAdressOIB>
    <izvorni_sadrzaj>
      <item>Leo Dolezil, OIB 58098157434, Wickerhauserova 16A, 10000 Zagreb</item>
      <item>Marija Vujčić Turkulin, OIB 22593287559, Vrtlarska 3, 10000 Zagreb</item>
      <item>H-ABDUCO društvo s ograničenom odgovornošću za usluge, OIB 13667298928, Slavonska avenija 6A, 10000 Zagreb</item>
      <item>Ministarstvo financija, Porezna uprava, Avenija Dubrovnik 32, 10000 Zagreb</item>
      <item>Zagrabačke nekretnine d. o. o., OIB 15364543303, Nova Ves 17, 10000 Zagreb</item>
      <item>Helb d. o. o., OIB 38935991904, Slavka Kolara 4, 10370 Dugo Selo</item>
      <item>Ivica Ratković, OIB 89868920596, Rafe Barišića 22, 10000 Zagreb</item>
      <item>Inga Grgić, OIB 61067316396, Voćarska 3, 10255 Gornji Stupnik</item>
      <item>Grad Zagreb, OIB 61817894937, Stjepana Radića 1, 10000 Zagreb</item>
      <item>ZAGREBAČKA BANKA DIONIČKO DRUŠTVO, OIB 92963223473, Paromlinska 2, 10000 Zagreb</item>
      <item>HRVATSKA BANKA ZA OBNOVU I RAZVITAK, OIB 26702280390, Strossmayerov Trg 9, 10000 Zagreb</item>
      <item>NEKRETNINE PLUS društvo s ograničenom odgovornošću za upravljanje nekretninama, OIB 56542840869, Varaždinska ulica, I odvojak 11, 42000 Jalkovec</item>
      <item>BANKA KOVANICA dioničko društvo, OIB 33039197637, Petra Preradovića 29, 42000 Varaždin</item>
      <item>HYPO INTERNATIONAL, nema, nema Klagenfurt</item>
      <item>Raiffeisenbank Austria d.d., OIB 53056966535, Petrinjska 59, 10000 Zagreb</item>
      <item>Siemens dioničko društvo za elektrotehniku, OIB 12673471493, Heinzelova 70/a, 10000 Zagreb</item>
      <item>KARLOVAČKA BANKA dioničko društvo, OIB 08106331075, Ivana Gorana Kovačića 1, 47000 Karlovac</item>
      <item>MAMIĆ PERIĆ REBERSKI RIMAC Odvjetničko društvo, društvo s ograničenom odgovornošću, OIB 32802230502,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  <item>Vesna Pavličević, Bednjanska 8a, 10000 Zagreb</item>
      <item>Kvantum gradnja društvo s ograničenom odgovornošću za graditeljstvo, OIB 62748007682, Dr. Ivana Novaka 38, 40000 Čakovec</item>
      <item>Odvjetničko društvo Balatinec i Nikolić društvo s ograničenom odgovornošću, OIB 55497820258, Jurišićeva 25, 10000 Zagreb</item>
    </izvorni_sadrzaj>
    <derivirana_varijabla naziv="DomainObject.Predmet.OstaliListFormatedWithAdressOIB_1">
      <item>Leo Dolezil, OIB 58098157434, Wickerhauserova 16A, 10000 Zagreb</item>
      <item>Marija Vujčić Turkulin, OIB 22593287559, Vrtlarska 3, 10000 Zagreb</item>
      <item>H-ABDUCO društvo s ograničenom odgovornošću za usluge, OIB 13667298928, Slavonska avenija 6A, 10000 Zagreb</item>
      <item>Ministarstvo financija, Porezna uprava, Avenija Dubrovnik 32, 10000 Zagreb</item>
      <item>Zagrabačke nekretnine d. o. o., OIB 15364543303, Nova Ves 17, 10000 Zagreb</item>
      <item>Helb d. o. o., OIB 38935991904, Slavka Kolara 4, 10370 Dugo Selo</item>
      <item>Ivica Ratković, OIB 89868920596, Rafe Barišića 22, 10000 Zagreb</item>
      <item>Inga Grgić, OIB 61067316396, Voćarska 3, 10255 Gornji Stupnik</item>
      <item>Grad Zagreb, OIB 61817894937, Stjepana Radića 1, 10000 Zagreb</item>
      <item>ZAGREBAČKA BANKA DIONIČKO DRUŠTVO, OIB 92963223473, Paromlinska 2, 10000 Zagreb</item>
      <item>HRVATSKA BANKA ZA OBNOVU I RAZVITAK, OIB 26702280390, Strossmayerov Trg 9, 10000 Zagreb</item>
      <item>NEKRETNINE PLUS društvo s ograničenom odgovornošću za upravljanje nekretninama, OIB 56542840869, Varaždinska ulica, I odvojak 11, 42000 Jalkovec</item>
      <item>BANKA KOVANICA dioničko društvo, OIB 33039197637, Petra Preradovića 29, 42000 Varaždin</item>
      <item>HYPO INTERNATIONAL, nema, nema Klagenfurt</item>
      <item>Raiffeisenbank Austria d.d., OIB 53056966535, Petrinjska 59, 10000 Zagreb</item>
      <item>Siemens dioničko društvo za elektrotehniku, OIB 12673471493, Heinzelova 70/a, 10000 Zagreb</item>
      <item>KARLOVAČKA BANKA dioničko društvo, OIB 08106331075, Ivana Gorana Kovačića 1, 47000 Karlovac</item>
      <item>MAMIĆ PERIĆ REBERSKI RIMAC Odvjetničko društvo, društvo s ograničenom odgovornošću, OIB 32802230502,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  <item>Vesna Pavličević, Bednjanska 8a, 10000 Zagreb</item>
      <item>Kvantum gradnja društvo s ograničenom odgovornošću za graditeljstvo, OIB 62748007682, Dr. Ivana Novaka 38, 40000 Čakovec</item>
      <item>Odvjetničko društvo Balatinec i Nikolić društvo s ograničenom odgovornošću, OIB 55497820258, Jurišićeva 25, 10000 Zagreb</item>
    </derivirana_varijabla>
  </DomainObject.Predmet.OstaliListFormatedWithAdressOIB>
  <DomainObject.Predmet.OstaliListNazivFormated>
    <izvorni_sadrzaj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</item>
      <item>Odvjetničko društvo Balatinec i Nikolić društvo s ograničenom odgovornošću</item>
    </izvorni_sadrzaj>
    <derivirana_varijabla naziv="DomainObject.Predmet.OstaliListNazivFormated_1"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</item>
      <item>Odvjetničko društvo Balatinec i Nikolić društvo s ograničenom odgovornošću</item>
    </derivirana_varijabla>
  </DomainObject.Predmet.OstaliListNazivFormated>
  <DomainObject.Predmet.OstaliListNazivFormatedOIB>
    <izvorni_sadrzaj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graditeljstvo, OIB 62748007682</item>
      <item>Odvjetničko društvo Balatinec i Nikolić društvo s ograničenom odgovornošću, OIB 55497820258</item>
    </izvorni_sadrzaj>
    <derivirana_varijabla naziv="DomainObject.Predmet.OstaliListNazivFormatedOIB_1"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graditeljstvo, OIB 62748007682</item>
      <item>Odvjetničko društvo Balatinec i Nikolić društvo s ograničenom odgovornošću, OIB 55497820258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DIOKI Organska petrokemija d.d.</izvorni_sadrzaj>
    <derivirana_varijabla naziv="DomainObject.Predmet.ProtustrankaIDrugi_1">DIOKI Organska petrokemija d.d.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DIOKI Organska petrokemija d.d., OIB 71451172026, Čulinečka cesta 252, 10000 Zagreb</izvorni_sadrzaj>
    <derivirana_varijabla naziv="DomainObject.Predmet.ProtustrankaIDrugiAdressOIB_1">DIOKI Organska petrokemija d.d., OIB 71451172026, Čulinečka cesta 252,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DIOKI Organska petrokemija d.d.</item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ZAGREBAČKA BANKA DIONIČKO DRUŠTVO</item>
      <item>HRVATSKA BANKA ZA OBNOVU I RAZVITAK</item>
      <item>Gordan Hudina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CIOS CARGO društvo s ograničenom odgovornošću za iznajmljivanje vozila i opreme</item>
      <item>HETA ASSET RESOLUTION AG</item>
      <item>MAMIĆ PERIĆ REBERSKI RIMAC Odvjetničko društvo, društvo s ograničenom odgovornošću</item>
      <item>KMAG d.o.o. zastupstvo</item>
      <item>Tea Žunić</item>
      <item>DIART d.o.o. za proizvodnju i usluge</item>
      <item>TISKARA REPRINT d.o.o. za tiskarsku djelatnost</item>
      <item>Grad Zagreb</item>
      <item>Vesna Pavličević</item>
      <item>Kvantum gradnja društvo s ograničenom odgovornošću za graditeljstvo</item>
      <item>Kvantum gradnja društvo s ograničenom odgovornošću za graditeljstvo</item>
      <item>Odvjetničko društvo Balatinec i Nikolić društvo s ograničenom odgovornošću</item>
      <item>TRCZ AUTOMOBILI d.o.o. za trgovinu i usluge</item>
    </izvorni_sadrzaj>
    <derivirana_varijabla naziv="DomainObject.Predmet.SudioniciListNaziv_1">
      <item>FINA ZAGREB</item>
      <item>DIOKI Organska petrokemija d.d.</item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ZAGREBAČKA BANKA DIONIČKO DRUŠTVO</item>
      <item>HRVATSKA BANKA ZA OBNOVU I RAZVITAK</item>
      <item>Gordan Hudina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CIOS CARGO društvo s ograničenom odgovornošću za iznajmljivanje vozila i opreme</item>
      <item>HETA ASSET RESOLUTION AG</item>
      <item>MAMIĆ PERIĆ REBERSKI RIMAC Odvjetničko društvo, društvo s ograničenom odgovornošću</item>
      <item>KMAG d.o.o. zastupstvo</item>
      <item>Tea Žunić</item>
      <item>DIART d.o.o. za proizvodnju i usluge</item>
      <item>TISKARA REPRINT d.o.o. za tiskarsku djelatnost</item>
      <item>Grad Zagreb</item>
      <item>Vesna Pavličević</item>
      <item>Kvantum gradnja društvo s ograničenom odgovornošću za graditeljstvo</item>
      <item>Kvantum gradnja društvo s ograničenom odgovornošću za graditeljstvo</item>
      <item>Odvjetničko društvo Balatinec i Nikolić društvo s ograničenom odgovornošću</item>
      <item>TRCZ AUTOMOBILI d.o.o. za trgovinu i usluge</item>
    </derivirana_varijabla>
  </DomainObject.Predmet.SudioniciListNaziv>
  <DomainObject.Predmet.SudioniciListAdressOIB>
    <izvorni_sadrzaj>
      <item>FINA ZAGREB, OIB 85821130368, KOTURAŠKA 43,10000 Zagreb</item>
      <item>DIOKI Organska petrokemija d.d., OIB 71451172026, Čulinečka cesta 252,10000 Zagreb</item>
      <item>Leo Dolezil, OIB 58098157434, Wickerhauserova 16A,10000 Zagreb</item>
      <item>Marija Vujčić Turkulin, OIB 22593287559, Vrtlarska 3,10000 Zagreb</item>
      <item>H-ABDUCO društvo s ograničenom odgovornošću za usluge, OIB 13667298928, Slavonska avenija 6A,10000 Zagreb</item>
      <item>Ministarstvo financija, Porezna uprava, Avenija Dubrovnik 32,10000 Zagreb</item>
      <item>Zagrabačke nekretnine d. o. o., OIB 15364543303, Nova Ves 17,10000 Zagreb</item>
      <item>Helb d. o. o., OIB 38935991904, Slavka Kolara 4,10370 Dugo Selo</item>
      <item>Ivica Ratković, OIB 89868920596, Rafe Barišića 22,10000 Zagreb</item>
      <item>Inga Grgić, OIB 61067316396, Voćarska 3,10255 Gornji Stupnik</item>
      <item>Grad Zagreb, OIB 61817894937, Stjepana Radića 1,10000 Zagreb</item>
      <item>TVORNICA TURBINA d.o.o., OIB 32258484464, Stanka Vraza 53,47000 Karlovac</item>
      <item>SIGMA S VL. SLAVKO PERIĆ, OIB 40207522223</item>
      <item>POLJO-PROM d.o.o. za usluge, OIB 26189340470, Križanići 27,10020 Hrašće Turopoljsko</item>
      <item>ODRŽAVANJE I IZGRADNJA POGONA d.o.o. za proizvodnju, trgovinu i usluge, OIB 37154625188, Savska opatovina 34,Zagreb</item>
      <item>TIHOMIR BRNJANEC</item>
      <item>MIHAEL IVANOVIĆ</item>
      <item>RESINEX CROATIA d.o.o. za trgovinu i usluge, OIB 79438419256, Kreše Golika 5,Zagreb</item>
      <item>ZVONKO GULIŠ</item>
      <item>STJEPAN MATEJČIĆ</item>
      <item>JAVNA VATROGASNA POSTROJBA</item>
      <item>PIMEX, d.o.o. za proizvodnju poljoprivredne mehanizacije, vanjsku i unutarnju trgovinu, OIB 03517896862, Lukavec, Nova cesta 16,10410 Velika Gorica</item>
      <item>E E- SERVIS ZA POPRAVAK STROJEVA VL. JAKAC ECIO, OIB 91901325663</item>
      <item>VILSTROJ društvo s ograničenom odgovornošću za usluge i trgovinu, OIB 14411754953, Mažinjica 77,52420 Buzet</item>
      <item>SOLAR BILIĆ d.o.o. za proizvodnju energije i usluge, OIB 22052348114, Kraljevec 16,Zagreb</item>
      <item>LUKA PIRŠLJIN</item>
      <item>IVERO društvo s ograničenom odgovornošću za trgovinu i usluge, OIB 89206455960, Planinska 13,10360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2,43000 Bjelovar</item>
      <item>FAGUS DRV. OBRT VL. ANTUN KLJAIĆ, OIB 01290178100</item>
      <item>VAR društvo s ograničenom odgovornošću za unutarnju i vanjsku trgovinu i usluge, OIB 66402309304, Primišljanska 3,Zagreb</item>
      <item>3 K.F. d.o.o. za trgovinu i usluge, OIB 49939600448, Ivanićgradska 42,Zagreb</item>
      <item>VATROGASNA ZAJEDNICA OPĆINA POPOVAČA</item>
      <item>TRCZ RABLJENA VOZILA d.o.o. za trgovinu i usluge, OIB 39500334369, Zagrebačka 118,10360 Sesvete</item>
      <item>IVAN KLJAIĆ</item>
      <item>JUNGO, d.o.o.  za trgovinu i usluge, turistička agencija, OIB 66632728885, Poljička cesta 22,21315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5,35000 Slavonski Brod</item>
      <item>AUTO-DABO društvo s ograničenom odgovornošću za trgovinu i usluge, OIB 81363721800, Kaniža/bb,42240 Kaniža</item>
      <item>BRKOVIĆ društvo s ograničenom odgovornošću za preradu otpadnih materijala, trgovinu i usluge, OIB 69326119226, Industrijska 3,10431 Sveta Nedelja</item>
      <item>PILANA JAKLIĆ, OIB 74345196762</item>
      <item>KLAR-IVA d.o.o. za trgovinu i usluge, OIB 03963335960, Luja Adamiča 13,Zagreb</item>
      <item>VITKOVIĆ PROM društvo s ograničenom odgovornošću za usluge, trgovinu i uvoz-izvoz, OIB 50705099618, Bocakova 48,10380 Sveti Ivan Zelina</item>
      <item>SAMO TREBA DELATI d.o.o. za trgovinu i usluge, OIB 91854435907, Selska 8,10437 Bestovje</item>
      <item>ZE - TRA društvo s ograničenom odgovornošću za proizvodnju, marketing i transport, OIB 84412170391, Krečaves 91a,10380 Sveti Ivan Zelina</item>
      <item>CE-ZA-R Centar za reciklažu d.o.o., OIB 03860945174, Josipa Lončara 15,Zagreb</item>
      <item>DANICA ANTOLKOVIĆ</item>
      <item>CENTAR ZA KOMBINIRANI TRANSPORT ZAGREB, d.d. za proizvodnju, prijevoz, otpremništvo i trgovinu, OIB 49800593791, Trg senjskih uskoka 7-8,Zagreb</item>
      <item>ZAGREBAČKA BANKA DIONIČKO DRUŠTVO, OIB 92963223473, Paromlinska 2,10000 Zagreb</item>
      <item>HRVATSKA BANKA ZA OBNOVU I RAZVITAK, OIB 26702280390, Strossmayerov Trg 9,10000 Zagreb</item>
      <item>Gordan Hudina, OIB 55156531315, Čalogovićeva Ulica 1,10000 Zagreb</item>
      <item>NEKRETNINE PLUS društvo s ograničenom odgovornošću za upravljanje nekretninama, OIB 56542840869, Varaždinska ulica, I odvojak 11,42000 Jalkovec</item>
      <item>BANKA KOVANICA dioničko društvo, OIB 33039197637, Petra Preradovića 29,42000 Varaždin</item>
      <item>HYPO INTERNATIONAL, nema,nema Klagenfurt</item>
      <item>Raiffeisenbank Austria d.d., OIB 53056966535, Petrinjska 59,10000 Zagreb</item>
      <item>Siemens dioničko društvo za elektrotehniku, OIB 12673471493, Heinzelova 70/a,10000 Zagreb</item>
      <item>KARLOVAČKA BANKA dioničko društvo, OIB 08106331075, Ivana Gorana Kovačića 1,47000 Karlovac</item>
      <item>MAMIĆ PERIĆ REBERSKI RIMAC Odvjetničko društvo, društvo s ograničenom odgovornošću, OIB 32802230502, Radnička cesta 80,10000 Zagreb</item>
      <item>Ivan Stanko Maleš, Ulica grada Vukovara 269f,10000 Zagreb</item>
      <item>Goran Durmiš, Preradovićeva 24,10000 Zagreb</item>
      <item>Ivana Radeljak, Masarykova 13,10000 Zagreb</item>
      <item>CIOS CARGO društvo s ograničenom odgovornošću za iznajmljivanje vozila i opreme, OIB 15284306775, Josipa Lončara 15,10000 Zagreb</item>
      <item>HETA ASSET RESOLUTION AG, /,Klagenfurt</item>
      <item>MAMIĆ PERIĆ REBERSKI RIMAC Odvjetničko društvo, društvo s ograničenom odgovornošću, OIB 32802230502, Ivana Lučića 2A,10000 Zagreb</item>
      <item>KMAG d.o.o. zastupstvo, OIB 50122329920, Gornjostupnička 18/J,10255 Gornji Stupnik</item>
      <item>Tea Žunić, Prolaz Marije Kucifikse Kozulić 2,51000 Rijeka</item>
      <item>DIART d.o.o. za proizvodnju i usluge, OIB 06185898392, Slavonska avenija 52 g,10000 Zagreb</item>
      <item>TISKARA REPRINT d.o.o. za tiskarsku djelatnost, OIB 91226922948, Kostanjevec 37,10000 Zagreb</item>
      <item>Grad Zagreb</item>
      <item>Vesna Pavličević, Bednjanska 8a,10000 Zagreb</item>
      <item>Kvantum gradnja društvo s ograničenom odgovornošću za graditeljstvo, OIB 62748007682, Dr. Ivana Novaka 38,40000 Čakovec</item>
      <item>Kvantum gradnja društvo s ograničenom odgovornošću za graditeljstvo, OIB 62748007682, Dr. Ivana Novaka 38,40000 Čakovec</item>
      <item>Odvjetničko društvo Balatinec i Nikolić društvo s ograničenom odgovornošću, OIB 55497820258, Jurišićeva 25,10000 Zagreb</item>
      <item>TRCZ AUTOMOBILI d.o.o. za trgovinu i usluge, OIB 49622102670, Savska Opatovina 42,10000 Zagreb</item>
    </izvorni_sadrzaj>
    <derivirana_varijabla naziv="DomainObject.Predmet.SudioniciListAdressOIB_1">
      <item>FINA ZAGREB, OIB 85821130368, KOTURAŠKA 43,10000 Zagreb</item>
      <item>DIOKI Organska petrokemija d.d., OIB 71451172026, Čulinečka cesta 252,10000 Zagreb</item>
      <item>Leo Dolezil, OIB 58098157434, Wickerhauserova 16A,10000 Zagreb</item>
      <item>Marija Vujčić Turkulin, OIB 22593287559, Vrtlarska 3,10000 Zagreb</item>
      <item>H-ABDUCO društvo s ograničenom odgovornošću za usluge, OIB 13667298928, Slavonska avenija 6A,10000 Zagreb</item>
      <item>Ministarstvo financija, Porezna uprava, Avenija Dubrovnik 32,10000 Zagreb</item>
      <item>Zagrabačke nekretnine d. o. o., OIB 15364543303, Nova Ves 17,10000 Zagreb</item>
      <item>Helb d. o. o., OIB 38935991904, Slavka Kolara 4,10370 Dugo Selo</item>
      <item>Ivica Ratković, OIB 89868920596, Rafe Barišića 22,10000 Zagreb</item>
      <item>Inga Grgić, OIB 61067316396, Voćarska 3,10255 Gornji Stupnik</item>
      <item>Grad Zagreb, OIB 61817894937, Stjepana Radića 1,10000 Zagreb</item>
      <item>TVORNICA TURBINA d.o.o., OIB 32258484464, Stanka Vraza 53,47000 Karlovac</item>
      <item>SIGMA S VL. SLAVKO PERIĆ, OIB 40207522223</item>
      <item>POLJO-PROM d.o.o. za usluge, OIB 26189340470, Križanići 27,10020 Hrašće Turopoljsko</item>
      <item>ODRŽAVANJE I IZGRADNJA POGONA d.o.o. za proizvodnju, trgovinu i usluge, OIB 37154625188, Savska opatovina 34,Zagreb</item>
      <item>TIHOMIR BRNJANEC</item>
      <item>MIHAEL IVANOVIĆ</item>
      <item>RESINEX CROATIA d.o.o. za trgovinu i usluge, OIB 79438419256, Kreše Golika 5,Zagreb</item>
      <item>ZVONKO GULIŠ</item>
      <item>STJEPAN MATEJČIĆ</item>
      <item>JAVNA VATROGASNA POSTROJBA</item>
      <item>PIMEX, d.o.o. za proizvodnju poljoprivredne mehanizacije, vanjsku i unutarnju trgovinu, OIB 03517896862, Lukavec, Nova cesta 16,10410 Velika Gorica</item>
      <item>E E- SERVIS ZA POPRAVAK STROJEVA VL. JAKAC ECIO, OIB 91901325663</item>
      <item>VILSTROJ društvo s ograničenom odgovornošću za usluge i trgovinu, OIB 14411754953, Mažinjica 77,52420 Buzet</item>
      <item>SOLAR BILIĆ d.o.o. za proizvodnju energije i usluge, OIB 22052348114, Kraljevec 16,Zagreb</item>
      <item>LUKA PIRŠLJIN</item>
      <item>IVERO društvo s ograničenom odgovornošću za trgovinu i usluge, OIB 89206455960, Planinska 13,10360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2,43000 Bjelovar</item>
      <item>FAGUS DRV. OBRT VL. ANTUN KLJAIĆ, OIB 01290178100</item>
      <item>VAR društvo s ograničenom odgovornošću za unutarnju i vanjsku trgovinu i usluge, OIB 66402309304, Primišljanska 3,Zagreb</item>
      <item>3 K.F. d.o.o. za trgovinu i usluge, OIB 49939600448, Ivanićgradska 42,Zagreb</item>
      <item>VATROGASNA ZAJEDNICA OPĆINA POPOVAČA</item>
      <item>TRCZ RABLJENA VOZILA d.o.o. za trgovinu i usluge, OIB 39500334369, Zagrebačka 118,10360 Sesvete</item>
      <item>IVAN KLJAIĆ</item>
      <item>JUNGO, d.o.o.  za trgovinu i usluge, turistička agencija, OIB 66632728885, Poljička cesta 22,21315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5,35000 Slavonski Brod</item>
      <item>AUTO-DABO društvo s ograničenom odgovornošću za trgovinu i usluge, OIB 81363721800, Kaniža/bb,42240 Kaniža</item>
      <item>BRKOVIĆ društvo s ograničenom odgovornošću za preradu otpadnih materijala, trgovinu i usluge, OIB 69326119226, Industrijska 3,10431 Sveta Nedelja</item>
      <item>PILANA JAKLIĆ, OIB 74345196762</item>
      <item>KLAR-IVA d.o.o. za trgovinu i usluge, OIB 03963335960, Luja Adamiča 13,Zagreb</item>
      <item>VITKOVIĆ PROM društvo s ograničenom odgovornošću za usluge, trgovinu i uvoz-izvoz, OIB 50705099618, Bocakova 48,10380 Sveti Ivan Zelina</item>
      <item>SAMO TREBA DELATI d.o.o. za trgovinu i usluge, OIB 91854435907, Selska 8,10437 Bestovje</item>
      <item>ZE - TRA društvo s ograničenom odgovornošću za proizvodnju, marketing i transport, OIB 84412170391, Krečaves 91a,10380 Sveti Ivan Zelina</item>
      <item>CE-ZA-R Centar za reciklažu d.o.o., OIB 03860945174, Josipa Lončara 15,Zagreb</item>
      <item>DANICA ANTOLKOVIĆ</item>
      <item>CENTAR ZA KOMBINIRANI TRANSPORT ZAGREB, d.d. za proizvodnju, prijevoz, otpremništvo i trgovinu, OIB 49800593791, Trg senjskih uskoka 7-8,Zagreb</item>
      <item>ZAGREBAČKA BANKA DIONIČKO DRUŠTVO, OIB 92963223473, Paromlinska 2,10000 Zagreb</item>
      <item>HRVATSKA BANKA ZA OBNOVU I RAZVITAK, OIB 26702280390, Strossmayerov Trg 9,10000 Zagreb</item>
      <item>Gordan Hudina, OIB 55156531315, Čalogovićeva Ulica 1,10000 Zagreb</item>
      <item>NEKRETNINE PLUS društvo s ograničenom odgovornošću za upravljanje nekretninama, OIB 56542840869, Varaždinska ulica, I odvojak 11,42000 Jalkovec</item>
      <item>BANKA KOVANICA dioničko društvo, OIB 33039197637, Petra Preradovića 29,42000 Varaždin</item>
      <item>HYPO INTERNATIONAL, nema,nema Klagenfurt</item>
      <item>Raiffeisenbank Austria d.d., OIB 53056966535, Petrinjska 59,10000 Zagreb</item>
      <item>Siemens dioničko društvo za elektrotehniku, OIB 12673471493, Heinzelova 70/a,10000 Zagreb</item>
      <item>KARLOVAČKA BANKA dioničko društvo, OIB 08106331075, Ivana Gorana Kovačića 1,47000 Karlovac</item>
      <item>MAMIĆ PERIĆ REBERSKI RIMAC Odvjetničko društvo, društvo s ograničenom odgovornošću, OIB 32802230502, Radnička cesta 80,10000 Zagreb</item>
      <item>Ivan Stanko Maleš, Ulica grada Vukovara 269f,10000 Zagreb</item>
      <item>Goran Durmiš, Preradovićeva 24,10000 Zagreb</item>
      <item>Ivana Radeljak, Masarykova 13,10000 Zagreb</item>
      <item>CIOS CARGO društvo s ograničenom odgovornošću za iznajmljivanje vozila i opreme, OIB 15284306775, Josipa Lončara 15,10000 Zagreb</item>
      <item>HETA ASSET RESOLUTION AG, /,Klagenfurt</item>
      <item>MAMIĆ PERIĆ REBERSKI RIMAC Odvjetničko društvo, društvo s ograničenom odgovornošću, OIB 32802230502, Ivana Lučića 2A,10000 Zagreb</item>
      <item>KMAG d.o.o. zastupstvo, OIB 50122329920, Gornjostupnička 18/J,10255 Gornji Stupnik</item>
      <item>Tea Žunić, Prolaz Marije Kucifikse Kozulić 2,51000 Rijeka</item>
      <item>DIART d.o.o. za proizvodnju i usluge, OIB 06185898392, Slavonska avenija 52 g,10000 Zagreb</item>
      <item>TISKARA REPRINT d.o.o. za tiskarsku djelatnost, OIB 91226922948, Kostanjevec 37,10000 Zagreb</item>
      <item>Grad Zagreb</item>
      <item>Vesna Pavličević, Bednjanska 8a,10000 Zagreb</item>
      <item>Kvantum gradnja društvo s ograničenom odgovornošću za graditeljstvo, OIB 62748007682, Dr. Ivana Novaka 38,40000 Čakovec</item>
      <item>Kvantum gradnja društvo s ograničenom odgovornošću za graditeljstvo, OIB 62748007682, Dr. Ivana Novaka 38,40000 Čakovec</item>
      <item>Odvjetničko društvo Balatinec i Nikolić društvo s ograničenom odgovornošću, OIB 55497820258, Jurišićeva 25,10000 Zagreb</item>
      <item>TRCZ AUTOMOBILI d.o.o. za trgovinu i usluge, OIB 49622102670, Savska Opatovina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71451172026</item>
      <item>, OIB 58098157434</item>
      <item>, OIB 22593287559</item>
      <item>, OIB 13667298928</item>
      <item>, OIB null</item>
      <item>, OIB 15364543303</item>
      <item>, OIB 38935991904</item>
      <item>, OIB 89868920596</item>
      <item>, OIB 61067316396</item>
      <item>, OIB 61817894937</item>
      <item>, OIB 32258484464</item>
      <item>, OIB 40207522223</item>
      <item>, OIB 26189340470</item>
      <item>, OIB 37154625188</item>
      <item>, OIB null</item>
      <item>, OIB null</item>
      <item>, OIB 79438419256</item>
      <item>, OIB null</item>
      <item>, OIB null</item>
      <item>, OIB null</item>
      <item>, OIB 03517896862</item>
      <item>, OIB 91901325663</item>
      <item>, OIB 14411754953</item>
      <item>, OIB 22052348114</item>
      <item>, OIB null</item>
      <item>, OIB 89206455960</item>
      <item>, OIB 75933519360</item>
      <item>, OIB 30314115980</item>
      <item>, OIB null</item>
      <item>, OIB null</item>
      <item>, OIB null</item>
      <item>, OIB 30322785480</item>
      <item>, OIB 01290178100</item>
      <item>, OIB 66402309304</item>
      <item>, OIB 49939600448</item>
      <item>, OIB null</item>
      <item>, OIB 39500334369</item>
      <item>, OIB null</item>
      <item>, OIB 66632728885</item>
      <item>, OIB 96963825773</item>
      <item>, OIB null</item>
      <item>, OIB 77422815118</item>
      <item>, OIB null</item>
      <item>, OIB 28434783841</item>
      <item>, OIB 81363721800</item>
      <item>, OIB 69326119226</item>
      <item>, OIB 74345196762</item>
      <item>, OIB 03963335960</item>
      <item>, OIB 50705099618</item>
      <item>, OIB 91854435907</item>
      <item>, OIB 84412170391</item>
      <item>, OIB 03860945174</item>
      <item>, OIB null</item>
      <item>, OIB 49800593791</item>
      <item>, OIB 92963223473</item>
      <item>, OIB 26702280390</item>
      <item>, OIB 55156531315</item>
      <item>, OIB 56542840869</item>
      <item>, OIB 33039197637</item>
      <item>, OIB null</item>
      <item>, OIB 53056966535</item>
      <item>, OIB 12673471493</item>
      <item>, OIB 08106331075</item>
      <item>, OIB 32802230502</item>
      <item>, OIB null</item>
      <item>, OIB null</item>
      <item>, OIB null</item>
      <item>, OIB 15284306775</item>
      <item>, OIB null</item>
      <item>, OIB 32802230502</item>
      <item>, OIB 50122329920</item>
      <item>, OIB null</item>
      <item>, OIB 06185898392</item>
      <item>, OIB 91226922948</item>
      <item>, OIB null</item>
      <item>, OIB null</item>
      <item>, OIB 62748007682</item>
      <item>, OIB 62748007682</item>
      <item>, OIB 55497820258</item>
      <item>, OIB 49622102670</item>
    </izvorni_sadrzaj>
    <derivirana_varijabla naziv="DomainObject.Predmet.SudioniciListNazivOIB_1">
      <item>, OIB 85821130368</item>
      <item>, OIB 71451172026</item>
      <item>, OIB 58098157434</item>
      <item>, OIB 22593287559</item>
      <item>, OIB 13667298928</item>
      <item>, OIB null</item>
      <item>, OIB 15364543303</item>
      <item>, OIB 38935991904</item>
      <item>, OIB 89868920596</item>
      <item>, OIB 61067316396</item>
      <item>, OIB 61817894937</item>
      <item>, OIB 32258484464</item>
      <item>, OIB 40207522223</item>
      <item>, OIB 26189340470</item>
      <item>, OIB 37154625188</item>
      <item>, OIB null</item>
      <item>, OIB null</item>
      <item>, OIB 79438419256</item>
      <item>, OIB null</item>
      <item>, OIB null</item>
      <item>, OIB null</item>
      <item>, OIB 03517896862</item>
      <item>, OIB 91901325663</item>
      <item>, OIB 14411754953</item>
      <item>, OIB 22052348114</item>
      <item>, OIB null</item>
      <item>, OIB 89206455960</item>
      <item>, OIB 75933519360</item>
      <item>, OIB 30314115980</item>
      <item>, OIB null</item>
      <item>, OIB null</item>
      <item>, OIB null</item>
      <item>, OIB 30322785480</item>
      <item>, OIB 01290178100</item>
      <item>, OIB 66402309304</item>
      <item>, OIB 49939600448</item>
      <item>, OIB null</item>
      <item>, OIB 39500334369</item>
      <item>, OIB null</item>
      <item>, OIB 66632728885</item>
      <item>, OIB 96963825773</item>
      <item>, OIB null</item>
      <item>, OIB 77422815118</item>
      <item>, OIB null</item>
      <item>, OIB 28434783841</item>
      <item>, OIB 81363721800</item>
      <item>, OIB 69326119226</item>
      <item>, OIB 74345196762</item>
      <item>, OIB 03963335960</item>
      <item>, OIB 50705099618</item>
      <item>, OIB 91854435907</item>
      <item>, OIB 84412170391</item>
      <item>, OIB 03860945174</item>
      <item>, OIB null</item>
      <item>, OIB 49800593791</item>
      <item>, OIB 92963223473</item>
      <item>, OIB 26702280390</item>
      <item>, OIB 55156531315</item>
      <item>, OIB 56542840869</item>
      <item>, OIB 33039197637</item>
      <item>, OIB null</item>
      <item>, OIB 53056966535</item>
      <item>, OIB 12673471493</item>
      <item>, OIB 08106331075</item>
      <item>, OIB 32802230502</item>
      <item>, OIB null</item>
      <item>, OIB null</item>
      <item>, OIB null</item>
      <item>, OIB 15284306775</item>
      <item>, OIB null</item>
      <item>, OIB 32802230502</item>
      <item>, OIB 50122329920</item>
      <item>, OIB null</item>
      <item>, OIB 06185898392</item>
      <item>, OIB 91226922948</item>
      <item>, OIB null</item>
      <item>, OIB null</item>
      <item>, OIB 62748007682</item>
      <item>, OIB 62748007682</item>
      <item>, OIB 55497820258</item>
      <item>, OIB 49622102670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p.p. 881, 10000 Zagreb</item>
    </izvorni_sadrzaj>
    <derivirana_varijabla naziv="DomainObject.Predmet.StecajniUpraviteljiListAddressOIB_1">
      <item>Marija Vujčić Turkulin, OIB 22593287559, Vrtlarska 3 p.p. 881,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lipnja 2019.</izvorni_sadrzaj>
    <derivirana_varijabla naziv="DomainObject.Predmet.DatumZadnjeOdrzaneSudskeRadnje_1">13. lipnja 2019.</derivirana_varijabla>
  </DomainObject.Predmet.DatumZadnjeOdrzaneSudskeRadnje>
  <DomainObject.PredzadnjaOdlukaIzPredmeta.DatumDonosenjaOdluke>
    <izvorni_sadrzaj>4. rujna 2019.</izvorni_sadrzaj>
    <derivirana_varijabla naziv="DomainObject.PredzadnjaOdlukaIzPredmeta.DatumDonosenjaOdluke_1">4. rujna 2019.</derivirana_varijabla>
  </DomainObject.PredzadnjaOdlukaIzPredmeta.DatumDonosenjaOdluke>
  <DomainObject.PredzadnjaOdlukaIzPredmeta.Oznaka>
    <izvorni_sadrzaj>St-1984/2013-724</izvorni_sadrzaj>
    <derivirana_varijabla naziv="DomainObject.PredzadnjaOdlukaIzPredmeta.Oznaka_1">St-1984/2013-724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685C24-ECDE-478A-BC61-1AB2241DF28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343</properties:Words>
  <properties:Characters>1761</properties:Characters>
  <properties:Lines>64</properties:Lines>
  <properties:Paragraphs>30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2019-09-04T12:54:00Z</dcterms:created>
  <dc:creator>Gordana Grčić</dc:creator>
  <cp:lastModifiedBy>Gordana Cvitković</cp:lastModifiedBy>
  <cp:lastPrinted>2019-09-04T12:59:00Z</cp:lastPrinted>
  <dcterms:modified xmlns:xsi="http://www.w3.org/2001/XMLSchema-instance" xsi:type="dcterms:W3CDTF">2019-09-04T13:00:00Z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- određeno ročište za diobu kupovnine (St-1984-2013-4 zaključak ročište dioba kupovnine - DIOKI.docx)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