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f6a2" w14:paraId="f35f6a2" w:rsidRDefault="00FB7D7A" w:rsidR="00CD2D2A" w:rsidRPr="000C5F8C">
      <w:pPr>
        <w15:collapsed w:val="false"/>
        <w:rPr>
          <w:b/>
        </w:rPr>
      </w:pPr>
      <w:bookmarkStart w:name="_GoBack" w:id="0"/>
      <w:bookmarkEnd w:id="0"/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  <w:t xml:space="preserve">       </w:t>
      </w:r>
      <w:r w:rsidR="007C0EE5" w:rsidRPr="000C5F8C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0C5F8C">
          <w:rPr>
            <w:b/>
          </w:rPr>
          <w:t>7</w:t>
        </w:r>
        <w:r w:rsidR="00CD2D2A" w:rsidRPr="000C5F8C">
          <w:rPr>
            <w:b/>
          </w:rPr>
          <w:t xml:space="preserve"> St</w:t>
        </w:r>
      </w:smartTag>
      <w:r w:rsidR="00CD2D2A" w:rsidRPr="000C5F8C">
        <w:rPr>
          <w:b/>
        </w:rPr>
        <w:t xml:space="preserve">. </w:t>
      </w:r>
      <w:r w:rsidR="00E94F88">
        <w:rPr>
          <w:b/>
        </w:rPr>
        <w:t>21/2011</w:t>
      </w:r>
    </w:p>
    <w:p w:rsidRDefault="008E5DCF" w:rsidR="008E5DCF" w:rsidRPr="000C5F8C">
      <w:pPr>
        <w:rPr>
          <w:b/>
        </w:rPr>
      </w:pPr>
    </w:p>
    <w:p w:rsidRDefault="00825608" w:rsidR="00825608" w:rsidRPr="000C5F8C">
      <w:pPr>
        <w:rPr>
          <w:b/>
        </w:rPr>
      </w:pPr>
    </w:p>
    <w:p w:rsidRDefault="004B0D3B" w:rsidR="00CD2D2A" w:rsidRPr="000C5F8C">
      <w:pPr>
        <w:rPr>
          <w:b/>
        </w:rPr>
      </w:pPr>
      <w:r w:rsidRPr="000C5F8C">
        <w:rPr>
          <w:b/>
        </w:rPr>
        <w:t xml:space="preserve">        </w:t>
      </w:r>
      <w:r w:rsidR="002F41F3" w:rsidRPr="000C5F8C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0C5F8C">
      <w:pPr>
        <w:rPr>
          <w:color w:val="000000"/>
        </w:rPr>
      </w:pPr>
      <w:r w:rsidRPr="000C5F8C">
        <w:rPr>
          <w:b/>
        </w:rPr>
        <w:t>REPUBLIKA HRVATSKA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TRGOVAČKI SUD U SPLITU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STALNA SLUŽBA U DUBROVNIKU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Dr. A. Starčevića 23, Dubrovnik</w:t>
      </w:r>
    </w:p>
    <w:p w:rsidRDefault="000C5F8C" w:rsidR="000C5F8C" w:rsidRPr="000C5F8C">
      <w:pPr>
        <w:rPr>
          <w:b/>
        </w:rPr>
      </w:pPr>
    </w:p>
    <w:p w:rsidRDefault="00F75F9E" w:rsidP="00F75F9E" w:rsidR="00CD2D2A" w:rsidRPr="000C5F8C">
      <w:pPr>
        <w:rPr>
          <w:b/>
        </w:rPr>
      </w:pPr>
      <w:r w:rsidRPr="000C5F8C">
        <w:rPr>
          <w:b/>
        </w:rPr>
        <w:t xml:space="preserve"> </w:t>
      </w:r>
    </w:p>
    <w:p w:rsidRDefault="005C77B4" w:rsidP="00CD2D2A" w:rsidR="008E5DCF" w:rsidRPr="000C5F8C">
      <w:pPr>
        <w:jc w:val="center"/>
        <w:rPr>
          <w:b/>
        </w:rPr>
      </w:pPr>
      <w:r w:rsidRPr="000C5F8C">
        <w:rPr>
          <w:b/>
        </w:rPr>
        <w:t>R E P U B L I K A  H R V A T S K A</w:t>
      </w:r>
    </w:p>
    <w:p w:rsidRDefault="00CD2D2A" w:rsidP="00CD2D2A" w:rsidR="00CD2D2A" w:rsidRPr="000C5F8C">
      <w:pPr>
        <w:jc w:val="center"/>
        <w:rPr>
          <w:b/>
        </w:rPr>
      </w:pPr>
      <w:r w:rsidRPr="000C5F8C">
        <w:rPr>
          <w:b/>
        </w:rPr>
        <w:t xml:space="preserve">R J E Š E N J E </w:t>
      </w:r>
    </w:p>
    <w:p w:rsidRDefault="00563840" w:rsidP="00563840" w:rsidR="00563840" w:rsidRPr="000C5F8C">
      <w:pPr>
        <w:jc w:val="both"/>
      </w:pPr>
    </w:p>
    <w:p w:rsidRDefault="00563840" w:rsidP="00563840" w:rsidR="000C5F8C" w:rsidRPr="000C5F8C">
      <w:pPr>
        <w:ind w:firstLine="708"/>
        <w:jc w:val="both"/>
      </w:pPr>
      <w:r w:rsidRPr="000C5F8C">
        <w:t xml:space="preserve">Trgovački sud u </w:t>
      </w:r>
      <w:r w:rsidR="00505133" w:rsidRPr="000C5F8C">
        <w:t xml:space="preserve">Splitu, Stalna služba u </w:t>
      </w:r>
      <w:r w:rsidRPr="000C5F8C">
        <w:t xml:space="preserve">Dubrovniku, </w:t>
      </w:r>
      <w:r w:rsidR="006C099C" w:rsidRPr="000C5F8C">
        <w:t xml:space="preserve">po sucu toga suda </w:t>
      </w:r>
      <w:r w:rsidR="000432CA" w:rsidRPr="000C5F8C">
        <w:t>Diani Butigan Granić</w:t>
      </w:r>
      <w:r w:rsidR="007C0EE5" w:rsidRPr="000C5F8C">
        <w:t xml:space="preserve">, kao stečajnom sucu, </w:t>
      </w:r>
      <w:r w:rsidRPr="000C5F8C">
        <w:t>u stečajnom postupku nad</w:t>
      </w:r>
      <w:r w:rsidR="008E5DCF" w:rsidRPr="000C5F8C">
        <w:t xml:space="preserve"> stečajnim</w:t>
      </w:r>
      <w:r w:rsidR="00461368" w:rsidRPr="000C5F8C">
        <w:t xml:space="preserve"> dužnikom </w:t>
      </w:r>
      <w:r w:rsidR="00C7032C">
        <w:t xml:space="preserve">GLAVICE d.o.o. u stečaju, Opuzen, </w:t>
      </w:r>
      <w:r w:rsidR="000C5F8C" w:rsidRPr="000C5F8C">
        <w:t xml:space="preserve">OIB: </w:t>
      </w:r>
      <w:r w:rsidR="00C7032C">
        <w:t>22576250015</w:t>
      </w:r>
      <w:r w:rsidR="000C5F8C" w:rsidRPr="000C5F8C">
        <w:t>, zastupano po stečajnom upravitelju Maroju Stjepoviću, Dubrovnik, P. Budmani 10, dana 1</w:t>
      </w:r>
      <w:r w:rsidR="00C7032C">
        <w:t>8. ožujka</w:t>
      </w:r>
      <w:r w:rsidR="000C5F8C" w:rsidRPr="000C5F8C">
        <w:t xml:space="preserve"> 2016.g.</w:t>
      </w:r>
    </w:p>
    <w:p w:rsidRDefault="000C5F8C" w:rsidP="00563840" w:rsidR="000C5F8C" w:rsidRPr="000C5F8C">
      <w:pPr>
        <w:ind w:firstLine="708"/>
        <w:jc w:val="both"/>
      </w:pPr>
    </w:p>
    <w:p w:rsidRDefault="00CD2D2A" w:rsidP="006E17E4" w:rsidR="00CD2D2A" w:rsidRPr="000C5F8C">
      <w:pPr>
        <w:ind w:firstLine="708"/>
        <w:jc w:val="center"/>
        <w:rPr>
          <w:b/>
        </w:rPr>
      </w:pPr>
      <w:r w:rsidRPr="000C5F8C">
        <w:rPr>
          <w:b/>
        </w:rPr>
        <w:t>r i j e š i o</w:t>
      </w:r>
      <w:r w:rsidR="006C099C" w:rsidRPr="000C5F8C">
        <w:rPr>
          <w:b/>
        </w:rPr>
        <w:t xml:space="preserve">  </w:t>
      </w:r>
      <w:r w:rsidRPr="000C5F8C">
        <w:rPr>
          <w:b/>
        </w:rPr>
        <w:t xml:space="preserve">  j e </w:t>
      </w:r>
    </w:p>
    <w:p w:rsidRDefault="007C0EE5" w:rsidP="006455C6" w:rsidR="007C0EE5" w:rsidRPr="000C5F8C">
      <w:pPr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BA0BA7" w:rsidRPr="000C5F8C">
        <w:t>.</w:t>
      </w:r>
      <w:r w:rsidR="007C0EE5" w:rsidRPr="000C5F8C">
        <w:tab/>
      </w:r>
      <w:r w:rsidRPr="000C5F8C">
        <w:t>Zaključuje se stečajni postup</w:t>
      </w:r>
      <w:r w:rsidR="00CD2D2A" w:rsidRPr="000C5F8C">
        <w:t>a</w:t>
      </w:r>
      <w:r w:rsidRPr="000C5F8C">
        <w:t>k</w:t>
      </w:r>
      <w:r w:rsidR="00CD2D2A" w:rsidRPr="000C5F8C">
        <w:t xml:space="preserve"> </w:t>
      </w:r>
      <w:r w:rsidR="007C0EE5" w:rsidRPr="000C5F8C">
        <w:t xml:space="preserve">nad </w:t>
      </w:r>
      <w:r w:rsidRPr="000C5F8C">
        <w:t xml:space="preserve">stečajnim </w:t>
      </w:r>
      <w:r w:rsidR="00461368" w:rsidRPr="000C5F8C">
        <w:t>dužnikom</w:t>
      </w:r>
      <w:r w:rsidR="000C5F8C" w:rsidRPr="000C5F8C">
        <w:t xml:space="preserve"> </w:t>
      </w:r>
      <w:r w:rsidR="00C7032C">
        <w:t xml:space="preserve">GLAVICE d.o.o. u stečaju, Opuzen, </w:t>
      </w:r>
      <w:r w:rsidR="00C7032C" w:rsidRPr="000C5F8C">
        <w:t xml:space="preserve">OIB: </w:t>
      </w:r>
      <w:r w:rsidR="00C7032C">
        <w:t>22576250015</w:t>
      </w:r>
      <w:r w:rsidR="008E5DCF" w:rsidRPr="000C5F8C">
        <w:t>.</w:t>
      </w:r>
    </w:p>
    <w:p w:rsidRDefault="005B58DE" w:rsidP="00043E9F" w:rsidR="005B58DE" w:rsidRPr="000C5F8C">
      <w:pPr>
        <w:ind w:hanging="708" w:left="708"/>
        <w:jc w:val="both"/>
      </w:pPr>
    </w:p>
    <w:p w:rsidRDefault="005B58DE" w:rsidP="008E5DCF" w:rsidR="00BA0BA7" w:rsidRPr="000C5F8C">
      <w:pPr>
        <w:ind w:hanging="708" w:left="708"/>
        <w:jc w:val="both"/>
      </w:pPr>
      <w:r w:rsidRPr="000C5F8C">
        <w:rPr>
          <w:b/>
        </w:rPr>
        <w:t>II.</w:t>
      </w:r>
      <w:r w:rsidRPr="000C5F8C">
        <w:tab/>
        <w:t>Nastavlja se postupak u korist stečajne mase stečajnog dužnika</w:t>
      </w:r>
      <w:r w:rsidR="00E94F88">
        <w:t xml:space="preserve"> </w:t>
      </w:r>
      <w:r w:rsidR="00C7032C">
        <w:t xml:space="preserve">GLAVICE d.o.o. u stečaju, Opuzen </w:t>
      </w:r>
      <w:r w:rsidR="00C7032C" w:rsidRPr="000C5F8C">
        <w:t xml:space="preserve">OIB: </w:t>
      </w:r>
      <w:r w:rsidR="00C7032C">
        <w:t>22576250015</w:t>
      </w:r>
      <w:r w:rsidR="008E5DCF" w:rsidRPr="000C5F8C">
        <w:t>.</w:t>
      </w:r>
    </w:p>
    <w:p w:rsidRDefault="008E5DCF" w:rsidP="008E5DCF" w:rsidR="008E5DCF" w:rsidRPr="000C5F8C">
      <w:pPr>
        <w:ind w:hanging="708" w:left="708"/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I</w:t>
      </w:r>
      <w:r w:rsidRPr="000C5F8C">
        <w:rPr>
          <w:b/>
        </w:rPr>
        <w:t>I</w:t>
      </w:r>
      <w:r w:rsidR="00BA0BA7" w:rsidRPr="000C5F8C">
        <w:rPr>
          <w:b/>
        </w:rPr>
        <w:t>.</w:t>
      </w:r>
      <w:r w:rsidR="00BA0BA7" w:rsidRPr="000C5F8C">
        <w:rPr>
          <w:b/>
        </w:rPr>
        <w:tab/>
      </w:r>
      <w:r w:rsidRPr="000C5F8C">
        <w:t>Ov</w:t>
      </w:r>
      <w:r w:rsidR="00BA0BA7" w:rsidRPr="000C5F8C">
        <w:t>lašćuje se stečajni upravitelj</w:t>
      </w:r>
      <w:r w:rsidR="00461368" w:rsidRPr="000C5F8C">
        <w:t xml:space="preserve"> </w:t>
      </w:r>
      <w:r w:rsidR="005C77B4" w:rsidRPr="000C5F8C">
        <w:t xml:space="preserve">Maroje Stjepoviću, Pera Budmani 10, Dubrovnik, OIB: 57640555089 </w:t>
      </w:r>
      <w:r w:rsidR="00BA0BA7" w:rsidRPr="000C5F8C">
        <w:t>da u ime i za račun stečajn</w:t>
      </w:r>
      <w:r w:rsidR="006C099C" w:rsidRPr="000C5F8C">
        <w:t>e</w:t>
      </w:r>
      <w:r w:rsidR="00BA0BA7" w:rsidRPr="000C5F8C">
        <w:t xml:space="preserve"> mase nastavi postupke radi prikupljanja imovine koja ulazi u vrijednost stečajne mase.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V</w:t>
      </w:r>
      <w:r w:rsidRPr="000C5F8C">
        <w:rPr>
          <w:b/>
        </w:rPr>
        <w:t>.</w:t>
      </w:r>
      <w:r w:rsidRPr="000C5F8C">
        <w:tab/>
        <w:t xml:space="preserve">Ovo rješenje i osnova zaključenja stečajnog postupka objavit će se </w:t>
      </w:r>
      <w:r w:rsidR="00150514" w:rsidRPr="000C5F8C">
        <w:t>na e –oglasnoj ploči</w:t>
      </w:r>
      <w:r w:rsidRPr="000C5F8C">
        <w:t>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V.</w:t>
      </w:r>
      <w:r w:rsidRPr="000C5F8C">
        <w:tab/>
        <w:t>Rješenje se dost</w:t>
      </w:r>
      <w:r w:rsidR="005B58DE" w:rsidRPr="000C5F8C">
        <w:t>a</w:t>
      </w:r>
      <w:r w:rsidRPr="000C5F8C">
        <w:t>vlja sudskom registru ovog suda radi brisanja dužnika iz sudskog registra.</w:t>
      </w:r>
    </w:p>
    <w:p w:rsidRDefault="00BA0BA7" w:rsidP="00CD2D2A" w:rsidR="00BA0BA7" w:rsidRPr="000C5F8C">
      <w:pPr>
        <w:ind w:firstLine="708"/>
        <w:jc w:val="center"/>
        <w:rPr>
          <w:b/>
        </w:rPr>
      </w:pPr>
    </w:p>
    <w:p w:rsidRDefault="00CD2D2A" w:rsidP="00CD2D2A" w:rsidR="00563840" w:rsidRPr="000C5F8C">
      <w:pPr>
        <w:ind w:firstLine="708"/>
        <w:jc w:val="center"/>
        <w:rPr>
          <w:b/>
        </w:rPr>
      </w:pPr>
      <w:r w:rsidRPr="000C5F8C">
        <w:rPr>
          <w:b/>
        </w:rPr>
        <w:t>Obrazloženje</w:t>
      </w:r>
    </w:p>
    <w:p w:rsidRDefault="00563840" w:rsidP="00563840" w:rsidR="00563840" w:rsidRPr="000C5F8C">
      <w:pPr>
        <w:ind w:firstLine="708"/>
        <w:jc w:val="both"/>
      </w:pPr>
    </w:p>
    <w:p w:rsidRDefault="00CD33C8" w:rsidP="000C5F8C" w:rsidR="00563840" w:rsidRPr="000C5F8C">
      <w:pPr>
        <w:ind w:firstLine="708"/>
        <w:jc w:val="both"/>
      </w:pPr>
      <w:r w:rsidRPr="000C5F8C">
        <w:t>Rješenjem</w:t>
      </w:r>
      <w:r w:rsidR="00180ACE" w:rsidRPr="000C5F8C">
        <w:t xml:space="preserve"> </w:t>
      </w:r>
      <w:r w:rsidR="00BA0BA7" w:rsidRPr="000C5F8C">
        <w:t xml:space="preserve">ovog suda </w:t>
      </w:r>
      <w:r w:rsidR="007F59E3" w:rsidRPr="000C5F8C">
        <w:t>posl.br. St.</w:t>
      </w:r>
      <w:r w:rsidR="00E94F88">
        <w:t>21/2011</w:t>
      </w:r>
      <w:r w:rsidR="007F59E3" w:rsidRPr="000C5F8C">
        <w:t xml:space="preserve"> od </w:t>
      </w:r>
      <w:r w:rsidR="00E94F88">
        <w:t>11.</w:t>
      </w:r>
      <w:r w:rsidR="00CF5832" w:rsidRPr="000C5F8C">
        <w:t xml:space="preserve"> </w:t>
      </w:r>
      <w:r w:rsidR="00E94F88">
        <w:t>ožujka</w:t>
      </w:r>
      <w:r w:rsidR="00150514" w:rsidRPr="000C5F8C">
        <w:t xml:space="preserve"> 2015</w:t>
      </w:r>
      <w:r w:rsidR="00505133" w:rsidRPr="000C5F8C">
        <w:t xml:space="preserve">. </w:t>
      </w:r>
      <w:r w:rsidR="00B243DE" w:rsidRPr="000C5F8C">
        <w:t>godine</w:t>
      </w:r>
      <w:r w:rsidR="004E47F5" w:rsidRPr="000C5F8C">
        <w:t xml:space="preserve"> </w:t>
      </w:r>
      <w:r w:rsidR="00A005C6" w:rsidRPr="000C5F8C">
        <w:t xml:space="preserve">u </w:t>
      </w:r>
      <w:r w:rsidR="00BA0BA7" w:rsidRPr="000C5F8C">
        <w:t>stečajnom postupku</w:t>
      </w:r>
      <w:r w:rsidR="004E47F5" w:rsidRPr="000C5F8C">
        <w:t xml:space="preserve"> nad stečajnim dužnikom</w:t>
      </w:r>
      <w:r w:rsidR="00150514" w:rsidRPr="000C5F8C">
        <w:t xml:space="preserve"> </w:t>
      </w:r>
      <w:r w:rsidR="00C7032C">
        <w:t xml:space="preserve">GLAVICE d.o.o. u stečaju, Opuzen </w:t>
      </w:r>
      <w:r w:rsidR="00C7032C" w:rsidRPr="000C5F8C">
        <w:t xml:space="preserve">OIB: </w:t>
      </w:r>
      <w:r w:rsidR="00C7032C">
        <w:t xml:space="preserve">22576250015 </w:t>
      </w:r>
      <w:r w:rsidR="00A005C6" w:rsidRPr="000C5F8C">
        <w:t>određeno je završno ročište vjerovnika te oglas objavlj</w:t>
      </w:r>
      <w:r w:rsidRPr="000C5F8C">
        <w:t xml:space="preserve">en </w:t>
      </w:r>
      <w:r w:rsidR="00A005C6" w:rsidRPr="000C5F8C">
        <w:t>u Narodnim novinama.</w:t>
      </w:r>
    </w:p>
    <w:p w:rsidRDefault="00A005C6" w:rsidP="00563840" w:rsidR="00A005C6" w:rsidRPr="000C5F8C">
      <w:pPr>
        <w:ind w:firstLine="708"/>
        <w:jc w:val="both"/>
      </w:pPr>
    </w:p>
    <w:p w:rsidRDefault="00A005C6" w:rsidP="00563840" w:rsidR="00C02334" w:rsidRPr="000C5F8C">
      <w:pPr>
        <w:ind w:firstLine="708"/>
        <w:jc w:val="both"/>
      </w:pPr>
      <w:r w:rsidRPr="000C5F8C">
        <w:t>Prema završnom računu stečajnog upravi</w:t>
      </w:r>
      <w:r w:rsidR="00CD33C8" w:rsidRPr="000C5F8C">
        <w:t>telja</w:t>
      </w:r>
      <w:r w:rsidRPr="000C5F8C">
        <w:t xml:space="preserve"> unov</w:t>
      </w:r>
      <w:r w:rsidR="00CD33C8" w:rsidRPr="000C5F8C">
        <w:t>čena</w:t>
      </w:r>
      <w:r w:rsidRPr="000C5F8C">
        <w:t xml:space="preserve"> je cjelokupna imovina stečajnog dužnika </w:t>
      </w:r>
      <w:r w:rsidR="007F59E3" w:rsidRPr="000C5F8C">
        <w:t xml:space="preserve">u iznosu od </w:t>
      </w:r>
      <w:r w:rsidR="00E94F88">
        <w:t>19</w:t>
      </w:r>
      <w:r w:rsidR="00150514" w:rsidRPr="000C5F8C">
        <w:t>.</w:t>
      </w:r>
      <w:r w:rsidR="00E94F88">
        <w:t>018.710</w:t>
      </w:r>
      <w:r w:rsidR="00150514" w:rsidRPr="000C5F8C">
        <w:t>,</w:t>
      </w:r>
      <w:r w:rsidR="00E94F88">
        <w:t>34</w:t>
      </w:r>
      <w:r w:rsidR="007F59E3" w:rsidRPr="000C5F8C">
        <w:t xml:space="preserve"> kuna </w:t>
      </w:r>
      <w:r w:rsidR="00B243DE" w:rsidRPr="000C5F8C">
        <w:t>od koje su namireni troškovi stečajnog postupka i ostale obveze stečajne mase</w:t>
      </w:r>
      <w:r w:rsidR="007F59E3" w:rsidRPr="000C5F8C">
        <w:t>, razlučni vjerovnici, t</w:t>
      </w:r>
      <w:r w:rsidR="00150514" w:rsidRPr="000C5F8C">
        <w:t>e</w:t>
      </w:r>
      <w:r w:rsidR="00E94F88">
        <w:t xml:space="preserve"> I</w:t>
      </w:r>
      <w:r w:rsidR="00C02334" w:rsidRPr="000C5F8C">
        <w:t>.</w:t>
      </w:r>
      <w:r w:rsidR="00E51F79" w:rsidRPr="000C5F8C">
        <w:t xml:space="preserve"> viši isplatni red u iznosu od </w:t>
      </w:r>
      <w:r w:rsidR="00150514" w:rsidRPr="000C5F8C">
        <w:t>2</w:t>
      </w:r>
      <w:r w:rsidR="00E94F88">
        <w:t>5</w:t>
      </w:r>
      <w:r w:rsidR="00E51F79" w:rsidRPr="000C5F8C">
        <w:t xml:space="preserve"> %.</w:t>
      </w:r>
    </w:p>
    <w:p w:rsidRDefault="007F59E3" w:rsidP="00563840" w:rsidR="004C3705" w:rsidRPr="000C5F8C">
      <w:pPr>
        <w:ind w:firstLine="708"/>
        <w:jc w:val="both"/>
      </w:pPr>
      <w:r w:rsidRPr="000C5F8C">
        <w:t xml:space="preserve"> </w:t>
      </w:r>
    </w:p>
    <w:p w:rsidRDefault="00CD2D2A" w:rsidP="00563840" w:rsidR="00552FE2" w:rsidRPr="000C5F8C">
      <w:pPr>
        <w:ind w:firstLine="708"/>
        <w:jc w:val="both"/>
      </w:pPr>
      <w:r w:rsidRPr="000C5F8C">
        <w:lastRenderedPageBreak/>
        <w:t>Na ročištu vjer</w:t>
      </w:r>
      <w:r w:rsidR="00263E53" w:rsidRPr="000C5F8C">
        <w:t>ovn</w:t>
      </w:r>
      <w:r w:rsidR="00563840" w:rsidRPr="000C5F8C">
        <w:t>ika nije bilo prigovora</w:t>
      </w:r>
      <w:r w:rsidRPr="000C5F8C">
        <w:t xml:space="preserve"> </w:t>
      </w:r>
      <w:r w:rsidR="00563840" w:rsidRPr="000C5F8C">
        <w:t>na završni popis stečajnog upravitelja, a stečajni sudac dao je suglasno</w:t>
      </w:r>
      <w:r w:rsidRPr="000C5F8C">
        <w:t>s</w:t>
      </w:r>
      <w:r w:rsidR="00263E53" w:rsidRPr="000C5F8C">
        <w:t xml:space="preserve">t na isti, te </w:t>
      </w:r>
      <w:r w:rsidR="00552FE2" w:rsidRPr="000C5F8C">
        <w:t>ni</w:t>
      </w:r>
      <w:r w:rsidR="00263E53" w:rsidRPr="000C5F8C">
        <w:t xml:space="preserve">je </w:t>
      </w:r>
      <w:r w:rsidR="00552FE2" w:rsidRPr="000C5F8C">
        <w:t>bilo prigovora na završni računa.</w:t>
      </w:r>
    </w:p>
    <w:p w:rsidRDefault="00552FE2" w:rsidP="00563840" w:rsidR="00563840" w:rsidRPr="000C5F8C">
      <w:pPr>
        <w:ind w:firstLine="708"/>
        <w:jc w:val="both"/>
      </w:pPr>
      <w:r w:rsidRPr="000C5F8C">
        <w:t xml:space="preserve"> </w:t>
      </w:r>
    </w:p>
    <w:p w:rsidRDefault="00563840" w:rsidP="00563840" w:rsidR="00563840" w:rsidRPr="000C5F8C">
      <w:pPr>
        <w:ind w:firstLine="708"/>
        <w:jc w:val="both"/>
      </w:pPr>
      <w:r w:rsidRPr="000C5F8C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0C5F8C">
          <w:t>196. st</w:t>
        </w:r>
      </w:smartTag>
      <w:r w:rsidRPr="000C5F8C">
        <w:t>.1. Stečajnog zakona riješeno je kao u izreci.</w:t>
      </w:r>
    </w:p>
    <w:p w:rsidRDefault="00F75F9E" w:rsidP="00563840" w:rsidR="00F75F9E">
      <w:pPr>
        <w:ind w:firstLine="708"/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CD2D2A" w:rsidP="009002EA" w:rsidR="006E17E4" w:rsidRPr="000C5F8C">
      <w:pPr>
        <w:ind w:firstLine="708"/>
        <w:jc w:val="center"/>
        <w:rPr>
          <w:b/>
        </w:rPr>
      </w:pPr>
      <w:r w:rsidRPr="000C5F8C">
        <w:rPr>
          <w:b/>
        </w:rPr>
        <w:t xml:space="preserve">U Dubrovniku, dana </w:t>
      </w:r>
      <w:r w:rsidR="000C5F8C">
        <w:rPr>
          <w:b/>
        </w:rPr>
        <w:t>1</w:t>
      </w:r>
      <w:r w:rsidR="00C7032C">
        <w:rPr>
          <w:b/>
        </w:rPr>
        <w:t xml:space="preserve">8. ožujka </w:t>
      </w:r>
      <w:r w:rsidR="000C5F8C">
        <w:rPr>
          <w:b/>
        </w:rPr>
        <w:t xml:space="preserve"> 2016</w:t>
      </w:r>
      <w:r w:rsidR="004E47F5" w:rsidRPr="000C5F8C">
        <w:rPr>
          <w:b/>
        </w:rPr>
        <w:t>. godine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4E47F5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  <w:t>Stečajni sudac</w:t>
      </w:r>
      <w:r w:rsidR="006E17E4" w:rsidRPr="000C5F8C">
        <w:rPr>
          <w:b/>
        </w:rPr>
        <w:t>: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="002B0251" w:rsidRPr="000C5F8C">
        <w:rPr>
          <w:b/>
        </w:rPr>
        <w:t>Diana Butigan Granić</w:t>
      </w: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6E17E4" w:rsidP="008C6DFE" w:rsidR="006E17E4" w:rsidRPr="000C5F8C">
      <w:pPr>
        <w:jc w:val="both"/>
        <w:rPr>
          <w:b/>
        </w:rPr>
      </w:pPr>
      <w:r w:rsidRPr="000C5F8C">
        <w:rPr>
          <w:b/>
        </w:rPr>
        <w:t xml:space="preserve">POUKA O PRAVNOM LIJEKU: </w:t>
      </w:r>
    </w:p>
    <w:p w:rsidRDefault="006E17E4" w:rsidP="006E17E4" w:rsidR="006E17E4" w:rsidRPr="000C5F8C">
      <w:pPr>
        <w:pStyle w:val="Tijeloteksta"/>
      </w:pPr>
      <w:r w:rsidRPr="000C5F8C">
        <w:t>Protiv ovog rješenja dopuštena je žalba Visokom Trgovačkom sudu Republike Hrvatske u Zagrebu. Žalba se podnosi ovom sudu u roku od 8 dana od dana dostave ovog rješ</w:t>
      </w:r>
      <w:r w:rsidR="008C6DFE" w:rsidRPr="000C5F8C">
        <w:t>enja, u pisanom obliku</w:t>
      </w:r>
      <w:r w:rsidRPr="000C5F8C">
        <w:t>, u tri primjerka.</w:t>
      </w:r>
    </w:p>
    <w:p w:rsidRDefault="00563840" w:rsidP="006E17E4" w:rsidR="00563840" w:rsidRPr="000C5F8C">
      <w:pPr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563840" w:rsidP="006E17E4" w:rsidR="00563840" w:rsidRPr="000C5F8C">
      <w:pPr>
        <w:jc w:val="both"/>
        <w:rPr>
          <w:b/>
        </w:rPr>
      </w:pPr>
      <w:r w:rsidRPr="000C5F8C">
        <w:rPr>
          <w:b/>
        </w:rPr>
        <w:t>DN-</w:t>
      </w:r>
      <w:r w:rsidR="006E17E4" w:rsidRPr="000C5F8C">
        <w:rPr>
          <w:b/>
        </w:rPr>
        <w:t>a</w:t>
      </w:r>
      <w:r w:rsidRPr="000C5F8C">
        <w:rPr>
          <w:b/>
        </w:rPr>
        <w:t>:</w:t>
      </w:r>
    </w:p>
    <w:p w:rsidRDefault="00563840" w:rsidP="00563840" w:rsidR="00563840" w:rsidRPr="000C5F8C">
      <w:pPr>
        <w:ind w:firstLine="708"/>
        <w:jc w:val="both"/>
      </w:pPr>
    </w:p>
    <w:p w:rsidRDefault="00563840" w:rsidP="0004794D" w:rsidR="0004794D" w:rsidRPr="000C5F8C">
      <w:pPr>
        <w:numPr>
          <w:ilvl w:val="0"/>
          <w:numId w:val="6"/>
        </w:numPr>
        <w:jc w:val="both"/>
      </w:pPr>
      <w:r w:rsidRPr="000C5F8C">
        <w:t>stečajnom upravitelju</w:t>
      </w:r>
      <w:r w:rsidR="00150514" w:rsidRPr="000C5F8C">
        <w:t xml:space="preserve"> – e – oglasna ploča</w:t>
      </w:r>
    </w:p>
    <w:p w:rsidRDefault="0004794D" w:rsidP="00043E9F" w:rsidR="00563840" w:rsidRPr="000C5F8C">
      <w:pPr>
        <w:numPr>
          <w:ilvl w:val="0"/>
          <w:numId w:val="6"/>
        </w:numPr>
        <w:jc w:val="both"/>
      </w:pPr>
      <w:r w:rsidRPr="000C5F8C">
        <w:t>regis</w:t>
      </w:r>
      <w:r w:rsidR="004B0D3B" w:rsidRPr="000C5F8C">
        <w:t>tar Trgovačkog suda u Splitu, Stalna služba u Dubrovniku</w:t>
      </w:r>
      <w:r w:rsidRPr="000C5F8C">
        <w:t>, prije i nakon pravomoćnosti</w:t>
      </w:r>
    </w:p>
    <w:p w:rsidRDefault="00563840" w:rsidP="00043E9F" w:rsidR="00563840" w:rsidRPr="000C5F8C">
      <w:pPr>
        <w:numPr>
          <w:ilvl w:val="0"/>
          <w:numId w:val="6"/>
        </w:numPr>
        <w:jc w:val="both"/>
      </w:pPr>
      <w:r w:rsidRPr="000C5F8C">
        <w:t>Porezna uprava</w:t>
      </w:r>
      <w:r w:rsidR="006455C6" w:rsidRPr="000C5F8C">
        <w:t xml:space="preserve"> Dubrovnik</w:t>
      </w:r>
    </w:p>
    <w:p w:rsidRDefault="006E17E4" w:rsidP="00043E9F" w:rsidR="00563840" w:rsidRPr="000C5F8C">
      <w:pPr>
        <w:numPr>
          <w:ilvl w:val="0"/>
          <w:numId w:val="6"/>
        </w:numPr>
        <w:jc w:val="both"/>
      </w:pPr>
      <w:r w:rsidRPr="000C5F8C">
        <w:t>ŽDO</w:t>
      </w:r>
      <w:r w:rsidR="004E47F5" w:rsidRPr="000C5F8C">
        <w:t>,</w:t>
      </w:r>
      <w:r w:rsidR="006455C6" w:rsidRPr="000C5F8C">
        <w:t xml:space="preserve"> </w:t>
      </w:r>
      <w:r w:rsidR="004E47F5" w:rsidRPr="000C5F8C">
        <w:t>G</w:t>
      </w:r>
      <w:r w:rsidR="006455C6" w:rsidRPr="000C5F8C">
        <w:t>rađansko – upravni odjel Dubrovnik</w:t>
      </w:r>
      <w:r w:rsidR="00150514" w:rsidRPr="000C5F8C">
        <w:t xml:space="preserve"> – e – oglasna ploča</w:t>
      </w:r>
    </w:p>
    <w:p w:rsidRDefault="00563840" w:rsidP="0004794D" w:rsidR="00563840" w:rsidRPr="000C5F8C">
      <w:pPr>
        <w:numPr>
          <w:ilvl w:val="0"/>
          <w:numId w:val="6"/>
        </w:numPr>
        <w:jc w:val="both"/>
      </w:pPr>
      <w:r w:rsidRPr="000C5F8C">
        <w:t xml:space="preserve">ZK odjel Općinskog suda u </w:t>
      </w:r>
      <w:r w:rsidR="00E94F88">
        <w:t>Metkoviću</w:t>
      </w:r>
      <w:r w:rsidR="00C7032C">
        <w:t xml:space="preserve">, nakon pravomoćnosti </w:t>
      </w:r>
    </w:p>
    <w:p w:rsidRDefault="00E94F88" w:rsidP="0004794D" w:rsidR="00043E9F" w:rsidRPr="000C5F8C">
      <w:pPr>
        <w:numPr>
          <w:ilvl w:val="0"/>
          <w:numId w:val="6"/>
        </w:numPr>
        <w:jc w:val="both"/>
      </w:pPr>
      <w:r>
        <w:t xml:space="preserve">e - </w:t>
      </w:r>
      <w:r w:rsidR="004E47F5" w:rsidRPr="000C5F8C">
        <w:t>oglasna ploča suda,</w:t>
      </w:r>
    </w:p>
    <w:p w:rsidRDefault="00B243DE" w:rsidP="00043E9F" w:rsidR="00B243DE" w:rsidRPr="000C5F8C">
      <w:pPr>
        <w:numPr>
          <w:ilvl w:val="0"/>
          <w:numId w:val="6"/>
        </w:numPr>
        <w:jc w:val="both"/>
      </w:pPr>
      <w:r w:rsidRPr="000C5F8C">
        <w:t>FINA</w:t>
      </w:r>
      <w:r w:rsidR="00150514" w:rsidRPr="000C5F8C">
        <w:t xml:space="preserve"> – e – oglasna ploča</w:t>
      </w:r>
    </w:p>
    <w:p w:rsidRDefault="004E47F5" w:rsidP="004E47F5" w:rsidR="004E47F5" w:rsidRPr="000C5F8C">
      <w:pPr>
        <w:jc w:val="both"/>
      </w:pPr>
    </w:p>
    <w:p w:rsidRDefault="004E47F5" w:rsidR="004E47F5" w:rsidRPr="000C5F8C"/>
    <w:sectPr w:rsidSect="00825608" w:rsidR="004E47F5" w:rsidRPr="000C5F8C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F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C7032C">
      <w:t>21</w:t>
    </w:r>
    <w:r w:rsidR="005C77B4">
      <w:t>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35FD5"/>
    <w:rsid w:val="00453E40"/>
    <w:rsid w:val="00461368"/>
    <w:rsid w:val="004A1DB5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E529D"/>
    <w:rsid w:val="007F59E3"/>
    <w:rsid w:val="00825608"/>
    <w:rsid w:val="00830E9F"/>
    <w:rsid w:val="00865525"/>
    <w:rsid w:val="00897B78"/>
    <w:rsid w:val="008B4E96"/>
    <w:rsid w:val="008C1840"/>
    <w:rsid w:val="008C6DFE"/>
    <w:rsid w:val="008D6EE0"/>
    <w:rsid w:val="008E5DCF"/>
    <w:rsid w:val="008F1861"/>
    <w:rsid w:val="009002EA"/>
    <w:rsid w:val="00902E9B"/>
    <w:rsid w:val="009045FE"/>
    <w:rsid w:val="009A0C83"/>
    <w:rsid w:val="009A2F65"/>
    <w:rsid w:val="00A005C6"/>
    <w:rsid w:val="00A534AA"/>
    <w:rsid w:val="00A838CF"/>
    <w:rsid w:val="00AF0F6F"/>
    <w:rsid w:val="00B243DE"/>
    <w:rsid w:val="00B744E1"/>
    <w:rsid w:val="00BA0BA7"/>
    <w:rsid w:val="00C02334"/>
    <w:rsid w:val="00C7032C"/>
    <w:rsid w:val="00CC4D1C"/>
    <w:rsid w:val="00CD2D2A"/>
    <w:rsid w:val="00CD33C8"/>
    <w:rsid w:val="00CE3168"/>
    <w:rsid w:val="00CF5832"/>
    <w:rsid w:val="00DA4534"/>
    <w:rsid w:val="00DC6C20"/>
    <w:rsid w:val="00DE4E7E"/>
    <w:rsid w:val="00E51F79"/>
    <w:rsid w:val="00E94F88"/>
    <w:rsid w:val="00EB018E"/>
    <w:rsid w:val="00EE6B28"/>
    <w:rsid w:val="00F256A3"/>
    <w:rsid w:val="00F46452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na VTS RH radi odlučivanja o zahtjevu za izuzeće uređujuće sutkinje i predsjednika suda</izvorni_sadrzaj>
    <derivirana_varijabla naziv="DomainObject.Predmet.PrimjedbaSuca_1">spis dostavljen na VTS RH radi odlučivanja o zahtjevu za izuzeće uređujuće sutkinje i predsjednika suda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GLAVICE D.O.O. OPUZEN</izvorni_sadrzaj>
    <derivirana_varijabla naziv="DomainObject.Predmet.ProtustrankaFormated_1">  GLAVICE D.O.O. OPUZEN</derivirana_varijabla>
  </DomainObject.Predmet.ProtustrankaFormated>
  <DomainObject.Predmet.ProtustrankaFormatedOIB>
    <izvorni_sadrzaj>  GLAVICE D.O.O. OPUZEN, OIB 22576250015</izvorni_sadrzaj>
    <derivirana_varijabla naziv="DomainObject.Predmet.ProtustrankaFormatedOIB_1">  GLAVICE D.O.O. OPUZEN, OIB 22576250015</derivirana_varijabla>
  </DomainObject.Predmet.ProtustrankaFormatedOIB>
  <DomainObject.Predmet.ProtustrankaFormatedWithAdress>
    <izvorni_sadrzaj> GLAVICE D.O.O. OPUZEN, Jadranska bb, 20355 Opuzen</izvorni_sadrzaj>
    <derivirana_varijabla naziv="DomainObject.Predmet.ProtustrankaFormatedWithAdress_1"> GLAVICE D.O.O. OPUZEN, Jadranska bb, 20355 Opuzen</derivirana_varijabla>
  </DomainObject.Predmet.ProtustrankaFormatedWithAdress>
  <DomainObject.Predmet.ProtustrankaFormatedWithAdressOIB>
    <izvorni_sadrzaj> GLAVICE D.O.O. OPUZEN, OIB 22576250015, Jadranska bb, 20355 Opuzen</izvorni_sadrzaj>
    <derivirana_varijabla naziv="DomainObject.Predmet.ProtustrankaFormatedWithAdressOIB_1"> GLAVICE D.O.O. OPUZEN, OIB 22576250015, Jadranska bb, 20355 Opuzen</derivirana_varijabla>
  </DomainObject.Predmet.ProtustrankaFormatedWithAdressOIB>
  <DomainObject.Predmet.ProtustrankaWithAdress>
    <izvorni_sadrzaj>GLAVICE D.O.O. OPUZEN Jadranska bb, 20355 Opuzen</izvorni_sadrzaj>
    <derivirana_varijabla naziv="DomainObject.Predmet.ProtustrankaWithAdress_1">GLAVICE D.O.O. OPUZEN Jadranska bb, 20355 Opuzen</derivirana_varijabla>
  </DomainObject.Predmet.ProtustrankaWithAdress>
  <DomainObject.Predmet.ProtustrankaWithAdressOIB>
    <izvorni_sadrzaj>GLAVICE D.O.O. OPUZEN, OIB 22576250015, Jadranska bb, 20355 Opuzen</izvorni_sadrzaj>
    <derivirana_varijabla naziv="DomainObject.Predmet.ProtustrankaWithAdressOIB_1">GLAVICE D.O.O. OPUZEN, OIB 22576250015, Jadranska bb, 20355 Opuzen</derivirana_varijabla>
  </DomainObject.Predmet.ProtustrankaWithAdressOIB>
  <DomainObject.Predmet.ProtustrankaNazivFormated>
    <izvorni_sadrzaj>GLAVICE D.O.O. OPUZEN</izvorni_sadrzaj>
    <derivirana_varijabla naziv="DomainObject.Predmet.ProtustrankaNazivFormated_1">GLAVICE D.O.O. OPUZEN</derivirana_varijabla>
  </DomainObject.Predmet.ProtustrankaNazivFormated>
  <DomainObject.Predmet.ProtustrankaNazivFormatedOIB>
    <izvorni_sadrzaj>GLAVICE D.O.O. OPUZEN, OIB 22576250015</izvorni_sadrzaj>
    <derivirana_varijabla naziv="DomainObject.Predmet.ProtustrankaNazivFormatedOIB_1">GLAVICE D.O.O. OPUZEN, OIB 22576250015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10. SOKO IZGRADNJA OBJEKATA D.O.O. RADOČ-MOSTAR; 15. TECHNO CHEM D.O.O. ZAGREB; 17. PASTOR INŽENJERING d.d.; 8.KARIKA, d.o.o. za građenje; 11. METALAC D.O.O. ŠIROKI BRIJEG,; VIA MARKETING d.o.o. unutarnja i vanjska trgovina; DOMOFERM d.o.o. Zaprešić; 3. CEDING D.O.O. ŠIROKI BRIJEG; 18. SIM GRADNJA d.o.o. za građenje, trgovinu i usluge; 5. DRAGIĆ d.o.o. za građevinarstvo, trgovinu i usluge; 4. ACO Građevinski elementi društvo s ograničenom odgovornošću za proizvodnju i prodaju građevinskih elemenata; 6. STAKLO PILETIĆ društvo s ograničenom odgovornošću za proizvodnju i trgovinu; 14. KOLOR PROJEKT d.o.o. građevinarstvo, projektiranje, trgovina i cestovni promet; KOMJATE za trgovinu i usluge društvo s ograničenom odgovornošću; 7. JADRANKAMEN dioničko društvo, industrija jadranskog kamena i mramora "u stečaju"; ELABORATUS d.o.o. za građenje; 13.MILJAN d.o.o. za graditeljstvo, trgovinu i usluge; KAMEN dioničko društvo za proizvodnju i obradu kamena; 20. HTP INŽENJERING, d.o.o. za inženjering i konzalting - "u stečaju"; 9.ERCOM, društvo za trgovinu, turizam, export-import, d.o.o.; pun. Juraj Marušić; Zdenko Kvesić; pun. Tonći Šarić</izvorni_sadrzaj>
    <derivirana_varijabla naziv="DomainObject.Predmet.StrankaFormated_1">  10. SOKO IZGRADNJA OBJEKATA D.O.O. RADOČ-MOSTAR; 15. TECHNO CHEM D.O.O. ZAGREB; 17. PASTOR INŽENJERING d.d.; 8.KARIKA, d.o.o. za građenje; 11. METALAC D.O.O. ŠIROKI BRIJEG,; VIA MARKETING d.o.o. unutarnja i vanjska trgovina; DOMOFERM d.o.o. Zaprešić; 3. CEDING D.O.O. ŠIROKI BRIJEG; 18. SIM GRADNJA d.o.o. za građenje, trgovinu i usluge; 5. DRAGIĆ d.o.o. za građevinarstvo, trgovinu i usluge; 4. ACO Građevinski elementi društvo s ograničenom odgovornošću za proizvodnju i prodaju građevinskih elemenata; 6. STAKLO PILETIĆ društvo s ograničenom odgovornošću za proizvodnju i trgovinu; 14. KOLOR PROJEKT d.o.o. građevinarstvo, projektiranje, trgovina i cestovni promet; KOMJATE za trgovinu i usluge društvo s ograničenom odgovornošću; 7. JADRANKAMEN dioničko društvo, industrija jadranskog kamena i mramora "u stečaju"; ELABORATUS d.o.o. za građenje; 13.MILJAN d.o.o. za graditeljstvo, trgovinu i usluge; KAMEN dioničko društvo za proizvodnju i obradu kamena; 20. HTP INŽENJERING, d.o.o. za inženjering i konzalting - "u stečaju"; 9.ERCOM, društvo za trgovinu, turizam, export-import, d.o.o.; pun. Juraj Marušić; Zdenko Kvesić; pun. Tonći Šarić</derivirana_varijabla>
  </DomainObject.Predmet.StrankaFormated>
  <DomainObject.Predmet.StrankaFormatedOIB>
    <izvorni_sadrzaj>  10. SOKO IZGRADNJA OBJEKATA D.O.O. RADOČ-MOSTAR; 15. TECHNO CHEM D.O.O. ZAGREB; 17. PASTOR INŽENJERING d.d., OIB 55598634637; 8.KARIKA, d.o.o. za građenje, OIB 74342520552; 11. METALAC D.O.O. ŠIROKI BRIJEG,; VIA MARKETING d.o.o. unutarnja i vanjska trgovina, OIB 94088981503; DOMOFERM d.o.o. Zaprešić, OIB 52720139456; 3. CEDING D.O.O. ŠIROKI BRIJEG; 18. SIM GRADNJA d.o.o. za građenje, trgovinu i usluge, OIB 05170934873; 5. DRAGIĆ d.o.o. za građevinarstvo, trgovinu i usluge, OIB 87168163641; 4. ACO Građevinski elementi društvo s ograničenom odgovornošću za proizvodnju i prodaju građevinskih elemenata, OIB 25074288719; 6. STAKLO PILETIĆ društvo s ograničenom odgovornošću za proizvodnju i trgovinu, OIB 09552305759; 14. KOLOR PROJEKT d.o.o. građevinarstvo, projektiranje, trgovina i cestovni promet, OIB 48832894361; KOMJATE za trgovinu i usluge društvo s ograničenom odgovornošću, OIB 92009564551; 7. JADRANKAMEN dioničko društvo, industrija jadranskog kamena i mramora "u stečaju", OIB 97012789464; ELABORATUS d.o.o. za građenje, OIB 20445512185; 13.MILJAN d.o.o. za graditeljstvo, trgovinu i usluge, OIB 84978332804; KAMEN dioničko društvo za proizvodnju i obradu kamena, OIB 05937912798; 20. HTP INŽENJERING, d.o.o. za inženjering i konzalting - "u stečaju", OIB 55448665367; 9.ERCOM, društvo za trgovinu, turizam, export-import, d.o.o., OIB 59408647742; pun. Juraj Marušić; Zdenko Kvesić; pun. Tonći Šarić</izvorni_sadrzaj>
    <derivirana_varijabla naziv="DomainObject.Predmet.StrankaFormatedOIB_1">  10. SOKO IZGRADNJA OBJEKATA D.O.O. RADOČ-MOSTAR; 15. TECHNO CHEM D.O.O. ZAGREB; 17. PASTOR INŽENJERING d.d., OIB 55598634637; 8.KARIKA, d.o.o. za građenje, OIB 74342520552; 11. METALAC D.O.O. ŠIROKI BRIJEG,; VIA MARKETING d.o.o. unutarnja i vanjska trgovina, OIB 94088981503; DOMOFERM d.o.o. Zaprešić, OIB 52720139456; 3. CEDING D.O.O. ŠIROKI BRIJEG; 18. SIM GRADNJA d.o.o. za građenje, trgovinu i usluge, OIB 05170934873; 5. DRAGIĆ d.o.o. za građevinarstvo, trgovinu i usluge, OIB 87168163641; 4. ACO Građevinski elementi društvo s ograničenom odgovornošću za proizvodnju i prodaju građevinskih elemenata, OIB 25074288719; 6. STAKLO PILETIĆ društvo s ograničenom odgovornošću za proizvodnju i trgovinu, OIB 09552305759; 14. KOLOR PROJEKT d.o.o. građevinarstvo, projektiranje, trgovina i cestovni promet, OIB 48832894361; KOMJATE za trgovinu i usluge društvo s ograničenom odgovornošću, OIB 92009564551; 7. JADRANKAMEN dioničko društvo, industrija jadranskog kamena i mramora "u stečaju", OIB 97012789464; ELABORATUS d.o.o. za građenje, OIB 20445512185; 13.MILJAN d.o.o. za graditeljstvo, trgovinu i usluge, OIB 84978332804; KAMEN dioničko društvo za proizvodnju i obradu kamena, OIB 05937912798; 20. HTP INŽENJERING, d.o.o. za inženjering i konzalting - "u stečaju", OIB 55448665367; 9.ERCOM, društvo za trgovinu, turizam, export-import, d.o.o., OIB 59408647742; pun. Juraj Marušić; Zdenko Kvesić; pun. Tonći Šarić</derivirana_varijabla>
  </DomainObject.Predmet.StrankaFormatedOIB>
  <DomainObject.Predmet.StrankaFormatedWithAdress>
    <izvorni_sadrzaj> 10. SOKO IZGRADNJA OBJEKATA D.O.O. RADOČ-MOSTAR, Mostar; 15. TECHNO CHEM D.O.O. ZAGREB, A. Šoljana 6, 10000 Zagreb; 17. PASTOR INŽENJERING d.d., Novačka 2, Brestovje- Rakitje; 8.KARIKA, d.o.o. za građenje, Pujanke 34, 21000 Split; 11. METALAC D.O.O. ŠIROKI BRIJEG,, šIROKI bRIJEG; VIA MARKETING d.o.o. unutarnja i vanjska trgovina, Ištvanićeva 7, 10360 Sesvete; DOMOFERM d.o.o. Zaprešić, P. Devčića 63, 10290 Zaprešić; 3. CEDING D.O.O. ŠIROKI BRIJEG, Novo naselje bb, Široki Brijeg; 18. SIM GRADNJA d.o.o. za građenje, trgovinu i usluge, Škorpikova 3 B, 10000 Zagreb; 5. DRAGIĆ d.o.o. za građevinarstvo, trgovinu i usluge, Biskupa Antuna Mandića 100, 31400 Đakovo; 4. ACO Građevinski elementi društvo s ograničenom odgovornošću za proizvodnju i prodaju građevinskih elemenata, Radnička cesta 177, 10000 Zagreb; 6. STAKLO PILETIĆ društvo s ograničenom odgovornošću za proizvodnju i trgovinu, Velikopoljska 3, 10000 Zagreb; 14. KOLOR PROJEKT d.o.o. građevinarstvo, projektiranje, trgovina i cestovni promet, Andrije Kačića Miošića 53/6, Metković; KOMJATE za trgovinu i usluge društvo s ograničenom odgovornošću, Komjate 9 A, 21215 Kaštel Lukšić; 7. JADRANKAMEN dioničko društvo, industrija jadranskog kamena i mramora "u stečaju", Velo štroda 1, Pučišća; ELABORATUS d.o.o. za građenje, F. Vrančića 2, 21000 Split; 13.MILJAN d.o.o. za graditeljstvo, trgovinu i usluge, Sigetje 18/II, 10000 Zagreb; KAMEN dioničko društvo za proizvodnju i obradu kamena, tRG sLOBODE 2, 52000 Pazin; 20. HTP INŽENJERING, d.o.o. za inženjering i konzalting - "u stečaju", Ć. Carića 3, 20000 Dubrovnik; 9.ERCOM, društvo za trgovinu, turizam, export-import, d.o.o., M. šetalište bb, 21000 Split; pun. Juraj Marušić; Zdenko Kvesić; pun. Tonći Šarić</izvorni_sadrzaj>
    <derivirana_varijabla naziv="DomainObject.Predmet.StrankaFormatedWithAdress_1"> 10. SOKO IZGRADNJA OBJEKATA D.O.O. RADOČ-MOSTAR, Mostar; 15. TECHNO CHEM D.O.O. ZAGREB, A. Šoljana 6, 10000 Zagreb; 17. PASTOR INŽENJERING d.d., Novačka 2, Brestovje- Rakitje; 8.KARIKA, d.o.o. za građenje, Pujanke 34, 21000 Split; 11. METALAC D.O.O. ŠIROKI BRIJEG,, šIROKI bRIJEG; VIA MARKETING d.o.o. unutarnja i vanjska trgovina, Ištvanićeva 7, 10360 Sesvete; DOMOFERM d.o.o. Zaprešić, P. Devčića 63, 10290 Zaprešić; 3. CEDING D.O.O. ŠIROKI BRIJEG, Novo naselje bb, Široki Brijeg; 18. SIM GRADNJA d.o.o. za građenje, trgovinu i usluge, Škorpikova 3 B, 10000 Zagreb; 5. DRAGIĆ d.o.o. za građevinarstvo, trgovinu i usluge, Biskupa Antuna Mandića 100, 31400 Đakovo; 4. ACO Građevinski elementi društvo s ograničenom odgovornošću za proizvodnju i prodaju građevinskih elemenata, Radnička cesta 177, 10000 Zagreb; 6. STAKLO PILETIĆ društvo s ograničenom odgovornošću za proizvodnju i trgovinu, Velikopoljska 3, 10000 Zagreb; 14. KOLOR PROJEKT d.o.o. građevinarstvo, projektiranje, trgovina i cestovni promet, Andrije Kačića Miošića 53/6, Metković; KOMJATE za trgovinu i usluge društvo s ograničenom odgovornošću, Komjate 9 A, 21215 Kaštel Lukšić; 7. JADRANKAMEN dioničko društvo, industrija jadranskog kamena i mramora "u stečaju", Velo štroda 1, Pučišća; ELABORATUS d.o.o. za građenje, F. Vrančića 2, 21000 Split; 13.MILJAN d.o.o. za graditeljstvo, trgovinu i usluge, Sigetje 18/II, 10000 Zagreb; KAMEN dioničko društvo za proizvodnju i obradu kamena, tRG sLOBODE 2, 52000 Pazin; 20. HTP INŽENJERING, d.o.o. za inženjering i konzalting - "u stečaju", Ć. Carića 3, 20000 Dubrovnik; 9.ERCOM, društvo za trgovinu, turizam, export-import, d.o.o., M. šetalište bb, 21000 Split; pun. Juraj Marušić; Zdenko Kvesić; pun. Tonći Šarić</derivirana_varijabla>
  </DomainObject.Predmet.StrankaFormatedWithAdress>
  <DomainObject.Predmet.StrankaFormatedWithAdressOIB>
    <izvorni_sadrzaj> 10. SOKO IZGRADNJA OBJEKATA D.O.O. RADOČ-MOSTAR, Mostar; 15. TECHNO CHEM D.O.O. ZAGREB, A. Šoljana 6, 10000 Zagreb; 17. PASTOR INŽENJERING d.d., OIB 55598634637, Novačka 2, Brestovje- Rakitje; 8.KARIKA, d.o.o. za građenje, OIB 74342520552, Pujanke 34, 21000 Split; 11. METALAC D.O.O. ŠIROKI BRIJEG,, šIROKI bRIJEG; VIA MARKETING d.o.o. unutarnja i vanjska trgovina, OIB 94088981503, Ištvanićeva 7, 10360 Sesvete; DOMOFERM d.o.o. Zaprešić, OIB 52720139456, P. Devčića 63, 10290 Zaprešić; 3. CEDING D.O.O. ŠIROKI BRIJEG, Novo naselje bb, Široki Brijeg; 18. SIM GRADNJA d.o.o. za građenje, trgovinu i usluge, OIB 05170934873, Škorpikova 3 B, 10000 Zagreb; 5. DRAGIĆ d.o.o. za građevinarstvo, trgovinu i usluge, OIB 87168163641, Biskupa Antuna Mandića 100, 31400 Đakovo; 4. ACO Građevinski elementi društvo s ograničenom odgovornošću za proizvodnju i prodaju građevinskih elemenata, OIB 25074288719, Radnička cesta 177, 10000 Zagreb; 6. STAKLO PILETIĆ društvo s ograničenom odgovornošću za proizvodnju i trgovinu, OIB 09552305759, Velikopoljska 3, 10000 Zagreb; 14. KOLOR PROJEKT d.o.o. građevinarstvo, projektiranje, trgovina i cestovni promet, OIB 48832894361, Andrije Kačića Miošića 53/6, Metković; KOMJATE za trgovinu i usluge društvo s ograničenom odgovornošću, OIB 92009564551, Komjate 9 A, 21215 Kaštel Lukšić; 7. JADRANKAMEN dioničko društvo, industrija jadranskog kamena i mramora "u stečaju", OIB 97012789464, Velo štroda 1, Pučišća; ELABORATUS d.o.o. za građenje, OIB 20445512185, F. Vrančića 2, 21000 Split; 13.MILJAN d.o.o. za graditeljstvo, trgovinu i usluge, OIB 84978332804, Sigetje 18/II, 10000 Zagreb; KAMEN dioničko društvo za proizvodnju i obradu kamena, OIB 05937912798, tRG sLOBODE 2, 52000 Pazin; 20. HTP INŽENJERING, d.o.o. za inženjering i konzalting - "u stečaju", OIB 55448665367, Ć. Carića 3, 20000 Dubrovnik; 9.ERCOM, društvo za trgovinu, turizam, export-import, d.o.o., OIB 59408647742, M. šetalište bb, 21000 Split; pun. Juraj Marušić; Zdenko Kvesić; pun. Tonći Šarić</izvorni_sadrzaj>
    <derivirana_varijabla naziv="DomainObject.Predmet.StrankaFormatedWithAdressOIB_1"> 10. SOKO IZGRADNJA OBJEKATA D.O.O. RADOČ-MOSTAR, Mostar; 15. TECHNO CHEM D.O.O. ZAGREB, A. Šoljana 6, 10000 Zagreb; 17. PASTOR INŽENJERING d.d., OIB 55598634637, Novačka 2, Brestovje- Rakitje; 8.KARIKA, d.o.o. za građenje, OIB 74342520552, Pujanke 34, 21000 Split; 11. METALAC D.O.O. ŠIROKI BRIJEG,, šIROKI bRIJEG; VIA MARKETING d.o.o. unutarnja i vanjska trgovina, OIB 94088981503, Ištvanićeva 7, 10360 Sesvete; DOMOFERM d.o.o. Zaprešić, OIB 52720139456, P. Devčića 63, 10290 Zaprešić; 3. CEDING D.O.O. ŠIROKI BRIJEG, Novo naselje bb, Široki Brijeg; 18. SIM GRADNJA d.o.o. za građenje, trgovinu i usluge, OIB 05170934873, Škorpikova 3 B, 10000 Zagreb; 5. DRAGIĆ d.o.o. za građevinarstvo, trgovinu i usluge, OIB 87168163641, Biskupa Antuna Mandića 100, 31400 Đakovo; 4. ACO Građevinski elementi društvo s ograničenom odgovornošću za proizvodnju i prodaju građevinskih elemenata, OIB 25074288719, Radnička cesta 177, 10000 Zagreb; 6. STAKLO PILETIĆ društvo s ograničenom odgovornošću za proizvodnju i trgovinu, OIB 09552305759, Velikopoljska 3, 10000 Zagreb; 14. KOLOR PROJEKT d.o.o. građevinarstvo, projektiranje, trgovina i cestovni promet, OIB 48832894361, Andrije Kačića Miošića 53/6, Metković; KOMJATE za trgovinu i usluge društvo s ograničenom odgovornošću, OIB 92009564551, Komjate 9 A, 21215 Kaštel Lukšić; 7. JADRANKAMEN dioničko društvo, industrija jadranskog kamena i mramora "u stečaju", OIB 97012789464, Velo štroda 1, Pučišća; ELABORATUS d.o.o. za građenje, OIB 20445512185, F. Vrančića 2, 21000 Split; 13.MILJAN d.o.o. za graditeljstvo, trgovinu i usluge, OIB 84978332804, Sigetje 18/II, 10000 Zagreb; KAMEN dioničko društvo za proizvodnju i obradu kamena, OIB 05937912798, tRG sLOBODE 2, 52000 Pazin; 20. HTP INŽENJERING, d.o.o. za inženjering i konzalting - "u stečaju", OIB 55448665367, Ć. Carića 3, 20000 Dubrovnik; 9.ERCOM, društvo za trgovinu, turizam, export-import, d.o.o., OIB 59408647742, M. šetalište bb, 21000 Split; pun. Juraj Marušić; Zdenko Kvesić; pun. Tonći Šarić</derivirana_varijabla>
  </DomainObject.Predmet.StrankaFormatedWithAdressOIB>
  <DomainObject.Predmet.StrankaWithAdress>
    <izvorni_sadrzaj>10. SOKO IZGRADNJA OBJEKATA D.O.O. RADOČ-MOSTAR Mostar,15. TECHNO CHEM D.O.O. ZAGREB A. Šoljana 6,10000 Zagreb,17. PASTOR INŽENJERING d.d. Novačka 2,Brestovje- Rakitje,8.KARIKA, d.o.o. za građenje Pujanke 34,21000 Split,11. METALAC D.O.O. ŠIROKI BRIJEG, šIROKI bRIJEG,VIA MARKETING d.o.o. unutarnja i vanjska trgovina Ištvanićeva 7,10360 Sesvete,DOMOFERM d.o.o. Zaprešić P. Devčića 63,10290 Zaprešić,3. CEDING D.O.O. ŠIROKI BRIJEG Novo naselje bb,Široki Brijeg,18. SIM GRADNJA d.o.o. za građenje, trgovinu i usluge Škorpikova 3 B,10000 Zagreb,5. DRAGIĆ d.o.o. za građevinarstvo, trgovinu i usluge Biskupa Antuna Mandića 100,31400 Đakovo,4. ACO Građevinski elementi društvo s ograničenom odgovornošću za proizvodnju i prodaju građevinskih elemenata Radnička cesta 177,10000 Zagreb,6. STAKLO PILETIĆ društvo s ograničenom odgovornošću za proizvodnju i trgovinu Velikopoljska 3,10000 Zagreb,14. KOLOR PROJEKT d.o.o. građevinarstvo, projektiranje, trgovina i cestovni promet Andrije Kačića Miošića 53/6,Metković,KOMJATE za trgovinu i usluge društvo s ograničenom odgovornošću Komjate 9 A,21215 Kaštel Lukšić,7. JADRANKAMEN dioničko društvo, industrija jadranskog kamena i mramora "u stečaju" Velo štroda 1,Pučišća,ELABORATUS d.o.o. za građenje F. Vrančića 2,21000 Split,13.MILJAN d.o.o. za graditeljstvo, trgovinu i usluge Sigetje 18/II,10000 Zagreb,KAMEN dioničko društvo za proizvodnju i obradu kamena tRG sLOBODE 2,52000 Pazin,20. HTP INŽENJERING, d.o.o. za inženjering i konzalting - "u stečaju" Ć. Carića 3,20000 Dubrovnik,9.ERCOM, društvo za trgovinu, turizam, export-import, d.o.o. M. šetalište bb,21000 Split,pun. Juraj Marušić ,Zdenko Kvesić ,pun. Tonći Šarić </izvorni_sadrzaj>
    <derivirana_varijabla naziv="DomainObject.Predmet.StrankaWithAdress_1">10. SOKO IZGRADNJA OBJEKATA D.O.O. RADOČ-MOSTAR Mostar,15. TECHNO CHEM D.O.O. ZAGREB A. Šoljana 6,10000 Zagreb,17. PASTOR INŽENJERING d.d. Novačka 2,Brestovje- Rakitje,8.KARIKA, d.o.o. za građenje Pujanke 34,21000 Split,11. METALAC D.O.O. ŠIROKI BRIJEG, šIROKI bRIJEG,VIA MARKETING d.o.o. unutarnja i vanjska trgovina Ištvanićeva 7,10360 Sesvete,DOMOFERM d.o.o. Zaprešić P. Devčića 63,10290 Zaprešić,3. CEDING D.O.O. ŠIROKI BRIJEG Novo naselje bb,Široki Brijeg,18. SIM GRADNJA d.o.o. za građenje, trgovinu i usluge Škorpikova 3 B,10000 Zagreb,5. DRAGIĆ d.o.o. za građevinarstvo, trgovinu i usluge Biskupa Antuna Mandića 100,31400 Đakovo,4. ACO Građevinski elementi društvo s ograničenom odgovornošću za proizvodnju i prodaju građevinskih elemenata Radnička cesta 177,10000 Zagreb,6. STAKLO PILETIĆ društvo s ograničenom odgovornošću za proizvodnju i trgovinu Velikopoljska 3,10000 Zagreb,14. KOLOR PROJEKT d.o.o. građevinarstvo, projektiranje, trgovina i cestovni promet Andrije Kačića Miošića 53/6,Metković,KOMJATE za trgovinu i usluge društvo s ograničenom odgovornošću Komjate 9 A,21215 Kaštel Lukšić,7. JADRANKAMEN dioničko društvo, industrija jadranskog kamena i mramora "u stečaju" Velo štroda 1,Pučišća,ELABORATUS d.o.o. za građenje F. Vrančića 2,21000 Split,13.MILJAN d.o.o. za graditeljstvo, trgovinu i usluge Sigetje 18/II,10000 Zagreb,KAMEN dioničko društvo za proizvodnju i obradu kamena tRG sLOBODE 2,52000 Pazin,20. HTP INŽENJERING, d.o.o. za inženjering i konzalting - "u stečaju" Ć. Carića 3,20000 Dubrovnik,9.ERCOM, društvo za trgovinu, turizam, export-import, d.o.o. M. šetalište bb,21000 Split,pun. Juraj Marušić ,Zdenko Kvesić ,pun. Tonći Šarić </derivirana_varijabla>
  </DomainObject.Predmet.StrankaWithAdress>
  <DomainObject.Predmet.StrankaWithAdressOIB>
    <izvorni_sadrzaj>10. SOKO IZGRADNJA OBJEKATA D.O.O. RADOČ-MOSTAR, Mostar,15. TECHNO CHEM D.O.O. ZAGREB, A. Šoljana 6,10000 Zagreb,17. PASTOR INŽENJERING d.d., OIB 55598634637, Novačka 2,Brestovje- Rakitje,8.KARIKA, d.o.o. za građenje, OIB 74342520552, Pujanke 34,21000 Split,11. METALAC D.O.O. ŠIROKI BRIJEG,, šIROKI bRIJEG,VIA MARKETING d.o.o. unutarnja i vanjska trgovina, OIB 94088981503, Ištvanićeva 7,10360 Sesvete,DOMOFERM d.o.o. Zaprešić, OIB 52720139456, P. Devčića 63,10290 Zaprešić,3. CEDING D.O.O. ŠIROKI BRIJEG, Novo naselje bb,Široki Brijeg,18. SIM GRADNJA d.o.o. za građenje, trgovinu i usluge, OIB 05170934873, Škorpikova 3 B,10000 Zagreb,5. DRAGIĆ d.o.o. za građevinarstvo, trgovinu i usluge, OIB 87168163641, Biskupa Antuna Mandića 100,31400 Đakovo,4. ACO Građevinski elementi društvo s ograničenom odgovornošću za proizvodnju i prodaju građevinskih elemenata, OIB 25074288719, Radnička cesta 177,10000 Zagreb,6. STAKLO PILETIĆ društvo s ograničenom odgovornošću za proizvodnju i trgovinu, OIB 09552305759, Velikopoljska 3,10000 Zagreb,14. KOLOR PROJEKT d.o.o. građevinarstvo, projektiranje, trgovina i cestovni promet, OIB 48832894361, Andrije Kačića Miošića 53/6,Metković,KOMJATE za trgovinu i usluge društvo s ograničenom odgovornošću, OIB 92009564551, Komjate 9 A,21215 Kaštel Lukšić,7. JADRANKAMEN dioničko društvo, industrija jadranskog kamena i mramora "u stečaju", OIB 97012789464, Velo štroda 1,Pučišća,ELABORATUS d.o.o. za građenje, OIB 20445512185, F. Vrančića 2,21000 Split,13.MILJAN d.o.o. za graditeljstvo, trgovinu i usluge, OIB 84978332804, Sigetje 18/II,10000 Zagreb,KAMEN dioničko društvo za proizvodnju i obradu kamena, OIB 05937912798, tRG sLOBODE 2,52000 Pazin,20. HTP INŽENJERING, d.o.o. za inženjering i konzalting - "u stečaju", OIB 55448665367, Ć. Carića 3,20000 Dubrovnik,9.ERCOM, društvo za trgovinu, turizam, export-import, d.o.o., OIB 59408647742, M. šetalište bb,21000 Split,pun. Juraj Marušić,Zdenko Kvesić,pun. Tonći Šarić</izvorni_sadrzaj>
    <derivirana_varijabla naziv="DomainObject.Predmet.StrankaWithAdressOIB_1">10. SOKO IZGRADNJA OBJEKATA D.O.O. RADOČ-MOSTAR, Mostar,15. TECHNO CHEM D.O.O. ZAGREB, A. Šoljana 6,10000 Zagreb,17. PASTOR INŽENJERING d.d., OIB 55598634637, Novačka 2,Brestovje- Rakitje,8.KARIKA, d.o.o. za građenje, OIB 74342520552, Pujanke 34,21000 Split,11. METALAC D.O.O. ŠIROKI BRIJEG,, šIROKI bRIJEG,VIA MARKETING d.o.o. unutarnja i vanjska trgovina, OIB 94088981503, Ištvanićeva 7,10360 Sesvete,DOMOFERM d.o.o. Zaprešić, OIB 52720139456, P. Devčića 63,10290 Zaprešić,3. CEDING D.O.O. ŠIROKI BRIJEG, Novo naselje bb,Široki Brijeg,18. SIM GRADNJA d.o.o. za građenje, trgovinu i usluge, OIB 05170934873, Škorpikova 3 B,10000 Zagreb,5. DRAGIĆ d.o.o. za građevinarstvo, trgovinu i usluge, OIB 87168163641, Biskupa Antuna Mandića 100,31400 Đakovo,4. ACO Građevinski elementi društvo s ograničenom odgovornošću za proizvodnju i prodaju građevinskih elemenata, OIB 25074288719, Radnička cesta 177,10000 Zagreb,6. STAKLO PILETIĆ društvo s ograničenom odgovornošću za proizvodnju i trgovinu, OIB 09552305759, Velikopoljska 3,10000 Zagreb,14. KOLOR PROJEKT d.o.o. građevinarstvo, projektiranje, trgovina i cestovni promet, OIB 48832894361, Andrije Kačića Miošića 53/6,Metković,KOMJATE za trgovinu i usluge društvo s ograničenom odgovornošću, OIB 92009564551, Komjate 9 A,21215 Kaštel Lukšić,7. JADRANKAMEN dioničko društvo, industrija jadranskog kamena i mramora "u stečaju", OIB 97012789464, Velo štroda 1,Pučišća,ELABORATUS d.o.o. za građenje, OIB 20445512185, F. Vrančića 2,21000 Split,13.MILJAN d.o.o. za graditeljstvo, trgovinu i usluge, OIB 84978332804, Sigetje 18/II,10000 Zagreb,KAMEN dioničko društvo za proizvodnju i obradu kamena, OIB 05937912798, tRG sLOBODE 2,52000 Pazin,20. HTP INŽENJERING, d.o.o. za inženjering i konzalting - "u stečaju", OIB 55448665367, Ć. Carića 3,20000 Dubrovnik,9.ERCOM, društvo za trgovinu, turizam, export-import, d.o.o., OIB 59408647742, M. šetalište bb,21000 Split,pun. Juraj Marušić,Zdenko Kvesić,pun. Tonći Šarić</derivirana_varijabla>
  </DomainObject.Predmet.StrankaWithAdressOIB>
  <DomainObject.Predmet.StrankaNazivFormated>
    <izvorni_sadrzaj>10. SOKO IZGRADNJA OBJEKATA D.O.O. RADOČ-MOSTAR,15. TECHNO CHEM D.O.O. ZAGREB,17. PASTOR INŽENJERING d.d.,8.KARIKA, d.o.o. za građenje,11. METALAC D.O.O. ŠIROKI BRIJEG,,VIA MARKETING d.o.o. unutarnja i vanjska trgovina,DOMOFERM d.o.o. Zaprešić,3. CEDING D.O.O. ŠIROKI BRIJEG,18. SIM GRADNJA d.o.o. za građenje, trgovinu i usluge,5. DRAGIĆ d.o.o. za građevinarstvo, trgovinu i usluge,4. ACO Građevinski elementi društvo s ograničenom odgovornošću za proizvodnju i prodaju građevinskih elemenata,6. STAKLO PILETIĆ društvo s ograničenom odgovornošću za proizvodnju i trgovinu,14. KOLOR PROJEKT d.o.o. građevinarstvo, projektiranje, trgovina i cestovni promet,KOMJATE za trgovinu i usluge društvo s ograničenom odgovornošću,7. JADRANKAMEN dioničko društvo, industrija jadranskog kamena i mramora "u stečaju",ELABORATUS d.o.o. za građenje,13.MILJAN d.o.o. za graditeljstvo, trgovinu i usluge,KAMEN dioničko društvo za proizvodnju i obradu kamena,20. HTP INŽENJERING, d.o.o. za inženjering i konzalting - "u stečaju",9.ERCOM, društvo za trgovinu, turizam, export-import, d.o.o.,pun. Juraj Marušić,Zdenko Kvesić,pun. Tonći Šarić</izvorni_sadrzaj>
    <derivirana_varijabla naziv="DomainObject.Predmet.StrankaNazivFormated_1">10. SOKO IZGRADNJA OBJEKATA D.O.O. RADOČ-MOSTAR,15. TECHNO CHEM D.O.O. ZAGREB,17. PASTOR INŽENJERING d.d.,8.KARIKA, d.o.o. za građenje,11. METALAC D.O.O. ŠIROKI BRIJEG,,VIA MARKETING d.o.o. unutarnja i vanjska trgovina,DOMOFERM d.o.o. Zaprešić,3. CEDING D.O.O. ŠIROKI BRIJEG,18. SIM GRADNJA d.o.o. za građenje, trgovinu i usluge,5. DRAGIĆ d.o.o. za građevinarstvo, trgovinu i usluge,4. ACO Građevinski elementi društvo s ograničenom odgovornošću za proizvodnju i prodaju građevinskih elemenata,6. STAKLO PILETIĆ društvo s ograničenom odgovornošću za proizvodnju i trgovinu,14. KOLOR PROJEKT d.o.o. građevinarstvo, projektiranje, trgovina i cestovni promet,KOMJATE za trgovinu i usluge društvo s ograničenom odgovornošću,7. JADRANKAMEN dioničko društvo, industrija jadranskog kamena i mramora "u stečaju",ELABORATUS d.o.o. za građenje,13.MILJAN d.o.o. za graditeljstvo, trgovinu i usluge,KAMEN dioničko društvo za proizvodnju i obradu kamena,20. HTP INŽENJERING, d.o.o. za inženjering i konzalting - "u stečaju",9.ERCOM, društvo za trgovinu, turizam, export-import, d.o.o.,pun. Juraj Marušić,Zdenko Kvesić,pun. Tonći Šarić</derivirana_varijabla>
  </DomainObject.Predmet.StrankaNazivFormated>
  <DomainObject.Predmet.StrankaNazivFormatedOIB>
    <izvorni_sadrzaj>10. SOKO IZGRADNJA OBJEKATA D.O.O. RADOČ-MOSTAR,15. TECHNO CHEM D.O.O. ZAGREB,17. PASTOR INŽENJERING d.d., OIB 55598634637,8.KARIKA, d.o.o. za građenje, OIB 74342520552,11. METALAC D.O.O. ŠIROKI BRIJEG,,VIA MARKETING d.o.o. unutarnja i vanjska trgovina, OIB 94088981503,DOMOFERM d.o.o. Zaprešić, OIB 52720139456,3. CEDING D.O.O. ŠIROKI BRIJEG,18. SIM GRADNJA d.o.o. za građenje, trgovinu i usluge, OIB 05170934873,5. DRAGIĆ d.o.o. za građevinarstvo, trgovinu i usluge, OIB 87168163641,4. ACO Građevinski elementi društvo s ograničenom odgovornošću za proizvodnju i prodaju građevinskih elemenata, OIB 25074288719,6. STAKLO PILETIĆ društvo s ograničenom odgovornošću za proizvodnju i trgovinu, OIB 09552305759,14. KOLOR PROJEKT d.o.o. građevinarstvo, projektiranje, trgovina i cestovni promet, OIB 48832894361,KOMJATE za trgovinu i usluge društvo s ograničenom odgovornošću, OIB 92009564551,7. JADRANKAMEN dioničko društvo, industrija jadranskog kamena i mramora "u stečaju", OIB 97012789464,ELABORATUS d.o.o. za građenje, OIB 20445512185,13.MILJAN d.o.o. za graditeljstvo, trgovinu i usluge, OIB 84978332804,KAMEN dioničko društvo za proizvodnju i obradu kamena, OIB 05937912798,20. HTP INŽENJERING, d.o.o. za inženjering i konzalting - "u stečaju", OIB 55448665367,9.ERCOM, društvo za trgovinu, turizam, export-import, d.o.o., OIB 59408647742,pun. Juraj Marušić,Zdenko Kvesić,pun. Tonći Šarić</izvorni_sadrzaj>
    <derivirana_varijabla naziv="DomainObject.Predmet.StrankaNazivFormatedOIB_1">10. SOKO IZGRADNJA OBJEKATA D.O.O. RADOČ-MOSTAR,15. TECHNO CHEM D.O.O. ZAGREB,17. PASTOR INŽENJERING d.d., OIB 55598634637,8.KARIKA, d.o.o. za građenje, OIB 74342520552,11. METALAC D.O.O. ŠIROKI BRIJEG,,VIA MARKETING d.o.o. unutarnja i vanjska trgovina, OIB 94088981503,DOMOFERM d.o.o. Zaprešić, OIB 52720139456,3. CEDING D.O.O. ŠIROKI BRIJEG,18. SIM GRADNJA d.o.o. za građenje, trgovinu i usluge, OIB 05170934873,5. DRAGIĆ d.o.o. za građevinarstvo, trgovinu i usluge, OIB 87168163641,4. ACO Građevinski elementi društvo s ograničenom odgovornošću za proizvodnju i prodaju građevinskih elemenata, OIB 25074288719,6. STAKLO PILETIĆ društvo s ograničenom odgovornošću za proizvodnju i trgovinu, OIB 09552305759,14. KOLOR PROJEKT d.o.o. građevinarstvo, projektiranje, trgovina i cestovni promet, OIB 48832894361,KOMJATE za trgovinu i usluge društvo s ograničenom odgovornošću, OIB 92009564551,7. JADRANKAMEN dioničko društvo, industrija jadranskog kamena i mramora "u stečaju", OIB 97012789464,ELABORATUS d.o.o. za građenje, OIB 20445512185,13.MILJAN d.o.o. za graditeljstvo, trgovinu i usluge, OIB 84978332804,KAMEN dioničko društvo za proizvodnju i obradu kamena, OIB 05937912798,20. HTP INŽENJERING, d.o.o. za inženjering i konzalting - "u stečaju", OIB 55448665367,9.ERCOM, društvo za trgovinu, turizam, export-import, d.o.o., OIB 59408647742,pun. Juraj Marušić,Zdenko Kvesić,pun. Tonći Šarić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10. SOKO IZGRADNJA OBJEKATA D.O.O. RADOČ-MOSTAR</item>
      <item>15. TECHNO CHEM D.O.O. ZAGREB</item>
      <item>17. PASTOR INŽENJERING d.d.</item>
      <item>8.KARIKA, d.o.o. za građenje</item>
      <item>11. METALAC D.O.O. ŠIROKI BRIJEG,</item>
      <item>VIA MARKETING d.o.o. unutarnja i vanjska trgovina</item>
      <item>DOMOFERM d.o.o. Zaprešić</item>
      <item>3. CEDING D.O.O. ŠIROKI BRIJEG</item>
      <item>18. SIM GRADNJA d.o.o. za građenje, trgovinu i usluge</item>
      <item>5. DRAGIĆ d.o.o. za građevinarstvo, trgovinu i usluge</item>
      <item>4. ACO Građevinski elementi društvo s ograničenom odgovornošću za proizvodnju i prodaju građevinskih elemenata</item>
      <item>6. STAKLO PILETIĆ društvo s ograničenom odgovornošću za proizvodnju i trgovinu</item>
      <item>14. KOLOR PROJEKT d.o.o. građevinarstvo, projektiranje, trgovina i cestovni promet</item>
      <item>KOMJATE za trgovinu i usluge društvo s ograničenom odgovornošću</item>
      <item>7. JADRANKAMEN dioničko društvo, industrija jadranskog kamena i mramora "u stečaju"</item>
      <item>ELABORATUS d.o.o. za građenje</item>
      <item>13.MILJAN d.o.o. za graditeljstvo, trgovinu i usluge</item>
      <item>KAMEN dioničko društvo za proizvodnju i obradu kamena</item>
      <item>20. HTP INŽENJERING, d.o.o. za inženjering i konzalting - "u stečaju"</item>
      <item>9.ERCOM, društvo za trgovinu, turizam, export-import, d.o.o.</item>
      <item>pun. Juraj Marušić</item>
      <item>Zdenko Kvesić</item>
      <item>pun. Tonći Šarić</item>
    </izvorni_sadrzaj>
    <derivirana_varijabla naziv="DomainObject.Predmet.StrankaListFormated_1">
      <item>10. SOKO IZGRADNJA OBJEKATA D.O.O. RADOČ-MOSTAR</item>
      <item>15. TECHNO CHEM D.O.O. ZAGREB</item>
      <item>17. PASTOR INŽENJERING d.d.</item>
      <item>8.KARIKA, d.o.o. za građenje</item>
      <item>11. METALAC D.O.O. ŠIROKI BRIJEG,</item>
      <item>VIA MARKETING d.o.o. unutarnja i vanjska trgovina</item>
      <item>DOMOFERM d.o.o. Zaprešić</item>
      <item>3. CEDING D.O.O. ŠIROKI BRIJEG</item>
      <item>18. SIM GRADNJA d.o.o. za građenje, trgovinu i usluge</item>
      <item>5. DRAGIĆ d.o.o. za građevinarstvo, trgovinu i usluge</item>
      <item>4. ACO Građevinski elementi društvo s ograničenom odgovornošću za proizvodnju i prodaju građevinskih elemenata</item>
      <item>6. STAKLO PILETIĆ društvo s ograničenom odgovornošću za proizvodnju i trgovinu</item>
      <item>14. KOLOR PROJEKT d.o.o. građevinarstvo, projektiranje, trgovina i cestovni promet</item>
      <item>KOMJATE za trgovinu i usluge društvo s ograničenom odgovornošću</item>
      <item>7. JADRANKAMEN dioničko društvo, industrija jadranskog kamena i mramora "u stečaju"</item>
      <item>ELABORATUS d.o.o. za građenje</item>
      <item>13.MILJAN d.o.o. za graditeljstvo, trgovinu i usluge</item>
      <item>KAMEN dioničko društvo za proizvodnju i obradu kamena</item>
      <item>20. HTP INŽENJERING, d.o.o. za inženjering i konzalting - "u stečaju"</item>
      <item>9.ERCOM, društvo za trgovinu, turizam, export-import, d.o.o.</item>
      <item>pun. Juraj Marušić</item>
      <item>Zdenko Kvesić</item>
      <item>pun. Tonći Šarić</item>
    </derivirana_varijabla>
  </DomainObject.Predmet.StrankaListFormated>
  <DomainObject.Predmet.StrankaListFormatedOIB>
    <izvorni_sadrzaj>
      <item>10. SOKO IZGRADNJA OBJEKATA D.O.O. RADOČ-MOSTAR</item>
      <item>15. TECHNO CHEM D.O.O. ZAGREB</item>
      <item>17. PASTOR INŽENJERING d.d., OIB 55598634637</item>
      <item>8.KARIKA, d.o.o. za građenje, OIB 74342520552</item>
      <item>11. METALAC D.O.O. ŠIROKI BRIJEG,</item>
      <item>VIA MARKETING d.o.o. unutarnja i vanjska trgovina, OIB 94088981503</item>
      <item>DOMOFERM d.o.o. Zaprešić, OIB 52720139456</item>
      <item>3. CEDING D.O.O. ŠIROKI BRIJEG</item>
      <item>18. SIM GRADNJA d.o.o. za građenje, trgovinu i usluge, OIB 05170934873</item>
      <item>5. DRAGIĆ d.o.o. za građevinarstvo, trgovinu i usluge, OIB 87168163641</item>
      <item>4. ACO Građevinski elementi društvo s ograničenom odgovornošću za proizvodnju i prodaju građevinskih elemenata, OIB 25074288719</item>
      <item>6. STAKLO PILETIĆ društvo s ograničenom odgovornošću za proizvodnju i trgovinu, OIB 09552305759</item>
      <item>14. KOLOR PROJEKT d.o.o. građevinarstvo, projektiranje, trgovina i cestovni promet, OIB 48832894361</item>
      <item>KOMJATE za trgovinu i usluge društvo s ograničenom odgovornošću, OIB 92009564551</item>
      <item>7. JADRANKAMEN dioničko društvo, industrija jadranskog kamena i mramora "u stečaju", OIB 97012789464</item>
      <item>ELABORATUS d.o.o. za građenje, OIB 20445512185</item>
      <item>13.MILJAN d.o.o. za graditeljstvo, trgovinu i usluge, OIB 84978332804</item>
      <item>KAMEN dioničko društvo za proizvodnju i obradu kamena, OIB 05937912798</item>
      <item>20. HTP INŽENJERING, d.o.o. za inženjering i konzalting - "u stečaju", OIB 55448665367</item>
      <item>9.ERCOM, društvo za trgovinu, turizam, export-import, d.o.o., OIB 59408647742</item>
      <item>pun. Juraj Marušić</item>
      <item>Zdenko Kvesić</item>
      <item>pun. Tonći Šarić</item>
    </izvorni_sadrzaj>
    <derivirana_varijabla naziv="DomainObject.Predmet.StrankaListFormatedOIB_1">
      <item>10. SOKO IZGRADNJA OBJEKATA D.O.O. RADOČ-MOSTAR</item>
      <item>15. TECHNO CHEM D.O.O. ZAGREB</item>
      <item>17. PASTOR INŽENJERING d.d., OIB 55598634637</item>
      <item>8.KARIKA, d.o.o. za građenje, OIB 74342520552</item>
      <item>11. METALAC D.O.O. ŠIROKI BRIJEG,</item>
      <item>VIA MARKETING d.o.o. unutarnja i vanjska trgovina, OIB 94088981503</item>
      <item>DOMOFERM d.o.o. Zaprešić, OIB 52720139456</item>
      <item>3. CEDING D.O.O. ŠIROKI BRIJEG</item>
      <item>18. SIM GRADNJA d.o.o. za građenje, trgovinu i usluge, OIB 05170934873</item>
      <item>5. DRAGIĆ d.o.o. za građevinarstvo, trgovinu i usluge, OIB 87168163641</item>
      <item>4. ACO Građevinski elementi društvo s ograničenom odgovornošću za proizvodnju i prodaju građevinskih elemenata, OIB 25074288719</item>
      <item>6. STAKLO PILETIĆ društvo s ograničenom odgovornošću za proizvodnju i trgovinu, OIB 09552305759</item>
      <item>14. KOLOR PROJEKT d.o.o. građevinarstvo, projektiranje, trgovina i cestovni promet, OIB 48832894361</item>
      <item>KOMJATE za trgovinu i usluge društvo s ograničenom odgovornošću, OIB 92009564551</item>
      <item>7. JADRANKAMEN dioničko društvo, industrija jadranskog kamena i mramora "u stečaju", OIB 97012789464</item>
      <item>ELABORATUS d.o.o. za građenje, OIB 20445512185</item>
      <item>13.MILJAN d.o.o. za graditeljstvo, trgovinu i usluge, OIB 84978332804</item>
      <item>KAMEN dioničko društvo za proizvodnju i obradu kamena, OIB 05937912798</item>
      <item>20. HTP INŽENJERING, d.o.o. za inženjering i konzalting - "u stečaju", OIB 55448665367</item>
      <item>9.ERCOM, društvo za trgovinu, turizam, export-import, d.o.o., OIB 59408647742</item>
      <item>pun. Juraj Marušić</item>
      <item>Zdenko Kvesić</item>
      <item>pun. Tonći Šarić</item>
    </derivirana_varijabla>
  </DomainObject.Predmet.StrankaListFormatedOIB>
  <DomainObject.Predmet.StrankaListFormatedWithAdress>
    <izvorni_sadrzaj>
      <item>10. SOKO IZGRADNJA OBJEKATA D.O.O. RADOČ-MOSTAR, Mostar</item>
      <item>15. TECHNO CHEM D.O.O. ZAGREB, A. Šoljana 6, 10000 Zagreb</item>
      <item>17. PASTOR INŽENJERING d.d., Novačka 2, Brestovje- Rakitje</item>
      <item>8.KARIKA, d.o.o. za građenje, Pujanke 34, 21000 Split</item>
      <item>11. METALAC D.O.O. ŠIROKI BRIJEG,, šIROKI bRIJEG</item>
      <item>VIA MARKETING d.o.o. unutarnja i vanjska trgovina, Ištvanićeva 7, 10360 Sesvete</item>
      <item>DOMOFERM d.o.o. Zaprešić, P. Devčića 63, 10290 Zaprešić</item>
      <item>3. CEDING D.O.O. ŠIROKI BRIJEG, Novo naselje bb, Široki Brijeg</item>
      <item>18. SIM GRADNJA d.o.o. za građenje, trgovinu i usluge, Škorpikova 3 B, 10000 Zagreb</item>
      <item>5. DRAGIĆ d.o.o. za građevinarstvo, trgovinu i usluge, Biskupa Antuna Mandića 100, 31400 Đakovo</item>
      <item>4. ACO Građevinski elementi društvo s ograničenom odgovornošću za proizvodnju i prodaju građevinskih elemenata, Radnička cesta 177, 10000 Zagreb</item>
      <item>6. STAKLO PILETIĆ društvo s ograničenom odgovornošću za proizvodnju i trgovinu, Velikopoljska 3, 10000 Zagreb</item>
      <item>14. KOLOR PROJEKT d.o.o. građevinarstvo, projektiranje, trgovina i cestovni promet, Andrije Kačića Miošića 53/6, Metković</item>
      <item>KOMJATE za trgovinu i usluge društvo s ograničenom odgovornošću, Komjate 9 A, 21215 Kaštel Lukšić</item>
      <item>7. JADRANKAMEN dioničko društvo, industrija jadranskog kamena i mramora "u stečaju", Velo štroda 1, Pučišća</item>
      <item>ELABORATUS d.o.o. za građenje, F. Vrančića 2, 21000 Split</item>
      <item>13.MILJAN d.o.o. za graditeljstvo, trgovinu i usluge, Sigetje 18/II, 10000 Zagreb</item>
      <item>KAMEN dioničko društvo za proizvodnju i obradu kamena, tRG sLOBODE 2, 52000 Pazin</item>
      <item>20. HTP INŽENJERING, d.o.o. za inženjering i konzalting - "u stečaju", Ć. Carića 3, 20000 Dubrovnik</item>
      <item>9.ERCOM, društvo za trgovinu, turizam, export-import, d.o.o., M. šetalište bb, 21000 Split</item>
      <item>pun. Juraj Marušić</item>
      <item>Zdenko Kvesić</item>
      <item>pun. Tonći Šarić</item>
    </izvorni_sadrzaj>
    <derivirana_varijabla naziv="DomainObject.Predmet.StrankaListFormatedWithAdress_1">
      <item>10. SOKO IZGRADNJA OBJEKATA D.O.O. RADOČ-MOSTAR, Mostar</item>
      <item>15. TECHNO CHEM D.O.O. ZAGREB, A. Šoljana 6, 10000 Zagreb</item>
      <item>17. PASTOR INŽENJERING d.d., Novačka 2, Brestovje- Rakitje</item>
      <item>8.KARIKA, d.o.o. za građenje, Pujanke 34, 21000 Split</item>
      <item>11. METALAC D.O.O. ŠIROKI BRIJEG,, šIROKI bRIJEG</item>
      <item>VIA MARKETING d.o.o. unutarnja i vanjska trgovina, Ištvanićeva 7, 10360 Sesvete</item>
      <item>DOMOFERM d.o.o. Zaprešić, P. Devčića 63, 10290 Zaprešić</item>
      <item>3. CEDING D.O.O. ŠIROKI BRIJEG, Novo naselje bb, Široki Brijeg</item>
      <item>18. SIM GRADNJA d.o.o. za građenje, trgovinu i usluge, Škorpikova 3 B, 10000 Zagreb</item>
      <item>5. DRAGIĆ d.o.o. za građevinarstvo, trgovinu i usluge, Biskupa Antuna Mandića 100, 31400 Đakovo</item>
      <item>4. ACO Građevinski elementi društvo s ograničenom odgovornošću za proizvodnju i prodaju građevinskih elemenata, Radnička cesta 177, 10000 Zagreb</item>
      <item>6. STAKLO PILETIĆ društvo s ograničenom odgovornošću za proizvodnju i trgovinu, Velikopoljska 3, 10000 Zagreb</item>
      <item>14. KOLOR PROJEKT d.o.o. građevinarstvo, projektiranje, trgovina i cestovni promet, Andrije Kačića Miošića 53/6, Metković</item>
      <item>KOMJATE za trgovinu i usluge društvo s ograničenom odgovornošću, Komjate 9 A, 21215 Kaštel Lukšić</item>
      <item>7. JADRANKAMEN dioničko društvo, industrija jadranskog kamena i mramora "u stečaju", Velo štroda 1, Pučišća</item>
      <item>ELABORATUS d.o.o. za građenje, F. Vrančića 2, 21000 Split</item>
      <item>13.MILJAN d.o.o. za graditeljstvo, trgovinu i usluge, Sigetje 18/II, 10000 Zagreb</item>
      <item>KAMEN dioničko društvo za proizvodnju i obradu kamena, tRG sLOBODE 2, 52000 Pazin</item>
      <item>20. HTP INŽENJERING, d.o.o. za inženjering i konzalting - "u stečaju", Ć. Carića 3, 20000 Dubrovnik</item>
      <item>9.ERCOM, društvo za trgovinu, turizam, export-import, d.o.o., M. šetalište bb, 21000 Split</item>
      <item>pun. Juraj Marušić</item>
      <item>Zdenko Kvesić</item>
      <item>pun. Tonći Šarić</item>
    </derivirana_varijabla>
  </DomainObject.Predmet.StrankaListFormatedWithAdress>
  <DomainObject.Predmet.StrankaListFormatedWithAdressOIB>
    <izvorni_sadrzaj>
      <item>10. SOKO IZGRADNJA OBJEKATA D.O.O. RADOČ-MOSTAR, Mostar</item>
      <item>15. TECHNO CHEM D.O.O. ZAGREB, A. Šoljana 6, 10000 Zagreb</item>
      <item>17. PASTOR INŽENJERING d.d., OIB 55598634637, Novačka 2, Brestovje- Rakitje</item>
      <item>8.KARIKA, d.o.o. za građenje, OIB 74342520552, Pujanke 34, 21000 Split</item>
      <item>11. METALAC D.O.O. ŠIROKI BRIJEG,, šIROKI bRIJEG</item>
      <item>VIA MARKETING d.o.o. unutarnja i vanjska trgovina, OIB 94088981503, Ištvanićeva 7, 10360 Sesvete</item>
      <item>DOMOFERM d.o.o. Zaprešić, OIB 52720139456, P. Devčića 63, 10290 Zaprešić</item>
      <item>3. CEDING D.O.O. ŠIROKI BRIJEG, Novo naselje bb, Široki Brijeg</item>
      <item>18. SIM GRADNJA d.o.o. za građenje, trgovinu i usluge, OIB 05170934873, Škorpikova 3 B, 10000 Zagreb</item>
      <item>5. DRAGIĆ d.o.o. za građevinarstvo, trgovinu i usluge, OIB 87168163641, Biskupa Antuna Mandića 100, 31400 Đakovo</item>
      <item>4. ACO Građevinski elementi društvo s ograničenom odgovornošću za proizvodnju i prodaju građevinskih elemenata, OIB 25074288719, Radnička cesta 177, 10000 Zagreb</item>
      <item>6. STAKLO PILETIĆ društvo s ograničenom odgovornošću za proizvodnju i trgovinu, OIB 09552305759, Velikopoljska 3, 10000 Zagreb</item>
      <item>14. KOLOR PROJEKT d.o.o. građevinarstvo, projektiranje, trgovina i cestovni promet, OIB 48832894361, Andrije Kačića Miošića 53/6, Metković</item>
      <item>KOMJATE za trgovinu i usluge društvo s ograničenom odgovornošću, OIB 92009564551, Komjate 9 A, 21215 Kaštel Lukšić</item>
      <item>7. JADRANKAMEN dioničko društvo, industrija jadranskog kamena i mramora "u stečaju", OIB 97012789464, Velo štroda 1, Pučišća</item>
      <item>ELABORATUS d.o.o. za građenje, OIB 20445512185, F. Vrančića 2, 21000 Split</item>
      <item>13.MILJAN d.o.o. za graditeljstvo, trgovinu i usluge, OIB 84978332804, Sigetje 18/II, 10000 Zagreb</item>
      <item>KAMEN dioničko društvo za proizvodnju i obradu kamena, OIB 05937912798, tRG sLOBODE 2, 52000 Pazin</item>
      <item>20. HTP INŽENJERING, d.o.o. za inženjering i konzalting - "u stečaju", OIB 55448665367, Ć. Carića 3, 20000 Dubrovnik</item>
      <item>9.ERCOM, društvo za trgovinu, turizam, export-import, d.o.o., OIB 59408647742, M. šetalište bb, 21000 Split</item>
      <item>pun. Juraj Marušić</item>
      <item>Zdenko Kvesić</item>
      <item>pun. Tonći Šarić</item>
    </izvorni_sadrzaj>
    <derivirana_varijabla naziv="DomainObject.Predmet.StrankaListFormatedWithAdressOIB_1">
      <item>10. SOKO IZGRADNJA OBJEKATA D.O.O. RADOČ-MOSTAR, Mostar</item>
      <item>15. TECHNO CHEM D.O.O. ZAGREB, A. Šoljana 6, 10000 Zagreb</item>
      <item>17. PASTOR INŽENJERING d.d., OIB 55598634637, Novačka 2, Brestovje- Rakitje</item>
      <item>8.KARIKA, d.o.o. za građenje, OIB 74342520552, Pujanke 34, 21000 Split</item>
      <item>11. METALAC D.O.O. ŠIROKI BRIJEG,, šIROKI bRIJEG</item>
      <item>VIA MARKETING d.o.o. unutarnja i vanjska trgovina, OIB 94088981503, Ištvanićeva 7, 10360 Sesvete</item>
      <item>DOMOFERM d.o.o. Zaprešić, OIB 52720139456, P. Devčića 63, 10290 Zaprešić</item>
      <item>3. CEDING D.O.O. ŠIROKI BRIJEG, Novo naselje bb, Široki Brijeg</item>
      <item>18. SIM GRADNJA d.o.o. za građenje, trgovinu i usluge, OIB 05170934873, Škorpikova 3 B, 10000 Zagreb</item>
      <item>5. DRAGIĆ d.o.o. za građevinarstvo, trgovinu i usluge, OIB 87168163641, Biskupa Antuna Mandića 100, 31400 Đakovo</item>
      <item>4. ACO Građevinski elementi društvo s ograničenom odgovornošću za proizvodnju i prodaju građevinskih elemenata, OIB 25074288719, Radnička cesta 177, 10000 Zagreb</item>
      <item>6. STAKLO PILETIĆ društvo s ograničenom odgovornošću za proizvodnju i trgovinu, OIB 09552305759, Velikopoljska 3, 10000 Zagreb</item>
      <item>14. KOLOR PROJEKT d.o.o. građevinarstvo, projektiranje, trgovina i cestovni promet, OIB 48832894361, Andrije Kačića Miošića 53/6, Metković</item>
      <item>KOMJATE za trgovinu i usluge društvo s ograničenom odgovornošću, OIB 92009564551, Komjate 9 A, 21215 Kaštel Lukšić</item>
      <item>7. JADRANKAMEN dioničko društvo, industrija jadranskog kamena i mramora "u stečaju", OIB 97012789464, Velo štroda 1, Pučišća</item>
      <item>ELABORATUS d.o.o. za građenje, OIB 20445512185, F. Vrančića 2, 21000 Split</item>
      <item>13.MILJAN d.o.o. za graditeljstvo, trgovinu i usluge, OIB 84978332804, Sigetje 18/II, 10000 Zagreb</item>
      <item>KAMEN dioničko društvo za proizvodnju i obradu kamena, OIB 05937912798, tRG sLOBODE 2, 52000 Pazin</item>
      <item>20. HTP INŽENJERING, d.o.o. za inženjering i konzalting - "u stečaju", OIB 55448665367, Ć. Carića 3, 20000 Dubrovnik</item>
      <item>9.ERCOM, društvo za trgovinu, turizam, export-import, d.o.o., OIB 59408647742, M. šetalište bb, 21000 Split</item>
      <item>pun. Juraj Marušić</item>
      <item>Zdenko Kvesić</item>
      <item>pun. Tonći Šarić</item>
    </derivirana_varijabla>
  </DomainObject.Predmet.StrankaListFormatedWithAdressOIB>
  <DomainObject.Predmet.StrankaListNazivFormated>
    <izvorni_sadrzaj>
      <item>10. SOKO IZGRADNJA OBJEKATA D.O.O. RADOČ-MOSTAR</item>
      <item>15. TECHNO CHEM D.O.O. ZAGREB</item>
      <item>17. PASTOR INŽENJERING d.d.</item>
      <item>8.KARIKA, d.o.o. za građenje</item>
      <item>11. METALAC D.O.O. ŠIROKI BRIJEG,</item>
      <item>VIA MARKETING d.o.o. unutarnja i vanjska trgovina</item>
      <item>DOMOFERM d.o.o. Zaprešić</item>
      <item>3. CEDING D.O.O. ŠIROKI BRIJEG</item>
      <item>18. SIM GRADNJA d.o.o. za građenje, trgovinu i usluge</item>
      <item>5. DRAGIĆ d.o.o. za građevinarstvo, trgovinu i usluge</item>
      <item>4. ACO Građevinski elementi društvo s ograničenom odgovornošću za proizvodnju i prodaju građevinskih elemenata</item>
      <item>6. STAKLO PILETIĆ društvo s ograničenom odgovornošću za proizvodnju i trgovinu</item>
      <item>14. KOLOR PROJEKT d.o.o. građevinarstvo, projektiranje, trgovina i cestovni promet</item>
      <item>KOMJATE za trgovinu i usluge društvo s ograničenom odgovornošću</item>
      <item>7. JADRANKAMEN dioničko društvo, industrija jadranskog kamena i mramora "u stečaju"</item>
      <item>ELABORATUS d.o.o. za građenje</item>
      <item>13.MILJAN d.o.o. za graditeljstvo, trgovinu i usluge</item>
      <item>KAMEN dioničko društvo za proizvodnju i obradu kamena</item>
      <item>20. HTP INŽENJERING, d.o.o. za inženjering i konzalting - "u stečaju"</item>
      <item>9.ERCOM, društvo za trgovinu, turizam, export-import, d.o.o.</item>
      <item>pun. Juraj Marušić</item>
      <item>Zdenko Kvesić</item>
      <item>pun. Tonći Šarić</item>
    </izvorni_sadrzaj>
    <derivirana_varijabla naziv="DomainObject.Predmet.StrankaListNazivFormated_1">
      <item>10. SOKO IZGRADNJA OBJEKATA D.O.O. RADOČ-MOSTAR</item>
      <item>15. TECHNO CHEM D.O.O. ZAGREB</item>
      <item>17. PASTOR INŽENJERING d.d.</item>
      <item>8.KARIKA, d.o.o. za građenje</item>
      <item>11. METALAC D.O.O. ŠIROKI BRIJEG,</item>
      <item>VIA MARKETING d.o.o. unutarnja i vanjska trgovina</item>
      <item>DOMOFERM d.o.o. Zaprešić</item>
      <item>3. CEDING D.O.O. ŠIROKI BRIJEG</item>
      <item>18. SIM GRADNJA d.o.o. za građenje, trgovinu i usluge</item>
      <item>5. DRAGIĆ d.o.o. za građevinarstvo, trgovinu i usluge</item>
      <item>4. ACO Građevinski elementi društvo s ograničenom odgovornošću za proizvodnju i prodaju građevinskih elemenata</item>
      <item>6. STAKLO PILETIĆ društvo s ograničenom odgovornošću za proizvodnju i trgovinu</item>
      <item>14. KOLOR PROJEKT d.o.o. građevinarstvo, projektiranje, trgovina i cestovni promet</item>
      <item>KOMJATE za trgovinu i usluge društvo s ograničenom odgovornošću</item>
      <item>7. JADRANKAMEN dioničko društvo, industrija jadranskog kamena i mramora "u stečaju"</item>
      <item>ELABORATUS d.o.o. za građenje</item>
      <item>13.MILJAN d.o.o. za graditeljstvo, trgovinu i usluge</item>
      <item>KAMEN dioničko društvo za proizvodnju i obradu kamena</item>
      <item>20. HTP INŽENJERING, d.o.o. za inženjering i konzalting - "u stečaju"</item>
      <item>9.ERCOM, društvo za trgovinu, turizam, export-import, d.o.o.</item>
      <item>pun. Juraj Marušić</item>
      <item>Zdenko Kvesić</item>
      <item>pun. Tonći Šarić</item>
    </derivirana_varijabla>
  </DomainObject.Predmet.StrankaListNazivFormated>
  <DomainObject.Predmet.StrankaListNazivFormatedOIB>
    <izvorni_sadrzaj>
      <item>10. SOKO IZGRADNJA OBJEKATA D.O.O. RADOČ-MOSTAR</item>
      <item>15. TECHNO CHEM D.O.O. ZAGREB</item>
      <item>17. PASTOR INŽENJERING d.d., OIB 55598634637</item>
      <item>8.KARIKA, d.o.o. za građenje, OIB 74342520552</item>
      <item>11. METALAC D.O.O. ŠIROKI BRIJEG,</item>
      <item>VIA MARKETING d.o.o. unutarnja i vanjska trgovina, OIB 94088981503</item>
      <item>DOMOFERM d.o.o. Zaprešić, OIB 52720139456</item>
      <item>3. CEDING D.O.O. ŠIROKI BRIJEG</item>
      <item>18. SIM GRADNJA d.o.o. za građenje, trgovinu i usluge, OIB 05170934873</item>
      <item>5. DRAGIĆ d.o.o. za građevinarstvo, trgovinu i usluge, OIB 87168163641</item>
      <item>4. ACO Građevinski elementi društvo s ograničenom odgovornošću za proizvodnju i prodaju građevinskih elemenata, OIB 25074288719</item>
      <item>6. STAKLO PILETIĆ društvo s ograničenom odgovornošću za proizvodnju i trgovinu, OIB 09552305759</item>
      <item>14. KOLOR PROJEKT d.o.o. građevinarstvo, projektiranje, trgovina i cestovni promet, OIB 48832894361</item>
      <item>KOMJATE za trgovinu i usluge društvo s ograničenom odgovornošću, OIB 92009564551</item>
      <item>7. JADRANKAMEN dioničko društvo, industrija jadranskog kamena i mramora "u stečaju", OIB 97012789464</item>
      <item>ELABORATUS d.o.o. za građenje, OIB 20445512185</item>
      <item>13.MILJAN d.o.o. za graditeljstvo, trgovinu i usluge, OIB 84978332804</item>
      <item>KAMEN dioničko društvo za proizvodnju i obradu kamena, OIB 05937912798</item>
      <item>20. HTP INŽENJERING, d.o.o. za inženjering i konzalting - "u stečaju", OIB 55448665367</item>
      <item>9.ERCOM, društvo za trgovinu, turizam, export-import, d.o.o., OIB 59408647742</item>
      <item>pun. Juraj Marušić</item>
      <item>Zdenko Kvesić</item>
      <item>pun. Tonći Šarić</item>
    </izvorni_sadrzaj>
    <derivirana_varijabla naziv="DomainObject.Predmet.StrankaListNazivFormatedOIB_1">
      <item>10. SOKO IZGRADNJA OBJEKATA D.O.O. RADOČ-MOSTAR</item>
      <item>15. TECHNO CHEM D.O.O. ZAGREB</item>
      <item>17. PASTOR INŽENJERING d.d., OIB 55598634637</item>
      <item>8.KARIKA, d.o.o. za građenje, OIB 74342520552</item>
      <item>11. METALAC D.O.O. ŠIROKI BRIJEG,</item>
      <item>VIA MARKETING d.o.o. unutarnja i vanjska trgovina, OIB 94088981503</item>
      <item>DOMOFERM d.o.o. Zaprešić, OIB 52720139456</item>
      <item>3. CEDING D.O.O. ŠIROKI BRIJEG</item>
      <item>18. SIM GRADNJA d.o.o. za građenje, trgovinu i usluge, OIB 05170934873</item>
      <item>5. DRAGIĆ d.o.o. za građevinarstvo, trgovinu i usluge, OIB 87168163641</item>
      <item>4. ACO Građevinski elementi društvo s ograničenom odgovornošću za proizvodnju i prodaju građevinskih elemenata, OIB 25074288719</item>
      <item>6. STAKLO PILETIĆ društvo s ograničenom odgovornošću za proizvodnju i trgovinu, OIB 09552305759</item>
      <item>14. KOLOR PROJEKT d.o.o. građevinarstvo, projektiranje, trgovina i cestovni promet, OIB 48832894361</item>
      <item>KOMJATE za trgovinu i usluge društvo s ograničenom odgovornošću, OIB 92009564551</item>
      <item>7. JADRANKAMEN dioničko društvo, industrija jadranskog kamena i mramora "u stečaju", OIB 97012789464</item>
      <item>ELABORATUS d.o.o. za građenje, OIB 20445512185</item>
      <item>13.MILJAN d.o.o. za graditeljstvo, trgovinu i usluge, OIB 84978332804</item>
      <item>KAMEN dioničko društvo za proizvodnju i obradu kamena, OIB 05937912798</item>
      <item>20. HTP INŽENJERING, d.o.o. za inženjering i konzalting - "u stečaju", OIB 55448665367</item>
      <item>9.ERCOM, društvo za trgovinu, turizam, export-import, d.o.o., OIB 59408647742</item>
      <item>pun. Juraj Marušić</item>
      <item>Zdenko Kvesić</item>
      <item>pun. Tonći Šarić</item>
    </derivirana_varijabla>
  </DomainObject.Predmet.StrankaListNazivFormatedOIB>
  <DomainObject.Predmet.ProtuStrankaListFormated>
    <izvorni_sadrzaj>
      <item>GLAVICE D.O.O. OPUZEN</item>
    </izvorni_sadrzaj>
    <derivirana_varijabla naziv="DomainObject.Predmet.ProtuStrankaListFormated_1">
      <item>GLAVICE D.O.O. OPUZEN</item>
    </derivirana_varijabla>
  </DomainObject.Predmet.ProtuStrankaListFormated>
  <DomainObject.Predmet.ProtuStrankaListFormatedOIB>
    <izvorni_sadrzaj>
      <item>GLAVICE D.O.O. OPUZEN, OIB 22576250015</item>
    </izvorni_sadrzaj>
    <derivirana_varijabla naziv="DomainObject.Predmet.ProtuStrankaListFormatedOIB_1">
      <item>GLAVICE D.O.O. OPUZEN, OIB 22576250015</item>
    </derivirana_varijabla>
  </DomainObject.Predmet.ProtuStrankaListFormatedOIB>
  <DomainObject.Predmet.ProtuStrankaListFormatedWithAdress>
    <izvorni_sadrzaj>
      <item>GLAVICE D.O.O. OPUZEN, Jadranska bb, 20355 Opuzen</item>
    </izvorni_sadrzaj>
    <derivirana_varijabla naziv="DomainObject.Predmet.ProtuStrankaListFormatedWithAdress_1">
      <item>GLAVICE D.O.O. OPUZEN, Jadranska bb, 20355 Opuzen</item>
    </derivirana_varijabla>
  </DomainObject.Predmet.ProtuStrankaListFormatedWithAdress>
  <DomainObject.Predmet.ProtuStrankaListFormatedWithAdressOIB>
    <izvorni_sadrzaj>
      <item>GLAVICE D.O.O. OPUZEN, OIB 22576250015, Jadranska bb, 20355 Opuzen</item>
    </izvorni_sadrzaj>
    <derivirana_varijabla naziv="DomainObject.Predmet.ProtuStrankaListFormatedWithAdressOIB_1">
      <item>GLAVICE D.O.O. OPUZEN, OIB 22576250015, Jadranska bb, 20355 Opuzen</item>
    </derivirana_varijabla>
  </DomainObject.Predmet.ProtuStrankaListFormatedWithAdressOIB>
  <DomainObject.Predmet.ProtuStrankaListNazivFormated>
    <izvorni_sadrzaj>
      <item>GLAVICE D.O.O. OPUZEN</item>
    </izvorni_sadrzaj>
    <derivirana_varijabla naziv="DomainObject.Predmet.ProtuStrankaListNazivFormated_1">
      <item>GLAVICE D.O.O. OPUZEN</item>
    </derivirana_varijabla>
  </DomainObject.Predmet.ProtuStrankaListNazivFormated>
  <DomainObject.Predmet.ProtuStrankaListNazivFormatedOIB>
    <izvorni_sadrzaj>
      <item>GLAVICE D.O.O. OPUZEN, OIB 22576250015</item>
    </izvorni_sadrzaj>
    <derivirana_varijabla naziv="DomainObject.Predmet.ProtuStrankaListNazivFormatedOIB_1">
      <item>GLAVICE D.O.O. OPUZEN, OIB 22576250015</item>
    </derivirana_varijabla>
  </DomainObject.Predmet.ProtuStrankaListNazivFormatedOIB>
  <DomainObject.Predmet.OstaliListFormated>
    <izvorni_sadrzaj>
      <item>ZORAN CVITKOVIĆ</item>
      <item>VALENTO ŠUTALO</item>
      <item>HYPO-LEASING KROATIEN, društvo za financiranje, d.o.o.</item>
      <item>Mercedes-Benz Leasing Hrvatska d.o.o. za leasing nekretnina, vozila i strojeva</item>
      <item>MARIO SUŠAC</item>
      <item>ŽDO ŽUPANIJE DUBR.-NERET. TIHAN HILJE</item>
      <item>KFK TEHNIKA d.o.o. za proizvodnju i trgovinu</item>
      <item>TONĆI RAKIGJIJA</item>
      <item>TADE KREŠO</item>
      <item>ANDRIJA BORAS</item>
      <item>MARKO PAVLINOVIĆ</item>
      <item>AIŠA SARIĆ</item>
      <item>SOCIETE GENERALE-SPLITSKA BANKA dioničko društvo</item>
      <item>BORIS GLIGIĆ</item>
      <item>BORIS VRDOLJAK</item>
      <item>MARIO KAZNAČIĆ</item>
      <item>Proizvodnja građevinskog materijala RAGUSA d.d.</item>
      <item>HORTING d.o.o. za proizvodnju, trgovinu i usluge</item>
      <item>VINKA RADELJ</item>
      <item>GABRIJELA LOVRIĆ</item>
      <item>MILE MABIĆ</item>
      <item>DRACOMERX d.o.o.</item>
      <item>STJEPAN KUZMAN</item>
      <item>TITANEKS društvo s ograničenom odgovornošću za rudarske i građevinske radove</item>
      <item>ZDENKO MERDŽAN</item>
      <item>DUBAC PROMET d.o.o. za promet, graditeljstvo i proizvodnju</item>
      <item>DORMA HUFPE AUSTRIA</item>
      <item>Raiffeisen Leasing društvo s ograničenom odgovornošću za posredovanje</item>
      <item>JAVNA VATROGASNA POSTROJBA METKOVIĆ</item>
      <item>JADRANKAMEN dioničko društvo, industrija jadranskog kamena i mramora "u stečaju"</item>
      <item>VOS GALERIJA društvo s ograničenom odgovornošću za trgovinu i usluge</item>
      <item>TRLIN d.o.o. za trgovinu, najam i održavanje građevinskih strojeva</item>
      <item>MILE MABIĆ</item>
      <item>NIKO AGUZIN</item>
      <item>DUBROVNIK - BABIN KUK dioničko društvo za hotelijersko-turističku djelatnost</item>
      <item>OGNJEN DABELIĆ</item>
      <item>SCHINDLER HRVATSKA d.o.o.</item>
      <item>Raiffeisenbank Austria d.d.</item>
      <item>VINKA RADELJ</item>
      <item>ZVONKO MUSULIN</item>
      <item>ERA-COMMERCE društvo s ograničenom odgovornošću za trgovinu i građevinarstvo</item>
      <item>KANZA društvo s ograničenom odgovornošću za trgovinu i usluge</item>
      <item>BOŽO RADOŠ</item>
      <item>STIPAN MATIĆ</item>
      <item>ELEKTRO LUX d.o.o. za trgovinu, turizam i usluge</item>
      <item>MARKO TOKIĆ</item>
      <item>BRODOMERKUR trgovina i usluge, dioničko društvo</item>
      <item>ŽANA TRLIN</item>
      <item>KATIJA NJIRIĆ</item>
      <item>JURE PILJ</item>
      <item>TOMISLAV TOMIĆ</item>
      <item>PORSCHE LEASING društvo s ograničenom odgovornošću za leasing</item>
      <item>MARIJA GLUHAN</item>
      <item>KANZA društvo s ograničenom odgovornošću za trgovinu i usluge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</item>
      <item>GRAĐA dioničko društvo za trgovinu na veliko i malo</item>
      <item>DANIJELA IVANČIĆ</item>
      <item>TRAG d.o.o.</item>
      <item>MILENA BANJAN</item>
      <item>AKVAMONT d.o.o. za graditeljstvo</item>
      <item>DRAŽENKO BOROVAC</item>
      <item>IVAN GOLUŽA</item>
      <item>NENAD PEŠUT</item>
      <item>VLAHO BOŠKOVIĆ</item>
      <item>st.up. Maroje Stjepović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izvorni_sadrzaj>
    <derivirana_varijabla naziv="DomainObject.Predmet.OstaliListFormated_1">
      <item>ZORAN CVITKOVIĆ</item>
      <item>VALENTO ŠUTALO</item>
      <item>HYPO-LEASING KROATIEN, društvo za financiranje, d.o.o.</item>
      <item>Mercedes-Benz Leasing Hrvatska d.o.o. za leasing nekretnina, vozila i strojeva</item>
      <item>MARIO SUŠAC</item>
      <item>ŽDO ŽUPANIJE DUBR.-NERET. TIHAN HILJE</item>
      <item>KFK TEHNIKA d.o.o. za proizvodnju i trgovinu</item>
      <item>TONĆI RAKIGJIJA</item>
      <item>TADE KREŠO</item>
      <item>ANDRIJA BORAS</item>
      <item>MARKO PAVLINOVIĆ</item>
      <item>AIŠA SARIĆ</item>
      <item>SOCIETE GENERALE-SPLITSKA BANKA dioničko društvo</item>
      <item>BORIS GLIGIĆ</item>
      <item>BORIS VRDOLJAK</item>
      <item>MARIO KAZNAČIĆ</item>
      <item>Proizvodnja građevinskog materijala RAGUSA d.d.</item>
      <item>HORTING d.o.o. za proizvodnju, trgovinu i usluge</item>
      <item>VINKA RADELJ</item>
      <item>GABRIJELA LOVRIĆ</item>
      <item>MILE MABIĆ</item>
      <item>DRACOMERX d.o.o.</item>
      <item>STJEPAN KUZMAN</item>
      <item>TITANEKS društvo s ograničenom odgovornošću za rudarske i građevinske radove</item>
      <item>ZDENKO MERDŽAN</item>
      <item>DUBAC PROMET d.o.o. za promet, graditeljstvo i proizvodnju</item>
      <item>DORMA HUFPE AUSTRIA</item>
      <item>Raiffeisen Leasing društvo s ograničenom odgovornošću za posredovanje</item>
      <item>JAVNA VATROGASNA POSTROJBA METKOVIĆ</item>
      <item>JADRANKAMEN dioničko društvo, industrija jadranskog kamena i mramora "u stečaju"</item>
      <item>VOS GALERIJA društvo s ograničenom odgovornošću za trgovinu i usluge</item>
      <item>TRLIN d.o.o. za trgovinu, najam i održavanje građevinskih strojeva</item>
      <item>MILE MABIĆ</item>
      <item>NIKO AGUZIN</item>
      <item>DUBROVNIK - BABIN KUK dioničko društvo za hotelijersko-turističku djelatnost</item>
      <item>OGNJEN DABELIĆ</item>
      <item>SCHINDLER HRVATSKA d.o.o.</item>
      <item>Raiffeisenbank Austria d.d.</item>
      <item>VINKA RADELJ</item>
      <item>ZVONKO MUSULIN</item>
      <item>ERA-COMMERCE društvo s ograničenom odgovornošću za trgovinu i građevinarstvo</item>
      <item>KANZA društvo s ograničenom odgovornošću za trgovinu i usluge</item>
      <item>BOŽO RADOŠ</item>
      <item>STIPAN MATIĆ</item>
      <item>ELEKTRO LUX d.o.o. za trgovinu, turizam i usluge</item>
      <item>MARKO TOKIĆ</item>
      <item>BRODOMERKUR trgovina i usluge, dioničko društvo</item>
      <item>ŽANA TRLIN</item>
      <item>KATIJA NJIRIĆ</item>
      <item>JURE PILJ</item>
      <item>TOMISLAV TOMIĆ</item>
      <item>PORSCHE LEASING društvo s ograničenom odgovornošću za leasing</item>
      <item>MARIJA GLUHAN</item>
      <item>KANZA društvo s ograničenom odgovornošću za trgovinu i usluge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</item>
      <item>GRAĐA dioničko društvo za trgovinu na veliko i malo</item>
      <item>DANIJELA IVANČIĆ</item>
      <item>TRAG d.o.o.</item>
      <item>MILENA BANJAN</item>
      <item>AKVAMONT d.o.o. za graditeljstvo</item>
      <item>DRAŽENKO BOROVAC</item>
      <item>IVAN GOLUŽA</item>
      <item>NENAD PEŠUT</item>
      <item>VLAHO BOŠKOVIĆ</item>
      <item>st.up. Maroje Stjepović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derivirana_varijabla>
  </DomainObject.Predmet.OstaliListFormated>
  <DomainObject.Predmet.OstaliListFormatedOIB>
    <izvorni_sadrzaj>
      <item>ZORAN CVITKOVIĆ</item>
      <item>VALENTO ŠUTALO</item>
      <item>HYPO-LEASING KROATIEN, društvo za financiranje, d.o.o., OIB 87064273078</item>
      <item>Mercedes-Benz Leasing Hrvatska d.o.o. za leasing nekretnina, vozila i strojeva, OIB 17080997510</item>
      <item>MARIO SUŠAC</item>
      <item>ŽDO ŽUPANIJE DUBR.-NERET. TIHAN HILJE</item>
      <item>KFK TEHNIKA d.o.o. za proizvodnju i trgovinu, OIB 01385778914</item>
      <item>TONĆI RAKIGJIJA</item>
      <item>TADE KREŠO</item>
      <item>ANDRIJA BORAS</item>
      <item>MARKO PAVLINOVIĆ</item>
      <item>AIŠA SARIĆ</item>
      <item>SOCIETE GENERALE-SPLITSKA BANKA dioničko društvo, OIB 69326397242</item>
      <item>BORIS GLIGIĆ</item>
      <item>BORIS VRDOLJAK</item>
      <item>MARIO KAZNAČIĆ</item>
      <item>Proizvodnja građevinskog materijala RAGUSA d.d., OIB 68907889567</item>
      <item>HORTING d.o.o. za proizvodnju, trgovinu i usluge, OIB 63734992522</item>
      <item>VINKA RADELJ</item>
      <item>GABRIJELA LOVRIĆ</item>
      <item>MILE MABIĆ</item>
      <item>DRACOMERX d.o.o., OIB 08658331098</item>
      <item>STJEPAN KUZMAN</item>
      <item>TITANEKS društvo s ograničenom odgovornošću za rudarske i građevinske radove, OIB 79221887371</item>
      <item>ZDENKO MERDŽAN</item>
      <item>DUBAC PROMET d.o.o. za promet, graditeljstvo i proizvodnju, OIB 02373377075</item>
      <item>DORMA HUFPE AUSTRIA</item>
      <item>Raiffeisen Leasing društvo s ograničenom odgovornošću za posredovanje, OIB 75346450537</item>
      <item>JAVNA VATROGASNA POSTROJBA METKOVIĆ, OIB 66165873172</item>
      <item>JADRANKAMEN dioničko društvo, industrija jadranskog kamena i mramora "u stečaju", OIB 97012789464</item>
      <item>VOS GALERIJA društvo s ograničenom odgovornošću za trgovinu i usluge, OIB 24459384077</item>
      <item>TRLIN d.o.o. za trgovinu, najam i održavanje građevinskih strojeva, OIB 83381942673</item>
      <item>MILE MABIĆ</item>
      <item>NIKO AGUZIN</item>
      <item>DUBROVNIK - BABIN KUK dioničko društvo za hotelijersko-turističku djelatnost, OIB 85619845167</item>
      <item>OGNJEN DABELIĆ</item>
      <item>SCHINDLER HRVATSKA d.o.o.</item>
      <item>Raiffeisenbank Austria d.d., OIB 53056966535</item>
      <item>VINKA RADELJ</item>
      <item>ZVONKO MUSULIN</item>
      <item>ERA-COMMERCE društvo s ograničenom odgovornošću za trgovinu i građevinarstvo, OIB 28609792467</item>
      <item>KANZA društvo s ograničenom odgovornošću za trgovinu i usluge, OIB 68592654139</item>
      <item>BOŽO RADOŠ</item>
      <item>STIPAN MATIĆ</item>
      <item>ELEKTRO LUX d.o.o. za trgovinu, turizam i usluge, OIB 23822973472</item>
      <item>MARKO TOKIĆ</item>
      <item>BRODOMERKUR trgovina i usluge, dioničko društvo, OIB 33956120458</item>
      <item>ŽANA TRLIN</item>
      <item>KATIJA NJIRIĆ</item>
      <item>JURE PILJ</item>
      <item>TOMISLAV TOMIĆ</item>
      <item>PORSCHE LEASING društvo s ograničenom odgovornošću za leasing, OIB 90275854576</item>
      <item>MARIJA GLUHAN</item>
      <item>KANZA društvo s ograničenom odgovornošću za trgovinu i usluge, OIB 68592654139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djelatnosti, OIB 99080716453</item>
      <item>GRAĐA dioničko društvo za trgovinu na veliko i malo, OIB 75628884500</item>
      <item>DANIJELA IVANČIĆ</item>
      <item>TRAG d.o.o.</item>
      <item>MILENA BANJAN</item>
      <item>AKVAMONT d.o.o. za graditeljstvo, OIB 05678625092</item>
      <item>DRAŽENKO BOROVAC</item>
      <item>IVAN GOLUŽA</item>
      <item>NENAD PEŠUT</item>
      <item>VLAHO BOŠKOVIĆ</item>
      <item>st.up. Maroje Stjepović, OIB 57640555089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izvorni_sadrzaj>
    <derivirana_varijabla naziv="DomainObject.Predmet.OstaliListFormatedOIB_1">
      <item>ZORAN CVITKOVIĆ</item>
      <item>VALENTO ŠUTALO</item>
      <item>HYPO-LEASING KROATIEN, društvo za financiranje, d.o.o., OIB 87064273078</item>
      <item>Mercedes-Benz Leasing Hrvatska d.o.o. za leasing nekretnina, vozila i strojeva, OIB 17080997510</item>
      <item>MARIO SUŠAC</item>
      <item>ŽDO ŽUPANIJE DUBR.-NERET. TIHAN HILJE</item>
      <item>KFK TEHNIKA d.o.o. za proizvodnju i trgovinu, OIB 01385778914</item>
      <item>TONĆI RAKIGJIJA</item>
      <item>TADE KREŠO</item>
      <item>ANDRIJA BORAS</item>
      <item>MARKO PAVLINOVIĆ</item>
      <item>AIŠA SARIĆ</item>
      <item>SOCIETE GENERALE-SPLITSKA BANKA dioničko društvo, OIB 69326397242</item>
      <item>BORIS GLIGIĆ</item>
      <item>BORIS VRDOLJAK</item>
      <item>MARIO KAZNAČIĆ</item>
      <item>Proizvodnja građevinskog materijala RAGUSA d.d., OIB 68907889567</item>
      <item>HORTING d.o.o. za proizvodnju, trgovinu i usluge, OIB 63734992522</item>
      <item>VINKA RADELJ</item>
      <item>GABRIJELA LOVRIĆ</item>
      <item>MILE MABIĆ</item>
      <item>DRACOMERX d.o.o., OIB 08658331098</item>
      <item>STJEPAN KUZMAN</item>
      <item>TITANEKS društvo s ograničenom odgovornošću za rudarske i građevinske radove, OIB 79221887371</item>
      <item>ZDENKO MERDŽAN</item>
      <item>DUBAC PROMET d.o.o. za promet, graditeljstvo i proizvodnju, OIB 02373377075</item>
      <item>DORMA HUFPE AUSTRIA</item>
      <item>Raiffeisen Leasing društvo s ograničenom odgovornošću za posredovanje, OIB 75346450537</item>
      <item>JAVNA VATROGASNA POSTROJBA METKOVIĆ, OIB 66165873172</item>
      <item>JADRANKAMEN dioničko društvo, industrija jadranskog kamena i mramora "u stečaju", OIB 97012789464</item>
      <item>VOS GALERIJA društvo s ograničenom odgovornošću za trgovinu i usluge, OIB 24459384077</item>
      <item>TRLIN d.o.o. za trgovinu, najam i održavanje građevinskih strojeva, OIB 83381942673</item>
      <item>MILE MABIĆ</item>
      <item>NIKO AGUZIN</item>
      <item>DUBROVNIK - BABIN KUK dioničko društvo za hotelijersko-turističku djelatnost, OIB 85619845167</item>
      <item>OGNJEN DABELIĆ</item>
      <item>SCHINDLER HRVATSKA d.o.o.</item>
      <item>Raiffeisenbank Austria d.d., OIB 53056966535</item>
      <item>VINKA RADELJ</item>
      <item>ZVONKO MUSULIN</item>
      <item>ERA-COMMERCE društvo s ograničenom odgovornošću za trgovinu i građevinarstvo, OIB 28609792467</item>
      <item>KANZA društvo s ograničenom odgovornošću za trgovinu i usluge, OIB 68592654139</item>
      <item>BOŽO RADOŠ</item>
      <item>STIPAN MATIĆ</item>
      <item>ELEKTRO LUX d.o.o. za trgovinu, turizam i usluge, OIB 23822973472</item>
      <item>MARKO TOKIĆ</item>
      <item>BRODOMERKUR trgovina i usluge, dioničko društvo, OIB 33956120458</item>
      <item>ŽANA TRLIN</item>
      <item>KATIJA NJIRIĆ</item>
      <item>JURE PILJ</item>
      <item>TOMISLAV TOMIĆ</item>
      <item>PORSCHE LEASING društvo s ograničenom odgovornošću za leasing, OIB 90275854576</item>
      <item>MARIJA GLUHAN</item>
      <item>KANZA društvo s ograničenom odgovornošću za trgovinu i usluge, OIB 68592654139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djelatnosti, OIB 99080716453</item>
      <item>GRAĐA dioničko društvo za trgovinu na veliko i malo, OIB 75628884500</item>
      <item>DANIJELA IVANČIĆ</item>
      <item>TRAG d.o.o.</item>
      <item>MILENA BANJAN</item>
      <item>AKVAMONT d.o.o. za graditeljstvo, OIB 05678625092</item>
      <item>DRAŽENKO BOROVAC</item>
      <item>IVAN GOLUŽA</item>
      <item>NENAD PEŠUT</item>
      <item>VLAHO BOŠKOVIĆ</item>
      <item>st.up. Maroje Stjepović, OIB 57640555089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derivirana_varijabla>
  </DomainObject.Predmet.OstaliListFormatedOIB>
  <DomainObject.Predmet.OstaliListFormatedWithAdress>
    <izvorni_sadrzaj>
      <item>ZORAN CVITKOVIĆ</item>
      <item>VALENTO ŠUTALO</item>
      <item>HYPO-LEASING KROATIEN, društvo za financiranje, d.o.o., Koranska 16, 10000 Zagreb</item>
      <item>Mercedes-Benz Leasing Hrvatska d.o.o. za leasing nekretnina, vozila i strojeva, Kovinska 5, 10000 Zagreb</item>
      <item>MARIO SUŠAC</item>
      <item>ŽDO ŽUPANIJE DUBR.-NERET. TIHAN HILJE</item>
      <item>KFK TEHNIKA d.o.o. za proizvodnju i trgovinu, Vukomerečka Cesta 33/F, 10000 Zagreb</item>
      <item>TONĆI RAKIGJIJA</item>
      <item>TADE KREŠO</item>
      <item>ANDRIJA BORAS</item>
      <item>MARKO PAVLINOVIĆ</item>
      <item>AIŠA SARIĆ</item>
      <item>SOCIETE GENERALE-SPLITSKA BANKA dioničko društvo, Ruđera Boškovića 16, Split</item>
      <item>BORIS GLIGIĆ</item>
      <item>BORIS VRDOLJAK, Sukoišanska 4, 21000 Split</item>
      <item>MARIO KAZNAČIĆ</item>
      <item>Proizvodnja građevinskog materijala RAGUSA d.d., Vukovarska 17, Dubrovnik</item>
      <item>HORTING d.o.o. za proizvodnju, trgovinu i usluge, Petra Hektorovića 44, Dubrovnik</item>
      <item>VINKA RADELJ</item>
      <item>GABRIJELA LOVRIĆ</item>
      <item>MILE MABIĆ</item>
      <item>DRACOMERX d.o.o.</item>
      <item>STJEPAN KUZMAN</item>
      <item>TITANEKS društvo s ograničenom odgovornošću za rudarske i građevinske radove, Koturaška 69, 10000 Zagreb</item>
      <item>ZDENKO MERDŽAN</item>
      <item>DUBAC PROMET d.o.o. za promet, graditeljstvo i proizvodnju, Dubac, Dočine bb, Mlini</item>
      <item>DORMA HUFPE AUSTRIA</item>
      <item>Raiffeisen Leasing društvo s ograničenom odgovornošću za posredovanje, Radnička cesta 43, 10000 Zagreb</item>
      <item>JAVNA VATROGASNA POSTROJBA METKOVIĆ, Mostarska/bb, Metković</item>
      <item>JADRANKAMEN dioničko društvo, industrija jadranskog kamena i mramora "u stečaju", Velo štroda 1, Pučišća</item>
      <item>VOS GALERIJA društvo s ograničenom odgovornošću za trgovinu i usluge, Josipa Kosora 18, Dubrovnik</item>
      <item>TRLIN d.o.o. za trgovinu, najam i održavanje građevinskih strojeva, Trg Hrv.Brat.Zaj. 2, Split</item>
      <item>MILE MABIĆ</item>
      <item>NIKO AGUZIN</item>
      <item>DUBROVNIK - BABIN KUK dioničko društvo za hotelijersko-turističku djelatnost, Dr. Ante Starčevića 45, Dubrovnik</item>
      <item>OGNJEN DABELIĆ</item>
      <item>SCHINDLER HRVATSKA d.o.o.</item>
      <item>Raiffeisenbank Austria d.d., Petrinjska 59, 10000 Zagreb</item>
      <item>VINKA RADELJ</item>
      <item>ZVONKO MUSULIN</item>
      <item>ERA-COMMERCE društvo s ograničenom odgovornošću za trgovinu i građevinarstvo, Splitska 44, Vrgorac</item>
      <item>KANZA društvo s ograničenom odgovornošću za trgovinu i usluge, Hrvatske neovisnosti bb, 21000 Split</item>
      <item>BOŽO RADOŠ</item>
      <item>STIPAN MATIĆ</item>
      <item>ELEKTRO LUX d.o.o. za trgovinu, turizam i usluge, Bartola Kašića 23, Nova Mokošica</item>
      <item>MARKO TOKIĆ</item>
      <item>BRODOMERKUR trgovina i usluge, dioničko društvo, Poljička Cesta 35, Split</item>
      <item>ŽANA TRLIN</item>
      <item>KATIJA NJIRIĆ</item>
      <item>JURE PILJ</item>
      <item>TOMISLAV TOMIĆ</item>
      <item>PORSCHE LEASING društvo s ograničenom odgovornošću za leasing, Velimira Škorpika 21, 10000 Zagreb</item>
      <item>MARIJA GLUHAN</item>
      <item>KANZA društvo s ograničenom odgovornošću za trgovinu i usluge, Grge Novaka 30, Split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djelatnosti, Ulica Marka Marojice 5, Dubrovnik</item>
      <item>GRAĐA dioničko društvo za trgovinu na veliko i malo, Vranjički put 2, Solin</item>
      <item>DANIJELA IVANČIĆ</item>
      <item>TRAG d.o.o.</item>
      <item>MILENA BANJAN</item>
      <item>AKVAMONT d.o.o. za graditeljstvo, Malo selo 3, Ston</item>
      <item>DRAŽENKO BOROVAC</item>
      <item>IVAN GOLUŽA</item>
      <item>NENAD PEŠUT</item>
      <item>VLAHO BOŠKOVIĆ</item>
      <item>st.up. Maroje Stjepović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Veljović, Dobrilina 9, 52100 Pula</item>
      <item>Tihan Hilje</item>
      <item>Odv. Vinkar Radelj</item>
      <item>pun. Miloš Balić</item>
    </izvorni_sadrzaj>
    <derivirana_varijabla naziv="DomainObject.Predmet.OstaliListFormatedWithAdress_1">
      <item>ZORAN CVITKOVIĆ</item>
      <item>VALENTO ŠUTALO</item>
      <item>HYPO-LEASING KROATIEN, društvo za financiranje, d.o.o., Koranska 16, 10000 Zagreb</item>
      <item>Mercedes-Benz Leasing Hrvatska d.o.o. za leasing nekretnina, vozila i strojeva, Kovinska 5, 10000 Zagreb</item>
      <item>MARIO SUŠAC</item>
      <item>ŽDO ŽUPANIJE DUBR.-NERET. TIHAN HILJE</item>
      <item>KFK TEHNIKA d.o.o. za proizvodnju i trgovinu, Vukomerečka Cesta 33/F, 10000 Zagreb</item>
      <item>TONĆI RAKIGJIJA</item>
      <item>TADE KREŠO</item>
      <item>ANDRIJA BORAS</item>
      <item>MARKO PAVLINOVIĆ</item>
      <item>AIŠA SARIĆ</item>
      <item>SOCIETE GENERALE-SPLITSKA BANKA dioničko društvo, Ruđera Boškovića 16, Split</item>
      <item>BORIS GLIGIĆ</item>
      <item>BORIS VRDOLJAK, Sukoišanska 4, 21000 Split</item>
      <item>MARIO KAZNAČIĆ</item>
      <item>Proizvodnja građevinskog materijala RAGUSA d.d., Vukovarska 17, Dubrovnik</item>
      <item>HORTING d.o.o. za proizvodnju, trgovinu i usluge, Petra Hektorovića 44, Dubrovnik</item>
      <item>VINKA RADELJ</item>
      <item>GABRIJELA LOVRIĆ</item>
      <item>MILE MABIĆ</item>
      <item>DRACOMERX d.o.o.</item>
      <item>STJEPAN KUZMAN</item>
      <item>TITANEKS društvo s ograničenom odgovornošću za rudarske i građevinske radove, Koturaška 69, 10000 Zagreb</item>
      <item>ZDENKO MERDŽAN</item>
      <item>DUBAC PROMET d.o.o. za promet, graditeljstvo i proizvodnju, Dubac, Dočine bb, Mlini</item>
      <item>DORMA HUFPE AUSTRIA</item>
      <item>Raiffeisen Leasing društvo s ograničenom odgovornošću za posredovanje, Radnička cesta 43, 10000 Zagreb</item>
      <item>JAVNA VATROGASNA POSTROJBA METKOVIĆ, Mostarska/bb, Metković</item>
      <item>JADRANKAMEN dioničko društvo, industrija jadranskog kamena i mramora "u stečaju", Velo štroda 1, Pučišća</item>
      <item>VOS GALERIJA društvo s ograničenom odgovornošću za trgovinu i usluge, Josipa Kosora 18, Dubrovnik</item>
      <item>TRLIN d.o.o. za trgovinu, najam i održavanje građevinskih strojeva, Trg Hrv.Brat.Zaj. 2, Split</item>
      <item>MILE MABIĆ</item>
      <item>NIKO AGUZIN</item>
      <item>DUBROVNIK - BABIN KUK dioničko društvo za hotelijersko-turističku djelatnost, Dr. Ante Starčevića 45, Dubrovnik</item>
      <item>OGNJEN DABELIĆ</item>
      <item>SCHINDLER HRVATSKA d.o.o.</item>
      <item>Raiffeisenbank Austria d.d., Petrinjska 59, 10000 Zagreb</item>
      <item>VINKA RADELJ</item>
      <item>ZVONKO MUSULIN</item>
      <item>ERA-COMMERCE društvo s ograničenom odgovornošću za trgovinu i građevinarstvo, Splitska 44, Vrgorac</item>
      <item>KANZA društvo s ograničenom odgovornošću za trgovinu i usluge, Hrvatske neovisnosti bb, 21000 Split</item>
      <item>BOŽO RADOŠ</item>
      <item>STIPAN MATIĆ</item>
      <item>ELEKTRO LUX d.o.o. za trgovinu, turizam i usluge, Bartola Kašića 23, Nova Mokošica</item>
      <item>MARKO TOKIĆ</item>
      <item>BRODOMERKUR trgovina i usluge, dioničko društvo, Poljička Cesta 35, Split</item>
      <item>ŽANA TRLIN</item>
      <item>KATIJA NJIRIĆ</item>
      <item>JURE PILJ</item>
      <item>TOMISLAV TOMIĆ</item>
      <item>PORSCHE LEASING društvo s ograničenom odgovornošću za leasing, Velimira Škorpika 21, 10000 Zagreb</item>
      <item>MARIJA GLUHAN</item>
      <item>KANZA društvo s ograničenom odgovornošću za trgovinu i usluge, Grge Novaka 30, Split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djelatnosti, Ulica Marka Marojice 5, Dubrovnik</item>
      <item>GRAĐA dioničko društvo za trgovinu na veliko i malo, Vranjički put 2, Solin</item>
      <item>DANIJELA IVANČIĆ</item>
      <item>TRAG d.o.o.</item>
      <item>MILENA BANJAN</item>
      <item>AKVAMONT d.o.o. za graditeljstvo, Malo selo 3, Ston</item>
      <item>DRAŽENKO BOROVAC</item>
      <item>IVAN GOLUŽA</item>
      <item>NENAD PEŠUT</item>
      <item>VLAHO BOŠKOVIĆ</item>
      <item>st.up. Maroje Stjepović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Veljović, Dobrilina 9, 52100 Pula</item>
      <item>Tihan Hilje</item>
      <item>Odv. Vinkar Radelj</item>
      <item>pun. Miloš Balić</item>
    </derivirana_varijabla>
  </DomainObject.Predmet.OstaliListFormatedWithAdress>
  <DomainObject.Predmet.OstaliListFormatedWithAdressOIB>
    <izvorni_sadrzaj>
      <item>ZORAN CVITKOVIĆ</item>
      <item>VALENTO ŠUTALO</item>
      <item>HYPO-LEASING KROATIEN, društvo za financiranje, d.o.o., OIB 87064273078, Koranska 16, 10000 Zagreb</item>
      <item>Mercedes-Benz Leasing Hrvatska d.o.o. za leasing nekretnina, vozila i strojeva, OIB 17080997510, Kovinska 5, 10000 Zagreb</item>
      <item>MARIO SUŠAC</item>
      <item>ŽDO ŽUPANIJE DUBR.-NERET. TIHAN HILJE</item>
      <item>KFK TEHNIKA d.o.o. za proizvodnju i trgovinu, OIB 01385778914, Vukomerečka Cesta 33/F, 10000 Zagreb</item>
      <item>TONĆI RAKIGJIJA</item>
      <item>TADE KREŠO</item>
      <item>ANDRIJA BORAS</item>
      <item>MARKO PAVLINOVIĆ</item>
      <item>AIŠA SARIĆ</item>
      <item>SOCIETE GENERALE-SPLITSKA BANKA dioničko društvo, OIB 69326397242, Ruđera Boškovića 16, Split</item>
      <item>BORIS GLIGIĆ</item>
      <item>BORIS VRDOLJAK, Sukoišanska 4, 21000 Split</item>
      <item>MARIO KAZNAČIĆ</item>
      <item>Proizvodnja građevinskog materijala RAGUSA d.d., OIB 68907889567, Vukovarska 17, Dubrovnik</item>
      <item>HORTING d.o.o. za proizvodnju, trgovinu i usluge, OIB 63734992522, Petra Hektorovića 44, Dubrovnik</item>
      <item>VINKA RADELJ</item>
      <item>GABRIJELA LOVRIĆ</item>
      <item>MILE MABIĆ</item>
      <item>DRACOMERX d.o.o., OIB 08658331098</item>
      <item>STJEPAN KUZMAN</item>
      <item>TITANEKS društvo s ograničenom odgovornošću za rudarske i građevinske radove, OIB 79221887371, Koturaška 69, 10000 Zagreb</item>
      <item>ZDENKO MERDŽAN</item>
      <item>DUBAC PROMET d.o.o. za promet, graditeljstvo i proizvodnju, OIB 02373377075, Dubac, Dočine bb, Mlini</item>
      <item>DORMA HUFPE AUSTRIA</item>
      <item>Raiffeisen Leasing društvo s ograničenom odgovornošću za posredovanje, OIB 75346450537, Radnička cesta 43, 10000 Zagreb</item>
      <item>JAVNA VATROGASNA POSTROJBA METKOVIĆ, OIB 66165873172, Mostarska/bb, Metković</item>
      <item>JADRANKAMEN dioničko društvo, industrija jadranskog kamena i mramora "u stečaju", OIB 97012789464, Velo štroda 1, Pučišća</item>
      <item>VOS GALERIJA društvo s ograničenom odgovornošću za trgovinu i usluge, OIB 24459384077, Josipa Kosora 18, Dubrovnik</item>
      <item>TRLIN d.o.o. za trgovinu, najam i održavanje građevinskih strojeva, OIB 83381942673, Trg Hrv.Brat.Zaj. 2, Split</item>
      <item>MILE MABIĆ</item>
      <item>NIKO AGUZIN</item>
      <item>DUBROVNIK - BABIN KUK dioničko društvo za hotelijersko-turističku djelatnost, OIB 85619845167, Dr. Ante Starčevića 45, Dubrovnik</item>
      <item>OGNJEN DABELIĆ</item>
      <item>SCHINDLER HRVATSKA d.o.o.</item>
      <item>Raiffeisenbank Austria d.d., OIB 53056966535, Petrinjska 59, 10000 Zagreb</item>
      <item>VINKA RADELJ</item>
      <item>ZVONKO MUSULIN</item>
      <item>ERA-COMMERCE društvo s ograničenom odgovornošću za trgovinu i građevinarstvo, OIB 28609792467, Splitska 44, Vrgorac</item>
      <item>KANZA društvo s ograničenom odgovornošću za trgovinu i usluge, OIB 68592654139, Hrvatske neovisnosti bb, 21000 Split</item>
      <item>BOŽO RADOŠ</item>
      <item>STIPAN MATIĆ</item>
      <item>ELEKTRO LUX d.o.o. za trgovinu, turizam i usluge, OIB 23822973472, Bartola Kašića 23, Nova Mokošica</item>
      <item>MARKO TOKIĆ</item>
      <item>BRODOMERKUR trgovina i usluge, dioničko društvo, OIB 33956120458, Poljička Cesta 35, Split</item>
      <item>ŽANA TRLIN</item>
      <item>KATIJA NJIRIĆ</item>
      <item>JURE PILJ</item>
      <item>TOMISLAV TOMIĆ</item>
      <item>PORSCHE LEASING društvo s ograničenom odgovornošću za leasing, OIB 90275854576, Velimira Škorpika 21, 10000 Zagreb</item>
      <item>MARIJA GLUHAN</item>
      <item>KANZA društvo s ograničenom odgovornošću za trgovinu i usluge, OIB 68592654139, Grge Novaka 30, Split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djelatnosti, OIB 99080716453, Ulica Marka Marojice 5, Dubrovnik</item>
      <item>GRAĐA dioničko društvo za trgovinu na veliko i malo, OIB 75628884500, Vranjički put 2, Solin</item>
      <item>DANIJELA IVANČIĆ</item>
      <item>TRAG d.o.o.</item>
      <item>MILENA BANJAN</item>
      <item>AKVAMONT d.o.o. za graditeljstvo, OIB 05678625092, Malo selo 3, Ston</item>
      <item>DRAŽENKO BOROVAC</item>
      <item>IVAN GOLUŽA</item>
      <item>NENAD PEŠUT</item>
      <item>VLAHO BOŠKOVIĆ</item>
      <item>st.up. Maroje Stjepović, OIB 57640555089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Veljović, Dobrilina 9, 52100 Pula</item>
      <item>Tihan Hilje</item>
      <item>Odv. Vinkar Radelj</item>
      <item>pun. Miloš Balić</item>
    </izvorni_sadrzaj>
    <derivirana_varijabla naziv="DomainObject.Predmet.OstaliListFormatedWithAdressOIB_1">
      <item>ZORAN CVITKOVIĆ</item>
      <item>VALENTO ŠUTALO</item>
      <item>HYPO-LEASING KROATIEN, društvo za financiranje, d.o.o., OIB 87064273078, Koranska 16, 10000 Zagreb</item>
      <item>Mercedes-Benz Leasing Hrvatska d.o.o. za leasing nekretnina, vozila i strojeva, OIB 17080997510, Kovinska 5, 10000 Zagreb</item>
      <item>MARIO SUŠAC</item>
      <item>ŽDO ŽUPANIJE DUBR.-NERET. TIHAN HILJE</item>
      <item>KFK TEHNIKA d.o.o. za proizvodnju i trgovinu, OIB 01385778914, Vukomerečka Cesta 33/F, 10000 Zagreb</item>
      <item>TONĆI RAKIGJIJA</item>
      <item>TADE KREŠO</item>
      <item>ANDRIJA BORAS</item>
      <item>MARKO PAVLINOVIĆ</item>
      <item>AIŠA SARIĆ</item>
      <item>SOCIETE GENERALE-SPLITSKA BANKA dioničko društvo, OIB 69326397242, Ruđera Boškovića 16, Split</item>
      <item>BORIS GLIGIĆ</item>
      <item>BORIS VRDOLJAK, Sukoišanska 4, 21000 Split</item>
      <item>MARIO KAZNAČIĆ</item>
      <item>Proizvodnja građevinskog materijala RAGUSA d.d., OIB 68907889567, Vukovarska 17, Dubrovnik</item>
      <item>HORTING d.o.o. za proizvodnju, trgovinu i usluge, OIB 63734992522, Petra Hektorovića 44, Dubrovnik</item>
      <item>VINKA RADELJ</item>
      <item>GABRIJELA LOVRIĆ</item>
      <item>MILE MABIĆ</item>
      <item>DRACOMERX d.o.o., OIB 08658331098</item>
      <item>STJEPAN KUZMAN</item>
      <item>TITANEKS društvo s ograničenom odgovornošću za rudarske i građevinske radove, OIB 79221887371, Koturaška 69, 10000 Zagreb</item>
      <item>ZDENKO MERDŽAN</item>
      <item>DUBAC PROMET d.o.o. za promet, graditeljstvo i proizvodnju, OIB 02373377075, Dubac, Dočine bb, Mlini</item>
      <item>DORMA HUFPE AUSTRIA</item>
      <item>Raiffeisen Leasing društvo s ograničenom odgovornošću za posredovanje, OIB 75346450537, Radnička cesta 43, 10000 Zagreb</item>
      <item>JAVNA VATROGASNA POSTROJBA METKOVIĆ, OIB 66165873172, Mostarska/bb, Metković</item>
      <item>JADRANKAMEN dioničko društvo, industrija jadranskog kamena i mramora "u stečaju", OIB 97012789464, Velo štroda 1, Pučišća</item>
      <item>VOS GALERIJA društvo s ograničenom odgovornošću za trgovinu i usluge, OIB 24459384077, Josipa Kosora 18, Dubrovnik</item>
      <item>TRLIN d.o.o. za trgovinu, najam i održavanje građevinskih strojeva, OIB 83381942673, Trg Hrv.Brat.Zaj. 2, Split</item>
      <item>MILE MABIĆ</item>
      <item>NIKO AGUZIN</item>
      <item>DUBROVNIK - BABIN KUK dioničko društvo za hotelijersko-turističku djelatnost, OIB 85619845167, Dr. Ante Starčevića 45, Dubrovnik</item>
      <item>OGNJEN DABELIĆ</item>
      <item>SCHINDLER HRVATSKA d.o.o.</item>
      <item>Raiffeisenbank Austria d.d., OIB 53056966535, Petrinjska 59, 10000 Zagreb</item>
      <item>VINKA RADELJ</item>
      <item>ZVONKO MUSULIN</item>
      <item>ERA-COMMERCE društvo s ograničenom odgovornošću za trgovinu i građevinarstvo, OIB 28609792467, Splitska 44, Vrgorac</item>
      <item>KANZA društvo s ograničenom odgovornošću za trgovinu i usluge, OIB 68592654139, Hrvatske neovisnosti bb, 21000 Split</item>
      <item>BOŽO RADOŠ</item>
      <item>STIPAN MATIĆ</item>
      <item>ELEKTRO LUX d.o.o. za trgovinu, turizam i usluge, OIB 23822973472, Bartola Kašića 23, Nova Mokošica</item>
      <item>MARKO TOKIĆ</item>
      <item>BRODOMERKUR trgovina i usluge, dioničko društvo, OIB 33956120458, Poljička Cesta 35, Split</item>
      <item>ŽANA TRLIN</item>
      <item>KATIJA NJIRIĆ</item>
      <item>JURE PILJ</item>
      <item>TOMISLAV TOMIĆ</item>
      <item>PORSCHE LEASING društvo s ograničenom odgovornošću za leasing, OIB 90275854576, Velimira Škorpika 21, 10000 Zagreb</item>
      <item>MARIJA GLUHAN</item>
      <item>KANZA društvo s ograničenom odgovornošću za trgovinu i usluge, OIB 68592654139, Grge Novaka 30, Split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djelatnosti, OIB 99080716453, Ulica Marka Marojice 5, Dubrovnik</item>
      <item>GRAĐA dioničko društvo za trgovinu na veliko i malo, OIB 75628884500, Vranjički put 2, Solin</item>
      <item>DANIJELA IVANČIĆ</item>
      <item>TRAG d.o.o.</item>
      <item>MILENA BANJAN</item>
      <item>AKVAMONT d.o.o. za graditeljstvo, OIB 05678625092, Malo selo 3, Ston</item>
      <item>DRAŽENKO BOROVAC</item>
      <item>IVAN GOLUŽA</item>
      <item>NENAD PEŠUT</item>
      <item>VLAHO BOŠKOVIĆ</item>
      <item>st.up. Maroje Stjepović, OIB 57640555089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Veljović, Dobrilina 9, 52100 Pula</item>
      <item>Tihan Hilje</item>
      <item>Odv. Vinkar Radelj</item>
      <item>pun. Miloš Balić</item>
    </derivirana_varijabla>
  </DomainObject.Predmet.OstaliListFormatedWithAdressOIB>
  <DomainObject.Predmet.OstaliListNazivFormated>
    <izvorni_sadrzaj>
      <item>ZORAN CVITKOVIĆ</item>
      <item>VALENTO ŠUTALO</item>
      <item>HYPO-LEASING KROATIEN, društvo za financiranje, d.o.o.</item>
      <item>Mercedes-Benz Leasing Hrvatska d.o.o. za leasing nekretnina, vozila i strojeva</item>
      <item>MARIO SUŠAC</item>
      <item>ŽDO ŽUPANIJE DUBR.-NERET. TIHAN HILJE</item>
      <item>KFK TEHNIKA d.o.o. za proizvodnju i trgovinu</item>
      <item>TONĆI RAKIGJIJA</item>
      <item>TADE KREŠO</item>
      <item>ANDRIJA BORAS</item>
      <item>MARKO PAVLINOVIĆ</item>
      <item>AIŠA SARIĆ</item>
      <item>SOCIETE GENERALE-SPLITSKA BANKA dioničko društvo</item>
      <item>BORIS GLIGIĆ</item>
      <item>BORIS VRDOLJAK</item>
      <item>MARIO KAZNAČIĆ</item>
      <item>Proizvodnja građevinskog materijala RAGUSA d.d.</item>
      <item>HORTING d.o.o. za proizvodnju, trgovinu i usluge</item>
      <item>VINKA RADELJ</item>
      <item>GABRIJELA LOVRIĆ</item>
      <item>MILE MABIĆ</item>
      <item>DRACOMERX d.o.o.</item>
      <item>STJEPAN KUZMAN</item>
      <item>TITANEKS društvo s ograničenom odgovornošću za rudarske i građevinske radove</item>
      <item>ZDENKO MERDŽAN</item>
      <item>DUBAC PROMET d.o.o. za promet, graditeljstvo i proizvodnju</item>
      <item>DORMA HUFPE AUSTRIA</item>
      <item>Raiffeisen Leasing društvo s ograničenom odgovornošću za posredovanje</item>
      <item>JAVNA VATROGASNA POSTROJBA METKOVIĆ</item>
      <item>JADRANKAMEN dioničko društvo, industrija jadranskog kamena i mramora "u stečaju"</item>
      <item>VOS GALERIJA društvo s ograničenom odgovornošću za trgovinu i usluge</item>
      <item>TRLIN d.o.o. za trgovinu, najam i održavanje građevinskih strojeva</item>
      <item>MILE MABIĆ</item>
      <item>NIKO AGUZIN</item>
      <item>DUBROVNIK - BABIN KUK dioničko društvo za hotelijersko-turističku djelatnost</item>
      <item>OGNJEN DABELIĆ</item>
      <item>SCHINDLER HRVATSKA d.o.o.</item>
      <item>Raiffeisenbank Austria d.d.</item>
      <item>VINKA RADELJ</item>
      <item>ZVONKO MUSULIN</item>
      <item>ERA-COMMERCE društvo s ograničenom odgovornošću za trgovinu i građevinarstvo</item>
      <item>KANZA društvo s ograničenom odgovornošću za trgovinu i usluge</item>
      <item>BOŽO RADOŠ</item>
      <item>STIPAN MATIĆ</item>
      <item>ELEKTRO LUX d.o.o. za trgovinu, turizam i usluge</item>
      <item>MARKO TOKIĆ</item>
      <item>BRODOMERKUR trgovina i usluge, dioničko društvo</item>
      <item>ŽANA TRLIN</item>
      <item>KATIJA NJIRIĆ</item>
      <item>JURE PILJ</item>
      <item>TOMISLAV TOMIĆ</item>
      <item>PORSCHE LEASING društvo s ograničenom odgovornošću za leasing</item>
      <item>MARIJA GLUHAN</item>
      <item>KANZA društvo s ograničenom odgovornošću za trgovinu i usluge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</item>
      <item>GRAĐA dioničko društvo za trgovinu na veliko i malo</item>
      <item>DANIJELA IVANČIĆ</item>
      <item>TRAG d.o.o.</item>
      <item>MILENA BANJAN</item>
      <item>AKVAMONT d.o.o. za graditeljstvo</item>
      <item>DRAŽENKO BOROVAC</item>
      <item>IVAN GOLUŽA</item>
      <item>NENAD PEŠUT</item>
      <item>VLAHO BOŠKOVIĆ</item>
      <item>st.up. Maroje Stjepović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izvorni_sadrzaj>
    <derivirana_varijabla naziv="DomainObject.Predmet.OstaliListNazivFormated_1">
      <item>ZORAN CVITKOVIĆ</item>
      <item>VALENTO ŠUTALO</item>
      <item>HYPO-LEASING KROATIEN, društvo za financiranje, d.o.o.</item>
      <item>Mercedes-Benz Leasing Hrvatska d.o.o. za leasing nekretnina, vozila i strojeva</item>
      <item>MARIO SUŠAC</item>
      <item>ŽDO ŽUPANIJE DUBR.-NERET. TIHAN HILJE</item>
      <item>KFK TEHNIKA d.o.o. za proizvodnju i trgovinu</item>
      <item>TONĆI RAKIGJIJA</item>
      <item>TADE KREŠO</item>
      <item>ANDRIJA BORAS</item>
      <item>MARKO PAVLINOVIĆ</item>
      <item>AIŠA SARIĆ</item>
      <item>SOCIETE GENERALE-SPLITSKA BANKA dioničko društvo</item>
      <item>BORIS GLIGIĆ</item>
      <item>BORIS VRDOLJAK</item>
      <item>MARIO KAZNAČIĆ</item>
      <item>Proizvodnja građevinskog materijala RAGUSA d.d.</item>
      <item>HORTING d.o.o. za proizvodnju, trgovinu i usluge</item>
      <item>VINKA RADELJ</item>
      <item>GABRIJELA LOVRIĆ</item>
      <item>MILE MABIĆ</item>
      <item>DRACOMERX d.o.o.</item>
      <item>STJEPAN KUZMAN</item>
      <item>TITANEKS društvo s ograničenom odgovornošću za rudarske i građevinske radove</item>
      <item>ZDENKO MERDŽAN</item>
      <item>DUBAC PROMET d.o.o. za promet, graditeljstvo i proizvodnju</item>
      <item>DORMA HUFPE AUSTRIA</item>
      <item>Raiffeisen Leasing društvo s ograničenom odgovornošću za posredovanje</item>
      <item>JAVNA VATROGASNA POSTROJBA METKOVIĆ</item>
      <item>JADRANKAMEN dioničko društvo, industrija jadranskog kamena i mramora "u stečaju"</item>
      <item>VOS GALERIJA društvo s ograničenom odgovornošću za trgovinu i usluge</item>
      <item>TRLIN d.o.o. za trgovinu, najam i održavanje građevinskih strojeva</item>
      <item>MILE MABIĆ</item>
      <item>NIKO AGUZIN</item>
      <item>DUBROVNIK - BABIN KUK dioničko društvo za hotelijersko-turističku djelatnost</item>
      <item>OGNJEN DABELIĆ</item>
      <item>SCHINDLER HRVATSKA d.o.o.</item>
      <item>Raiffeisenbank Austria d.d.</item>
      <item>VINKA RADELJ</item>
      <item>ZVONKO MUSULIN</item>
      <item>ERA-COMMERCE društvo s ograničenom odgovornošću za trgovinu i građevinarstvo</item>
      <item>KANZA društvo s ograničenom odgovornošću za trgovinu i usluge</item>
      <item>BOŽO RADOŠ</item>
      <item>STIPAN MATIĆ</item>
      <item>ELEKTRO LUX d.o.o. za trgovinu, turizam i usluge</item>
      <item>MARKO TOKIĆ</item>
      <item>BRODOMERKUR trgovina i usluge, dioničko društvo</item>
      <item>ŽANA TRLIN</item>
      <item>KATIJA NJIRIĆ</item>
      <item>JURE PILJ</item>
      <item>TOMISLAV TOMIĆ</item>
      <item>PORSCHE LEASING društvo s ograničenom odgovornošću za leasing</item>
      <item>MARIJA GLUHAN</item>
      <item>KANZA društvo s ograničenom odgovornošću za trgovinu i usluge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</item>
      <item>GRAĐA dioničko društvo za trgovinu na veliko i malo</item>
      <item>DANIJELA IVANČIĆ</item>
      <item>TRAG d.o.o.</item>
      <item>MILENA BANJAN</item>
      <item>AKVAMONT d.o.o. za graditeljstvo</item>
      <item>DRAŽENKO BOROVAC</item>
      <item>IVAN GOLUŽA</item>
      <item>NENAD PEŠUT</item>
      <item>VLAHO BOŠKOVIĆ</item>
      <item>st.up. Maroje Stjepović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derivirana_varijabla>
  </DomainObject.Predmet.OstaliListNazivFormated>
  <DomainObject.Predmet.OstaliListNazivFormatedOIB>
    <izvorni_sadrzaj>
      <item>ZORAN CVITKOVIĆ</item>
      <item>VALENTO ŠUTALO</item>
      <item>HYPO-LEASING KROATIEN, društvo za financiranje, d.o.o., OIB 87064273078</item>
      <item>Mercedes-Benz Leasing Hrvatska d.o.o. za leasing nekretnina, vozila i strojeva, OIB 17080997510</item>
      <item>MARIO SUŠAC</item>
      <item>ŽDO ŽUPANIJE DUBR.-NERET. TIHAN HILJE</item>
      <item>KFK TEHNIKA d.o.o. za proizvodnju i trgovinu, OIB 01385778914</item>
      <item>TONĆI RAKIGJIJA</item>
      <item>TADE KREŠO</item>
      <item>ANDRIJA BORAS</item>
      <item>MARKO PAVLINOVIĆ</item>
      <item>AIŠA SARIĆ</item>
      <item>SOCIETE GENERALE-SPLITSKA BANKA dioničko društvo, OIB 69326397242</item>
      <item>BORIS GLIGIĆ</item>
      <item>BORIS VRDOLJAK</item>
      <item>MARIO KAZNAČIĆ</item>
      <item>Proizvodnja građevinskog materijala RAGUSA d.d., OIB 68907889567</item>
      <item>HORTING d.o.o. za proizvodnju, trgovinu i usluge, OIB 63734992522</item>
      <item>VINKA RADELJ</item>
      <item>GABRIJELA LOVRIĆ</item>
      <item>MILE MABIĆ</item>
      <item>DRACOMERX d.o.o., OIB 08658331098</item>
      <item>STJEPAN KUZMAN</item>
      <item>TITANEKS društvo s ograničenom odgovornošću za rudarske i građevinske radove, OIB 79221887371</item>
      <item>ZDENKO MERDŽAN</item>
      <item>DUBAC PROMET d.o.o. za promet, graditeljstvo i proizvodnju, OIB 02373377075</item>
      <item>DORMA HUFPE AUSTRIA</item>
      <item>Raiffeisen Leasing društvo s ograničenom odgovornošću za posredovanje, OIB 75346450537</item>
      <item>JAVNA VATROGASNA POSTROJBA METKOVIĆ, OIB 66165873172</item>
      <item>JADRANKAMEN dioničko društvo, industrija jadranskog kamena i mramora "u stečaju", OIB 97012789464</item>
      <item>VOS GALERIJA društvo s ograničenom odgovornošću za trgovinu i usluge, OIB 24459384077</item>
      <item>TRLIN d.o.o. za trgovinu, najam i održavanje građevinskih strojeva, OIB 83381942673</item>
      <item>MILE MABIĆ</item>
      <item>NIKO AGUZIN</item>
      <item>DUBROVNIK - BABIN KUK dioničko društvo za hotelijersko-turističku djelatnost, OIB 85619845167</item>
      <item>OGNJEN DABELIĆ</item>
      <item>SCHINDLER HRVATSKA d.o.o.</item>
      <item>Raiffeisenbank Austria d.d., OIB 53056966535</item>
      <item>VINKA RADELJ</item>
      <item>ZVONKO MUSULIN</item>
      <item>ERA-COMMERCE društvo s ograničenom odgovornošću za trgovinu i građevinarstvo, OIB 28609792467</item>
      <item>KANZA društvo s ograničenom odgovornošću za trgovinu i usluge, OIB 68592654139</item>
      <item>BOŽO RADOŠ</item>
      <item>STIPAN MATIĆ</item>
      <item>ELEKTRO LUX d.o.o. za trgovinu, turizam i usluge, OIB 23822973472</item>
      <item>MARKO TOKIĆ</item>
      <item>BRODOMERKUR trgovina i usluge, dioničko društvo, OIB 33956120458</item>
      <item>ŽANA TRLIN</item>
      <item>KATIJA NJIRIĆ</item>
      <item>JURE PILJ</item>
      <item>TOMISLAV TOMIĆ</item>
      <item>PORSCHE LEASING društvo s ograničenom odgovornošću za leasing, OIB 90275854576</item>
      <item>MARIJA GLUHAN</item>
      <item>KANZA društvo s ograničenom odgovornošću za trgovinu i usluge, OIB 68592654139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djelatnosti, OIB 99080716453</item>
      <item>GRAĐA dioničko društvo za trgovinu na veliko i malo, OIB 75628884500</item>
      <item>DANIJELA IVANČIĆ</item>
      <item>TRAG d.o.o.</item>
      <item>MILENA BANJAN</item>
      <item>AKVAMONT d.o.o. za graditeljstvo, OIB 05678625092</item>
      <item>DRAŽENKO BOROVAC</item>
      <item>IVAN GOLUŽA</item>
      <item>NENAD PEŠUT</item>
      <item>VLAHO BOŠKOVIĆ</item>
      <item>st.up. Maroje Stjepović, OIB 57640555089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izvorni_sadrzaj>
    <derivirana_varijabla naziv="DomainObject.Predmet.OstaliListNazivFormatedOIB_1">
      <item>ZORAN CVITKOVIĆ</item>
      <item>VALENTO ŠUTALO</item>
      <item>HYPO-LEASING KROATIEN, društvo za financiranje, d.o.o., OIB 87064273078</item>
      <item>Mercedes-Benz Leasing Hrvatska d.o.o. za leasing nekretnina, vozila i strojeva, OIB 17080997510</item>
      <item>MARIO SUŠAC</item>
      <item>ŽDO ŽUPANIJE DUBR.-NERET. TIHAN HILJE</item>
      <item>KFK TEHNIKA d.o.o. za proizvodnju i trgovinu, OIB 01385778914</item>
      <item>TONĆI RAKIGJIJA</item>
      <item>TADE KREŠO</item>
      <item>ANDRIJA BORAS</item>
      <item>MARKO PAVLINOVIĆ</item>
      <item>AIŠA SARIĆ</item>
      <item>SOCIETE GENERALE-SPLITSKA BANKA dioničko društvo, OIB 69326397242</item>
      <item>BORIS GLIGIĆ</item>
      <item>BORIS VRDOLJAK</item>
      <item>MARIO KAZNAČIĆ</item>
      <item>Proizvodnja građevinskog materijala RAGUSA d.d., OIB 68907889567</item>
      <item>HORTING d.o.o. za proizvodnju, trgovinu i usluge, OIB 63734992522</item>
      <item>VINKA RADELJ</item>
      <item>GABRIJELA LOVRIĆ</item>
      <item>MILE MABIĆ</item>
      <item>DRACOMERX d.o.o., OIB 08658331098</item>
      <item>STJEPAN KUZMAN</item>
      <item>TITANEKS društvo s ograničenom odgovornošću za rudarske i građevinske radove, OIB 79221887371</item>
      <item>ZDENKO MERDŽAN</item>
      <item>DUBAC PROMET d.o.o. za promet, graditeljstvo i proizvodnju, OIB 02373377075</item>
      <item>DORMA HUFPE AUSTRIA</item>
      <item>Raiffeisen Leasing društvo s ograničenom odgovornošću za posredovanje, OIB 75346450537</item>
      <item>JAVNA VATROGASNA POSTROJBA METKOVIĆ, OIB 66165873172</item>
      <item>JADRANKAMEN dioničko društvo, industrija jadranskog kamena i mramora "u stečaju", OIB 97012789464</item>
      <item>VOS GALERIJA društvo s ograničenom odgovornošću za trgovinu i usluge, OIB 24459384077</item>
      <item>TRLIN d.o.o. za trgovinu, najam i održavanje građevinskih strojeva, OIB 83381942673</item>
      <item>MILE MABIĆ</item>
      <item>NIKO AGUZIN</item>
      <item>DUBROVNIK - BABIN KUK dioničko društvo za hotelijersko-turističku djelatnost, OIB 85619845167</item>
      <item>OGNJEN DABELIĆ</item>
      <item>SCHINDLER HRVATSKA d.o.o.</item>
      <item>Raiffeisenbank Austria d.d., OIB 53056966535</item>
      <item>VINKA RADELJ</item>
      <item>ZVONKO MUSULIN</item>
      <item>ERA-COMMERCE društvo s ograničenom odgovornošću za trgovinu i građevinarstvo, OIB 28609792467</item>
      <item>KANZA društvo s ograničenom odgovornošću za trgovinu i usluge, OIB 68592654139</item>
      <item>BOŽO RADOŠ</item>
      <item>STIPAN MATIĆ</item>
      <item>ELEKTRO LUX d.o.o. za trgovinu, turizam i usluge, OIB 23822973472</item>
      <item>MARKO TOKIĆ</item>
      <item>BRODOMERKUR trgovina i usluge, dioničko društvo, OIB 33956120458</item>
      <item>ŽANA TRLIN</item>
      <item>KATIJA NJIRIĆ</item>
      <item>JURE PILJ</item>
      <item>TOMISLAV TOMIĆ</item>
      <item>PORSCHE LEASING društvo s ograničenom odgovornošću za leasing, OIB 90275854576</item>
      <item>MARIJA GLUHAN</item>
      <item>KANZA društvo s ograničenom odgovornošću za trgovinu i usluge, OIB 68592654139</item>
      <item>ANKA MUHOBERAC</item>
      <item>MATE SRŠEN</item>
      <item>BRANKO KIRIN</item>
      <item>ANTE BURUM</item>
      <item>PETAR BATINOVIĆ</item>
      <item>MATO KORTIZIJA</item>
      <item>MISLAV PENJAK</item>
      <item>MAROJE BARČOT</item>
      <item>SANITAT DUBROVNIK d.o.o. za komunalne djelatnosti, OIB 99080716453</item>
      <item>GRAĐA dioničko društvo za trgovinu na veliko i malo, OIB 75628884500</item>
      <item>DANIJELA IVANČIĆ</item>
      <item>TRAG d.o.o.</item>
      <item>MILENA BANJAN</item>
      <item>AKVAMONT d.o.o. za graditeljstvo, OIB 05678625092</item>
      <item>DRAŽENKO BOROVAC</item>
      <item>IVAN GOLUŽA</item>
      <item>NENAD PEŠUT</item>
      <item>VLAHO BOŠKOVIĆ</item>
      <item>st.up. Maroje Stjepović, OIB 57640555089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pun. Tonći Šarić i dr.</izvorni_sadrzaj>
    <derivirana_varijabla naziv="DomainObject.Predmet.StrankaIDrugi_1">pun. Tonći Šarić i dr.</derivirana_varijabla>
  </DomainObject.Predmet.StrankaIDrugi>
  <DomainObject.Predmet.ProtustrankaIDrugi>
    <izvorni_sadrzaj>GLAVICE D.O.O. OPUZEN</izvorni_sadrzaj>
    <derivirana_varijabla naziv="DomainObject.Predmet.ProtustrankaIDrugi_1">GLAVICE D.O.O. OPUZEN</derivirana_varijabla>
  </DomainObject.Predmet.ProtustrankaIDrugi>
  <DomainObject.Predmet.StrankaIDrugiAdressOIB>
    <izvorni_sadrzaj>pun. Tonći Šarić i dr.</izvorni_sadrzaj>
    <derivirana_varijabla naziv="DomainObject.Predmet.StrankaIDrugiAdressOIB_1">pun. Tonći Šarić i dr.</derivirana_varijabla>
  </DomainObject.Predmet.StrankaIDrugiAdressOIB>
  <DomainObject.Predmet.ProtustrankaIDrugiAdressOIB>
    <izvorni_sadrzaj>GLAVICE D.O.O. OPUZEN, OIB 22576250015, Jadranska bb, 20355 Opuzen</izvorni_sadrzaj>
    <derivirana_varijabla naziv="DomainObject.Predmet.ProtustrankaIDrugiAdressOIB_1">GLAVICE D.O.O. OPUZEN, OIB 22576250015, Jadranska 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CVITKOVIĆ</item>
      <item>VALENTO ŠUTALO</item>
      <item>HYPO-LEASING KROATIEN, društvo za financiranje, d.o.o.</item>
      <item>10. SOKO IZGRADNJA OBJEKATA D.O.O. RADOČ-MOSTAR</item>
      <item>GLAVICE D.O.O. OPUZEN</item>
      <item>Mercedes-Benz Leasing Hrvatska d.o.o. za leasing nekretnina, vozila i strojeva</item>
      <item>MARIO SUŠAC</item>
      <item>15. TECHNO CHEM D.O.O. ZAGREB</item>
      <item>ŽDO ŽUPANIJE DUBR.-NERET. TIHAN HILJE</item>
      <item>KFK TEHNIKA d.o.o. za proizvodnju i trgovinu</item>
      <item>TONĆI RAKIGJIJA</item>
      <item>TADE KREŠO</item>
      <item>ANDRIJA BORAS</item>
      <item>MARKO PAVLINOVIĆ</item>
      <item>AIŠA SARIĆ</item>
      <item>SOCIETE GENERALE-SPLITSKA BANKA dioničko društvo</item>
      <item>BORIS GLIGIĆ</item>
      <item>BORIS VRDOLJAK</item>
      <item>MARIO KAZNAČIĆ</item>
      <item>Proizvodnja građevinskog materijala RAGUSA d.d.</item>
      <item>17. PASTOR INŽENJERING d.d.</item>
      <item>8.KARIKA, d.o.o. za građenje</item>
      <item>11. METALAC D.O.O. ŠIROKI BRIJEG,</item>
      <item>HORTING d.o.o. za proizvodnju, trgovinu i usluge</item>
      <item>VINKA RADELJ</item>
      <item>GABRIJELA LOVRIĆ</item>
      <item>MILE MABIĆ</item>
      <item>DRACOMERX d.o.o.</item>
      <item>STJEPAN KUZMAN</item>
      <item>VIA MARKETING d.o.o. unutarnja i vanjska trgovina</item>
      <item>TITANEKS društvo s ograničenom odgovornošću za rudarske i građevinske radove</item>
      <item>ZDENKO MERDŽAN</item>
      <item>DOMOFERM d.o.o. Zaprešić</item>
      <item>3. CEDING D.O.O. ŠIROKI BRIJEG</item>
      <item>DUBAC PROMET d.o.o. za promet, graditeljstvo i proizvodnju</item>
      <item>18. SIM GRADNJA d.o.o. za građenje, trgovinu i usluge</item>
      <item>5. DRAGIĆ d.o.o. za građevinarstvo, trgovinu i usluge</item>
      <item>DORMA HUFPE AUSTRIA</item>
      <item>Raiffeisen Leasing društvo s ograničenom odgovornošću za posredovanje</item>
      <item>JAVNA VATROGASNA POSTROJBA METKOVIĆ</item>
      <item>JADRANKAMEN dioničko društvo, industrija jadranskog kamena i mramora "u stečaju"</item>
      <item>VOS GALERIJA društvo s ograničenom odgovornošću za trgovinu i usluge</item>
      <item>TRLIN d.o.o. za trgovinu, najam i održavanje građevinskih strojeva</item>
      <item>4. ACO Građevinski elementi društvo s ograničenom odgovornošću za proizvodnju i prodaju građevinskih elemenata</item>
      <item>MILE MABIĆ</item>
      <item>NIKO AGUZIN</item>
      <item>DUBROVNIK - BABIN KUK dioničko društvo za hotelijersko-turističku djelatnost</item>
      <item>6. STAKLO PILETIĆ društvo s ograničenom odgovornošću za proizvodnju i trgovinu</item>
      <item>OGNJEN DABELIĆ</item>
      <item>SCHINDLER HRVATSKA d.o.o.</item>
      <item>14. KOLOR PROJEKT d.o.o. građevinarstvo, projektiranje, trgovina i cestovni promet</item>
      <item>Raiffeisenbank Austria d.d.</item>
      <item>KOMJATE za trgovinu i usluge društvo s ograničenom odgovornošću</item>
      <item>VINKA RADELJ</item>
      <item>7. JADRANKAMEN dioničko društvo, industrija jadranskog kamena i mramora "u stečaju"</item>
      <item>ZVONKO MUSULIN</item>
      <item>ERA-COMMERCE društvo s ograničenom odgovornošću za trgovinu i građevinarstvo</item>
      <item>KANZA društvo s ograničenom odgovornošću za trgovinu i usluge</item>
      <item>BOŽO RADOŠ</item>
      <item>STIPAN MATIĆ</item>
      <item>ELEKTRO LUX d.o.o. za trgovinu, turizam i usluge</item>
      <item>ELABORATUS d.o.o. za građenje</item>
      <item>MARKO TOKIĆ</item>
      <item>BRODOMERKUR trgovina i usluge, dioničko društvo</item>
      <item>ŽANA TRLIN</item>
      <item>KATIJA NJIRIĆ</item>
      <item>JURE PILJ</item>
      <item>TOMISLAV TOMIĆ</item>
      <item>PORSCHE LEASING društvo s ograničenom odgovornošću za leasing</item>
      <item>MARIJA GLUHAN</item>
      <item>13.MILJAN d.o.o. za graditeljstvo, trgovinu i usluge</item>
      <item>KANZA društvo s ograničenom odgovornošću za trgovinu i usluge</item>
      <item>ANKA MUHOBERAC</item>
      <item>MATE SRŠEN</item>
      <item>BRANKO KIRIN</item>
      <item>ANTE BURUM</item>
      <item>PETAR BATINOVIĆ</item>
      <item>MATO KORTIZIJA</item>
      <item>KAMEN dioničko društvo za proizvodnju i obradu kamena</item>
      <item>MISLAV PENJAK</item>
      <item>MAROJE BARČOT</item>
      <item>20. HTP INŽENJERING, d.o.o. za inženjering i konzalting - "u stečaju"</item>
      <item>SANITAT DUBROVNIK d.o.o. za komunalne djelatnosti</item>
      <item>9.ERCOM, društvo za trgovinu, turizam, export-import, d.o.o.</item>
      <item>GRAĐA dioničko društvo za trgovinu na veliko i malo</item>
      <item>DANIJELA IVANČIĆ</item>
      <item>TRAG d.o.o.</item>
      <item>MILENA BANJAN</item>
      <item>AKVAMONT d.o.o. za graditeljstvo</item>
      <item>DRAŽENKO BOROVAC</item>
      <item>IVAN GOLUŽA</item>
      <item>NENAD PEŠUT</item>
      <item>VLAHO BOŠKOVIĆ</item>
      <item>pun. Juraj Marušić</item>
      <item>Zdenko Kvesić</item>
      <item>pun. Tonći Šarić</item>
      <item>st.up. Maroje Stjepović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izvorni_sadrzaj>
    <derivirana_varijabla naziv="DomainObject.Predmet.SudioniciListNaziv_1">
      <item>ZORAN CVITKOVIĆ</item>
      <item>VALENTO ŠUTALO</item>
      <item>HYPO-LEASING KROATIEN, društvo za financiranje, d.o.o.</item>
      <item>10. SOKO IZGRADNJA OBJEKATA D.O.O. RADOČ-MOSTAR</item>
      <item>GLAVICE D.O.O. OPUZEN</item>
      <item>Mercedes-Benz Leasing Hrvatska d.o.o. za leasing nekretnina, vozila i strojeva</item>
      <item>MARIO SUŠAC</item>
      <item>15. TECHNO CHEM D.O.O. ZAGREB</item>
      <item>ŽDO ŽUPANIJE DUBR.-NERET. TIHAN HILJE</item>
      <item>KFK TEHNIKA d.o.o. za proizvodnju i trgovinu</item>
      <item>TONĆI RAKIGJIJA</item>
      <item>TADE KREŠO</item>
      <item>ANDRIJA BORAS</item>
      <item>MARKO PAVLINOVIĆ</item>
      <item>AIŠA SARIĆ</item>
      <item>SOCIETE GENERALE-SPLITSKA BANKA dioničko društvo</item>
      <item>BORIS GLIGIĆ</item>
      <item>BORIS VRDOLJAK</item>
      <item>MARIO KAZNAČIĆ</item>
      <item>Proizvodnja građevinskog materijala RAGUSA d.d.</item>
      <item>17. PASTOR INŽENJERING d.d.</item>
      <item>8.KARIKA, d.o.o. za građenje</item>
      <item>11. METALAC D.O.O. ŠIROKI BRIJEG,</item>
      <item>HORTING d.o.o. za proizvodnju, trgovinu i usluge</item>
      <item>VINKA RADELJ</item>
      <item>GABRIJELA LOVRIĆ</item>
      <item>MILE MABIĆ</item>
      <item>DRACOMERX d.o.o.</item>
      <item>STJEPAN KUZMAN</item>
      <item>VIA MARKETING d.o.o. unutarnja i vanjska trgovina</item>
      <item>TITANEKS društvo s ograničenom odgovornošću za rudarske i građevinske radove</item>
      <item>ZDENKO MERDŽAN</item>
      <item>DOMOFERM d.o.o. Zaprešić</item>
      <item>3. CEDING D.O.O. ŠIROKI BRIJEG</item>
      <item>DUBAC PROMET d.o.o. za promet, graditeljstvo i proizvodnju</item>
      <item>18. SIM GRADNJA d.o.o. za građenje, trgovinu i usluge</item>
      <item>5. DRAGIĆ d.o.o. za građevinarstvo, trgovinu i usluge</item>
      <item>DORMA HUFPE AUSTRIA</item>
      <item>Raiffeisen Leasing društvo s ograničenom odgovornošću za posredovanje</item>
      <item>JAVNA VATROGASNA POSTROJBA METKOVIĆ</item>
      <item>JADRANKAMEN dioničko društvo, industrija jadranskog kamena i mramora "u stečaju"</item>
      <item>VOS GALERIJA društvo s ograničenom odgovornošću za trgovinu i usluge</item>
      <item>TRLIN d.o.o. za trgovinu, najam i održavanje građevinskih strojeva</item>
      <item>4. ACO Građevinski elementi društvo s ograničenom odgovornošću za proizvodnju i prodaju građevinskih elemenata</item>
      <item>MILE MABIĆ</item>
      <item>NIKO AGUZIN</item>
      <item>DUBROVNIK - BABIN KUK dioničko društvo za hotelijersko-turističku djelatnost</item>
      <item>6. STAKLO PILETIĆ društvo s ograničenom odgovornošću za proizvodnju i trgovinu</item>
      <item>OGNJEN DABELIĆ</item>
      <item>SCHINDLER HRVATSKA d.o.o.</item>
      <item>14. KOLOR PROJEKT d.o.o. građevinarstvo, projektiranje, trgovina i cestovni promet</item>
      <item>Raiffeisenbank Austria d.d.</item>
      <item>KOMJATE za trgovinu i usluge društvo s ograničenom odgovornošću</item>
      <item>VINKA RADELJ</item>
      <item>7. JADRANKAMEN dioničko društvo, industrija jadranskog kamena i mramora "u stečaju"</item>
      <item>ZVONKO MUSULIN</item>
      <item>ERA-COMMERCE društvo s ograničenom odgovornošću za trgovinu i građevinarstvo</item>
      <item>KANZA društvo s ograničenom odgovornošću za trgovinu i usluge</item>
      <item>BOŽO RADOŠ</item>
      <item>STIPAN MATIĆ</item>
      <item>ELEKTRO LUX d.o.o. za trgovinu, turizam i usluge</item>
      <item>ELABORATUS d.o.o. za građenje</item>
      <item>MARKO TOKIĆ</item>
      <item>BRODOMERKUR trgovina i usluge, dioničko društvo</item>
      <item>ŽANA TRLIN</item>
      <item>KATIJA NJIRIĆ</item>
      <item>JURE PILJ</item>
      <item>TOMISLAV TOMIĆ</item>
      <item>PORSCHE LEASING društvo s ograničenom odgovornošću za leasing</item>
      <item>MARIJA GLUHAN</item>
      <item>13.MILJAN d.o.o. za graditeljstvo, trgovinu i usluge</item>
      <item>KANZA društvo s ograničenom odgovornošću za trgovinu i usluge</item>
      <item>ANKA MUHOBERAC</item>
      <item>MATE SRŠEN</item>
      <item>BRANKO KIRIN</item>
      <item>ANTE BURUM</item>
      <item>PETAR BATINOVIĆ</item>
      <item>MATO KORTIZIJA</item>
      <item>KAMEN dioničko društvo za proizvodnju i obradu kamena</item>
      <item>MISLAV PENJAK</item>
      <item>MAROJE BARČOT</item>
      <item>20. HTP INŽENJERING, d.o.o. za inženjering i konzalting - "u stečaju"</item>
      <item>SANITAT DUBROVNIK d.o.o. za komunalne djelatnosti</item>
      <item>9.ERCOM, društvo za trgovinu, turizam, export-import, d.o.o.</item>
      <item>GRAĐA dioničko društvo za trgovinu na veliko i malo</item>
      <item>DANIJELA IVANČIĆ</item>
      <item>TRAG d.o.o.</item>
      <item>MILENA BANJAN</item>
      <item>AKVAMONT d.o.o. za graditeljstvo</item>
      <item>DRAŽENKO BOROVAC</item>
      <item>IVAN GOLUŽA</item>
      <item>NENAD PEŠUT</item>
      <item>VLAHO BOŠKOVIĆ</item>
      <item>pun. Juraj Marušić</item>
      <item>Zdenko Kvesić</item>
      <item>pun. Tonći Šarić</item>
      <item>st.up. Maroje Stjepović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</item>
      <item>Tihan Hilje</item>
      <item>Odv. Vinkar Radelj</item>
      <item>pun. Miloš Balić</item>
    </derivirana_varijabla>
  </DomainObject.Predmet.SudioniciListNaziv>
  <DomainObject.Predmet.SudioniciListAdressOIB>
    <izvorni_sadrzaj>
      <item>ZORAN CVITKOVIĆ</item>
      <item>VALENTO ŠUTALO</item>
      <item>HYPO-LEASING KROATIEN, društvo za financiranje, d.o.o., OIB 87064273078, Koranska 16,10000 Zagreb</item>
      <item>10. SOKO IZGRADNJA OBJEKATA D.O.O. RADOČ-MOSTAR, Mostar</item>
      <item>GLAVICE D.O.O. OPUZEN, OIB 22576250015, Jadranska bb,20355 Opuzen</item>
      <item>Mercedes-Benz Leasing Hrvatska d.o.o. za leasing nekretnina, vozila i strojeva, OIB 17080997510, Kovinska 5,10000 Zagreb</item>
      <item>MARIO SUŠAC</item>
      <item>15. TECHNO CHEM D.O.O. ZAGREB, A. Šoljana 6,10000 Zagreb</item>
      <item>ŽDO ŽUPANIJE DUBR.-NERET. TIHAN HILJE</item>
      <item>KFK TEHNIKA d.o.o. za proizvodnju i trgovinu, OIB 01385778914, Vukomerečka Cesta 33/F,10000 Zagreb</item>
      <item>TONĆI RAKIGJIJA</item>
      <item>TADE KREŠO</item>
      <item>ANDRIJA BORAS</item>
      <item>MARKO PAVLINOVIĆ</item>
      <item>AIŠA SARIĆ</item>
      <item>SOCIETE GENERALE-SPLITSKA BANKA dioničko društvo, OIB 69326397242, Ruđera Boškovića 16,Split</item>
      <item>BORIS GLIGIĆ</item>
      <item>BORIS VRDOLJAK, Sukoišanska 4,21000 Split</item>
      <item>MARIO KAZNAČIĆ</item>
      <item>Proizvodnja građevinskog materijala RAGUSA d.d., OIB 68907889567, Vukovarska 17,Dubrovnik</item>
      <item>17. PASTOR INŽENJERING d.d., OIB 55598634637, Novačka 2,Brestovje- Rakitje</item>
      <item>8.KARIKA, d.o.o. za građenje, OIB 74342520552, Pujanke 34,21000 Split</item>
      <item>11. METALAC D.O.O. ŠIROKI BRIJEG,, šIROKI bRIJEG</item>
      <item>HORTING d.o.o. za proizvodnju, trgovinu i usluge, OIB 63734992522, Petra Hektorovića 44,Dubrovnik</item>
      <item>VINKA RADELJ</item>
      <item>GABRIJELA LOVRIĆ</item>
      <item>MILE MABIĆ</item>
      <item>DRACOMERX d.o.o., OIB 08658331098</item>
      <item>STJEPAN KUZMAN</item>
      <item>VIA MARKETING d.o.o. unutarnja i vanjska trgovina, OIB 94088981503, Ištvanićeva 7,10360 Sesvete</item>
      <item>TITANEKS društvo s ograničenom odgovornošću za rudarske i građevinske radove, OIB 79221887371, Koturaška 69,10000 Zagreb</item>
      <item>ZDENKO MERDŽAN</item>
      <item>DOMOFERM d.o.o. Zaprešić, OIB 52720139456, P. Devčića 63,10290 Zaprešić</item>
      <item>3. CEDING D.O.O. ŠIROKI BRIJEG, Novo naselje bb,Široki Brijeg</item>
      <item>DUBAC PROMET d.o.o. za promet, graditeljstvo i proizvodnju, OIB 02373377075, Dubac, Dočine bb,Mlini</item>
      <item>18. SIM GRADNJA d.o.o. za građenje, trgovinu i usluge, OIB 05170934873, Škorpikova 3 B,10000 Zagreb</item>
      <item>5. DRAGIĆ d.o.o. za građevinarstvo, trgovinu i usluge, OIB 87168163641, Biskupa Antuna Mandića 100,31400 Đakovo</item>
      <item>DORMA HUFPE AUSTRIA</item>
      <item>Raiffeisen Leasing društvo s ograničenom odgovornošću za posredovanje, OIB 75346450537, Radnička cesta 43,10000 Zagreb</item>
      <item>JAVNA VATROGASNA POSTROJBA METKOVIĆ, OIB 66165873172, Mostarska/bb,Metković</item>
      <item>JADRANKAMEN dioničko društvo, industrija jadranskog kamena i mramora "u stečaju", OIB 97012789464, Velo štroda 1,Pučišća</item>
      <item>VOS GALERIJA društvo s ograničenom odgovornošću za trgovinu i usluge, OIB 24459384077, Josipa Kosora 18,Dubrovnik</item>
      <item>TRLIN d.o.o. za trgovinu, najam i održavanje građevinskih strojeva, OIB 83381942673, Trg Hrv.Brat.Zaj. 2,Split</item>
      <item>4. ACO Građevinski elementi društvo s ograničenom odgovornošću za proizvodnju i prodaju građevinskih elemenata, OIB 25074288719, Radnička cesta 177,10000 Zagreb</item>
      <item>MILE MABIĆ</item>
      <item>NIKO AGUZIN</item>
      <item>DUBROVNIK - BABIN KUK dioničko društvo za hotelijersko-turističku djelatnost, OIB 85619845167, Dr. Ante Starčevića 45,Dubrovnik</item>
      <item>6. STAKLO PILETIĆ društvo s ograničenom odgovornošću za proizvodnju i trgovinu, OIB 09552305759, Velikopoljska 3,10000 Zagreb</item>
      <item>OGNJEN DABELIĆ</item>
      <item>SCHINDLER HRVATSKA d.o.o.</item>
      <item>14. KOLOR PROJEKT d.o.o. građevinarstvo, projektiranje, trgovina i cestovni promet, OIB 48832894361, Andrije Kačića Miošića 53/6,Metković</item>
      <item>Raiffeisenbank Austria d.d., OIB 53056966535, Petrinjska 59,10000 Zagreb</item>
      <item>KOMJATE za trgovinu i usluge društvo s ograničenom odgovornošću, OIB 92009564551, Komjate 9 A,21215 Kaštel Lukšić</item>
      <item>VINKA RADELJ</item>
      <item>7. JADRANKAMEN dioničko društvo, industrija jadranskog kamena i mramora "u stečaju", OIB 97012789464, Velo štroda 1,Pučišća</item>
      <item>ZVONKO MUSULIN</item>
      <item>ERA-COMMERCE društvo s ograničenom odgovornošću za trgovinu i građevinarstvo, OIB 28609792467, Splitska 44,Vrgorac</item>
      <item>KANZA društvo s ograničenom odgovornošću za trgovinu i usluge, OIB 68592654139, Hrvatske neovisnosti bb,21000 Split</item>
      <item>BOŽO RADOŠ</item>
      <item>STIPAN MATIĆ</item>
      <item>ELEKTRO LUX d.o.o. za trgovinu, turizam i usluge, OIB 23822973472, Bartola Kašića 23,Nova Mokošica</item>
      <item>ELABORATUS d.o.o. za građenje, OIB 20445512185, F. Vrančića 2,21000 Split</item>
      <item>MARKO TOKIĆ</item>
      <item>BRODOMERKUR trgovina i usluge, dioničko društvo, OIB 33956120458, Poljička Cesta 35,Split</item>
      <item>ŽANA TRLIN</item>
      <item>KATIJA NJIRIĆ</item>
      <item>JURE PILJ</item>
      <item>TOMISLAV TOMIĆ</item>
      <item>PORSCHE LEASING društvo s ograničenom odgovornošću za leasing, OIB 90275854576, Velimira Škorpika 21,10000 Zagreb</item>
      <item>MARIJA GLUHAN</item>
      <item>13.MILJAN d.o.o. za graditeljstvo, trgovinu i usluge, OIB 84978332804, Sigetje 18/II,10000 Zagreb</item>
      <item>KANZA društvo s ograničenom odgovornošću za trgovinu i usluge, OIB 68592654139, Grge Novaka 30,Split</item>
      <item>ANKA MUHOBERAC</item>
      <item>MATE SRŠEN</item>
      <item>BRANKO KIRIN</item>
      <item>ANTE BURUM</item>
      <item>PETAR BATINOVIĆ</item>
      <item>MATO KORTIZIJA</item>
      <item>KAMEN dioničko društvo za proizvodnju i obradu kamena, OIB 05937912798, tRG sLOBODE 2,52000 Pazin</item>
      <item>MISLAV PENJAK</item>
      <item>MAROJE BARČOT</item>
      <item>20. HTP INŽENJERING, d.o.o. za inženjering i konzalting - "u stečaju", OIB 55448665367, Ć. Carića 3,20000 Dubrovnik</item>
      <item>SANITAT DUBROVNIK d.o.o. za komunalne djelatnosti, OIB 99080716453, Ulica Marka Marojice 5,Dubrovnik</item>
      <item>9.ERCOM, društvo za trgovinu, turizam, export-import, d.o.o., OIB 59408647742, M. šetalište bb,21000 Split</item>
      <item>GRAĐA dioničko društvo za trgovinu na veliko i malo, OIB 75628884500, Vranjički put 2,Solin</item>
      <item>DANIJELA IVANČIĆ</item>
      <item>TRAG d.o.o.</item>
      <item>MILENA BANJAN</item>
      <item>AKVAMONT d.o.o. za graditeljstvo, OIB 05678625092, Malo selo 3,Ston</item>
      <item>DRAŽENKO BOROVAC</item>
      <item>IVAN GOLUŽA</item>
      <item>NENAD PEŠUT</item>
      <item>VLAHO BOŠKOVIĆ</item>
      <item>pun. Juraj Marušić</item>
      <item>Zdenko Kvesić</item>
      <item>pun. Tonći Šarić</item>
      <item>st.up. Maroje Stjepović, OIB 57640555089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Veljović, Dobrilina 9,52100 Pula</item>
      <item>Tihan Hilje</item>
      <item>Odv. Vinkar Radelj</item>
      <item>pun. Miloš Balić</item>
    </izvorni_sadrzaj>
    <derivirana_varijabla naziv="DomainObject.Predmet.SudioniciListAdressOIB_1">
      <item>ZORAN CVITKOVIĆ</item>
      <item>VALENTO ŠUTALO</item>
      <item>HYPO-LEASING KROATIEN, društvo za financiranje, d.o.o., OIB 87064273078, Koranska 16,10000 Zagreb</item>
      <item>10. SOKO IZGRADNJA OBJEKATA D.O.O. RADOČ-MOSTAR, Mostar</item>
      <item>GLAVICE D.O.O. OPUZEN, OIB 22576250015, Jadranska bb,20355 Opuzen</item>
      <item>Mercedes-Benz Leasing Hrvatska d.o.o. za leasing nekretnina, vozila i strojeva, OIB 17080997510, Kovinska 5,10000 Zagreb</item>
      <item>MARIO SUŠAC</item>
      <item>15. TECHNO CHEM D.O.O. ZAGREB, A. Šoljana 6,10000 Zagreb</item>
      <item>ŽDO ŽUPANIJE DUBR.-NERET. TIHAN HILJE</item>
      <item>KFK TEHNIKA d.o.o. za proizvodnju i trgovinu, OIB 01385778914, Vukomerečka Cesta 33/F,10000 Zagreb</item>
      <item>TONĆI RAKIGJIJA</item>
      <item>TADE KREŠO</item>
      <item>ANDRIJA BORAS</item>
      <item>MARKO PAVLINOVIĆ</item>
      <item>AIŠA SARIĆ</item>
      <item>SOCIETE GENERALE-SPLITSKA BANKA dioničko društvo, OIB 69326397242, Ruđera Boškovića 16,Split</item>
      <item>BORIS GLIGIĆ</item>
      <item>BORIS VRDOLJAK, Sukoišanska 4,21000 Split</item>
      <item>MARIO KAZNAČIĆ</item>
      <item>Proizvodnja građevinskog materijala RAGUSA d.d., OIB 68907889567, Vukovarska 17,Dubrovnik</item>
      <item>17. PASTOR INŽENJERING d.d., OIB 55598634637, Novačka 2,Brestovje- Rakitje</item>
      <item>8.KARIKA, d.o.o. za građenje, OIB 74342520552, Pujanke 34,21000 Split</item>
      <item>11. METALAC D.O.O. ŠIROKI BRIJEG,, šIROKI bRIJEG</item>
      <item>HORTING d.o.o. za proizvodnju, trgovinu i usluge, OIB 63734992522, Petra Hektorovića 44,Dubrovnik</item>
      <item>VINKA RADELJ</item>
      <item>GABRIJELA LOVRIĆ</item>
      <item>MILE MABIĆ</item>
      <item>DRACOMERX d.o.o., OIB 08658331098</item>
      <item>STJEPAN KUZMAN</item>
      <item>VIA MARKETING d.o.o. unutarnja i vanjska trgovina, OIB 94088981503, Ištvanićeva 7,10360 Sesvete</item>
      <item>TITANEKS društvo s ograničenom odgovornošću za rudarske i građevinske radove, OIB 79221887371, Koturaška 69,10000 Zagreb</item>
      <item>ZDENKO MERDŽAN</item>
      <item>DOMOFERM d.o.o. Zaprešić, OIB 52720139456, P. Devčića 63,10290 Zaprešić</item>
      <item>3. CEDING D.O.O. ŠIROKI BRIJEG, Novo naselje bb,Široki Brijeg</item>
      <item>DUBAC PROMET d.o.o. za promet, graditeljstvo i proizvodnju, OIB 02373377075, Dubac, Dočine bb,Mlini</item>
      <item>18. SIM GRADNJA d.o.o. za građenje, trgovinu i usluge, OIB 05170934873, Škorpikova 3 B,10000 Zagreb</item>
      <item>5. DRAGIĆ d.o.o. za građevinarstvo, trgovinu i usluge, OIB 87168163641, Biskupa Antuna Mandića 100,31400 Đakovo</item>
      <item>DORMA HUFPE AUSTRIA</item>
      <item>Raiffeisen Leasing društvo s ograničenom odgovornošću za posredovanje, OIB 75346450537, Radnička cesta 43,10000 Zagreb</item>
      <item>JAVNA VATROGASNA POSTROJBA METKOVIĆ, OIB 66165873172, Mostarska/bb,Metković</item>
      <item>JADRANKAMEN dioničko društvo, industrija jadranskog kamena i mramora "u stečaju", OIB 97012789464, Velo štroda 1,Pučišća</item>
      <item>VOS GALERIJA društvo s ograničenom odgovornošću za trgovinu i usluge, OIB 24459384077, Josipa Kosora 18,Dubrovnik</item>
      <item>TRLIN d.o.o. za trgovinu, najam i održavanje građevinskih strojeva, OIB 83381942673, Trg Hrv.Brat.Zaj. 2,Split</item>
      <item>4. ACO Građevinski elementi društvo s ograničenom odgovornošću za proizvodnju i prodaju građevinskih elemenata, OIB 25074288719, Radnička cesta 177,10000 Zagreb</item>
      <item>MILE MABIĆ</item>
      <item>NIKO AGUZIN</item>
      <item>DUBROVNIK - BABIN KUK dioničko društvo za hotelijersko-turističku djelatnost, OIB 85619845167, Dr. Ante Starčevića 45,Dubrovnik</item>
      <item>6. STAKLO PILETIĆ društvo s ograničenom odgovornošću za proizvodnju i trgovinu, OIB 09552305759, Velikopoljska 3,10000 Zagreb</item>
      <item>OGNJEN DABELIĆ</item>
      <item>SCHINDLER HRVATSKA d.o.o.</item>
      <item>14. KOLOR PROJEKT d.o.o. građevinarstvo, projektiranje, trgovina i cestovni promet, OIB 48832894361, Andrije Kačića Miošića 53/6,Metković</item>
      <item>Raiffeisenbank Austria d.d., OIB 53056966535, Petrinjska 59,10000 Zagreb</item>
      <item>KOMJATE za trgovinu i usluge društvo s ograničenom odgovornošću, OIB 92009564551, Komjate 9 A,21215 Kaštel Lukšić</item>
      <item>VINKA RADELJ</item>
      <item>7. JADRANKAMEN dioničko društvo, industrija jadranskog kamena i mramora "u stečaju", OIB 97012789464, Velo štroda 1,Pučišća</item>
      <item>ZVONKO MUSULIN</item>
      <item>ERA-COMMERCE društvo s ograničenom odgovornošću za trgovinu i građevinarstvo, OIB 28609792467, Splitska 44,Vrgorac</item>
      <item>KANZA društvo s ograničenom odgovornošću za trgovinu i usluge, OIB 68592654139, Hrvatske neovisnosti bb,21000 Split</item>
      <item>BOŽO RADOŠ</item>
      <item>STIPAN MATIĆ</item>
      <item>ELEKTRO LUX d.o.o. za trgovinu, turizam i usluge, OIB 23822973472, Bartola Kašića 23,Nova Mokošica</item>
      <item>ELABORATUS d.o.o. za građenje, OIB 20445512185, F. Vrančića 2,21000 Split</item>
      <item>MARKO TOKIĆ</item>
      <item>BRODOMERKUR trgovina i usluge, dioničko društvo, OIB 33956120458, Poljička Cesta 35,Split</item>
      <item>ŽANA TRLIN</item>
      <item>KATIJA NJIRIĆ</item>
      <item>JURE PILJ</item>
      <item>TOMISLAV TOMIĆ</item>
      <item>PORSCHE LEASING društvo s ograničenom odgovornošću za leasing, OIB 90275854576, Velimira Škorpika 21,10000 Zagreb</item>
      <item>MARIJA GLUHAN</item>
      <item>13.MILJAN d.o.o. za graditeljstvo, trgovinu i usluge, OIB 84978332804, Sigetje 18/II,10000 Zagreb</item>
      <item>KANZA društvo s ograničenom odgovornošću za trgovinu i usluge, OIB 68592654139, Grge Novaka 30,Split</item>
      <item>ANKA MUHOBERAC</item>
      <item>MATE SRŠEN</item>
      <item>BRANKO KIRIN</item>
      <item>ANTE BURUM</item>
      <item>PETAR BATINOVIĆ</item>
      <item>MATO KORTIZIJA</item>
      <item>KAMEN dioničko društvo za proizvodnju i obradu kamena, OIB 05937912798, tRG sLOBODE 2,52000 Pazin</item>
      <item>MISLAV PENJAK</item>
      <item>MAROJE BARČOT</item>
      <item>20. HTP INŽENJERING, d.o.o. za inženjering i konzalting - "u stečaju", OIB 55448665367, Ć. Carića 3,20000 Dubrovnik</item>
      <item>SANITAT DUBROVNIK d.o.o. za komunalne djelatnosti, OIB 99080716453, Ulica Marka Marojice 5,Dubrovnik</item>
      <item>9.ERCOM, društvo za trgovinu, turizam, export-import, d.o.o., OIB 59408647742, M. šetalište bb,21000 Split</item>
      <item>GRAĐA dioničko društvo za trgovinu na veliko i malo, OIB 75628884500, Vranjički put 2,Solin</item>
      <item>DANIJELA IVANČIĆ</item>
      <item>TRAG d.o.o.</item>
      <item>MILENA BANJAN</item>
      <item>AKVAMONT d.o.o. za graditeljstvo, OIB 05678625092, Malo selo 3,Ston</item>
      <item>DRAŽENKO BOROVAC</item>
      <item>IVAN GOLUŽA</item>
      <item>NENAD PEŠUT</item>
      <item>VLAHO BOŠKOVIĆ</item>
      <item>pun. Juraj Marušić</item>
      <item>Zdenko Kvesić</item>
      <item>pun. Tonći Šarić</item>
      <item>st.up. Maroje Stjepović, OIB 57640555089</item>
      <item>Marija Jerković</item>
      <item>odv. Nenad Pešut</item>
      <item>odv. Mihovil Jović</item>
      <item>Marina Maslek</item>
      <item>Zlatko Gregurić</item>
      <item>Zaj.odvj. ured Veljović,Borštner,Jelenković,Ibrahimović,Stanič, Bilić Komparić,Stojevska i Veljović, Dobrilina 9,52100 Pula</item>
      <item>Tihan Hilje</item>
      <item>Odv. Vinkar Radelj</item>
      <item>pun. Miloš Balić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87064273078</item>
      <item>, OIB null</item>
      <item>, OIB 22576250015</item>
      <item>, OIB 17080997510</item>
      <item>, OIB null</item>
      <item>, OIB null</item>
      <item>, OIB null</item>
      <item>, OIB 01385778914</item>
      <item>, OIB null</item>
      <item>, OIB null</item>
      <item>, OIB null</item>
      <item>, OIB null</item>
      <item>, OIB null</item>
      <item>, OIB 69326397242</item>
      <item>, OIB null</item>
      <item>, OIB null</item>
      <item>, OIB null</item>
      <item>, OIB 68907889567</item>
      <item>, OIB 55598634637</item>
      <item>, OIB 74342520552</item>
      <item>, OIB null</item>
      <item>, OIB 63734992522</item>
      <item>, OIB null</item>
      <item>, OIB null</item>
      <item>, OIB null</item>
      <item>, OIB 08658331098</item>
      <item>, OIB null</item>
      <item>, OIB 94088981503</item>
      <item>, OIB 79221887371</item>
      <item>, OIB null</item>
      <item>, OIB 52720139456</item>
      <item>, OIB null</item>
      <item>, OIB 02373377075</item>
      <item>, OIB 05170934873</item>
      <item>, OIB 87168163641</item>
      <item>, OIB null</item>
      <item>, OIB 75346450537</item>
      <item>, OIB 66165873172</item>
      <item>, OIB 97012789464</item>
      <item>, OIB 24459384077</item>
      <item>, OIB 83381942673</item>
      <item>, OIB 25074288719</item>
      <item>, OIB null</item>
      <item>, OIB null</item>
      <item>, OIB 85619845167</item>
      <item>, OIB 09552305759</item>
      <item>, OIB null</item>
      <item>, OIB null</item>
      <item>, OIB 48832894361</item>
      <item>, OIB 53056966535</item>
      <item>, OIB 92009564551</item>
      <item>, OIB null</item>
      <item>, OIB 97012789464</item>
      <item>, OIB null</item>
      <item>, OIB 28609792467</item>
      <item>, OIB 68592654139</item>
      <item>, OIB null</item>
      <item>, OIB null</item>
      <item>, OIB 23822973472</item>
      <item>, OIB 20445512185</item>
      <item>, OIB null</item>
      <item>, OIB 33956120458</item>
      <item>, OIB null</item>
      <item>, OIB null</item>
      <item>, OIB null</item>
      <item>, OIB null</item>
      <item>, OIB 90275854576</item>
      <item>, OIB null</item>
      <item>, OIB 84978332804</item>
      <item>, OIB 68592654139</item>
      <item>, OIB null</item>
      <item>, OIB null</item>
      <item>, OIB null</item>
      <item>, OIB null</item>
      <item>, OIB null</item>
      <item>, OIB null</item>
      <item>, OIB 05937912798</item>
      <item>, OIB null</item>
      <item>, OIB null</item>
      <item>, OIB 55448665367</item>
      <item>, OIB 99080716453</item>
      <item>, OIB 59408647742</item>
      <item>, OIB 75628884500</item>
      <item>, OIB null</item>
      <item>, OIB null</item>
      <item>, OIB null</item>
      <item>, OIB 05678625092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87064273078</item>
      <item>, OIB null</item>
      <item>, OIB 22576250015</item>
      <item>, OIB 17080997510</item>
      <item>, OIB null</item>
      <item>, OIB null</item>
      <item>, OIB null</item>
      <item>, OIB 01385778914</item>
      <item>, OIB null</item>
      <item>, OIB null</item>
      <item>, OIB null</item>
      <item>, OIB null</item>
      <item>, OIB null</item>
      <item>, OIB 69326397242</item>
      <item>, OIB null</item>
      <item>, OIB null</item>
      <item>, OIB null</item>
      <item>, OIB 68907889567</item>
      <item>, OIB 55598634637</item>
      <item>, OIB 74342520552</item>
      <item>, OIB null</item>
      <item>, OIB 63734992522</item>
      <item>, OIB null</item>
      <item>, OIB null</item>
      <item>, OIB null</item>
      <item>, OIB 08658331098</item>
      <item>, OIB null</item>
      <item>, OIB 94088981503</item>
      <item>, OIB 79221887371</item>
      <item>, OIB null</item>
      <item>, OIB 52720139456</item>
      <item>, OIB null</item>
      <item>, OIB 02373377075</item>
      <item>, OIB 05170934873</item>
      <item>, OIB 87168163641</item>
      <item>, OIB null</item>
      <item>, OIB 75346450537</item>
      <item>, OIB 66165873172</item>
      <item>, OIB 97012789464</item>
      <item>, OIB 24459384077</item>
      <item>, OIB 83381942673</item>
      <item>, OIB 25074288719</item>
      <item>, OIB null</item>
      <item>, OIB null</item>
      <item>, OIB 85619845167</item>
      <item>, OIB 09552305759</item>
      <item>, OIB null</item>
      <item>, OIB null</item>
      <item>, OIB 48832894361</item>
      <item>, OIB 53056966535</item>
      <item>, OIB 92009564551</item>
      <item>, OIB null</item>
      <item>, OIB 97012789464</item>
      <item>, OIB null</item>
      <item>, OIB 28609792467</item>
      <item>, OIB 68592654139</item>
      <item>, OIB null</item>
      <item>, OIB null</item>
      <item>, OIB 23822973472</item>
      <item>, OIB 20445512185</item>
      <item>, OIB null</item>
      <item>, OIB 33956120458</item>
      <item>, OIB null</item>
      <item>, OIB null</item>
      <item>, OIB null</item>
      <item>, OIB null</item>
      <item>, OIB 90275854576</item>
      <item>, OIB null</item>
      <item>, OIB 84978332804</item>
      <item>, OIB 68592654139</item>
      <item>, OIB null</item>
      <item>, OIB null</item>
      <item>, OIB null</item>
      <item>, OIB null</item>
      <item>, OIB null</item>
      <item>, OIB null</item>
      <item>, OIB 05937912798</item>
      <item>, OIB null</item>
      <item>, OIB null</item>
      <item>, OIB 55448665367</item>
      <item>, OIB 99080716453</item>
      <item>, OIB 59408647742</item>
      <item>, OIB 75628884500</item>
      <item>, OIB null</item>
      <item>, OIB null</item>
      <item>, OIB null</item>
      <item>, OIB 05678625092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410</properties:Words>
  <properties:Characters>2145</properties:Characters>
  <properties:Lines>82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2016-03-18T13:29:00Z</dcterms:created>
  <dc:creator>RH-TDU</dc:creator>
  <cp:lastModifiedBy>Mara Marčinko</cp:lastModifiedBy>
  <cp:lastPrinted>2016-03-18T13:40:00Z</cp:lastPrinted>
  <dcterms:modified xmlns:xsi="http://www.w3.org/2001/XMLSchema-instance" xsi:type="dcterms:W3CDTF">2016-03-18T13:42:00Z</dcterms:modified>
  <cp:revision>7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