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42b9" w14:paraId="81242b9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8463BA">
        <w:t>74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463BA">
        <w:t>OSCAR ZADAR</w:t>
      </w:r>
      <w:r w:rsidR="008463BA" w:rsidRPr="00FF60D5">
        <w:t xml:space="preserve"> d.o.o., Zadar, </w:t>
      </w:r>
      <w:r w:rsidR="008463BA">
        <w:t>Mihovila Klaića 4</w:t>
      </w:r>
      <w:r w:rsidR="008463BA" w:rsidRPr="00FF60D5">
        <w:t xml:space="preserve">, OIB: </w:t>
      </w:r>
      <w:r w:rsidR="008463BA">
        <w:t>92833497458</w:t>
      </w:r>
      <w:r>
        <w:t xml:space="preserve">, zastupanom po </w:t>
      </w:r>
      <w:r w:rsidR="00226979">
        <w:t>članu uprave</w:t>
      </w:r>
      <w:r>
        <w:t xml:space="preserve"> </w:t>
      </w:r>
      <w:r w:rsidR="008463BA">
        <w:t>Branku Bunguru</w:t>
      </w:r>
      <w:r w:rsidR="008463BA" w:rsidRPr="00FF60D5">
        <w:t xml:space="preserve"> iz </w:t>
      </w:r>
      <w:r w:rsidR="008463BA">
        <w:t>Pakoštana</w:t>
      </w:r>
      <w:r>
        <w:t xml:space="preserve">,  </w:t>
      </w:r>
      <w:r w:rsidR="005403F9">
        <w:t>29</w:t>
      </w:r>
      <w:r w:rsidR="00984003">
        <w:t xml:space="preserve">. </w:t>
      </w:r>
      <w:r w:rsidR="00BC0FE1">
        <w:t xml:space="preserve"> </w:t>
      </w:r>
      <w:r w:rsidR="007D5097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403F9">
        <w:rPr>
          <w:b/>
        </w:rPr>
        <w:t>19</w:t>
      </w:r>
      <w:r w:rsidR="00372EF1">
        <w:rPr>
          <w:b/>
        </w:rPr>
        <w:t xml:space="preserve">. </w:t>
      </w:r>
      <w:r w:rsidR="005403F9">
        <w:rPr>
          <w:b/>
        </w:rPr>
        <w:t>travnja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5403F9">
        <w:rPr>
          <w:b/>
        </w:rPr>
        <w:t>10</w:t>
      </w:r>
      <w:r w:rsidR="00DF0E12">
        <w:rPr>
          <w:b/>
        </w:rPr>
        <w:t>,</w:t>
      </w:r>
      <w:r w:rsidR="005403F9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8463BA">
        <w:t>Branko Bungur</w:t>
      </w:r>
      <w:r w:rsidR="008463BA" w:rsidRPr="00FF60D5">
        <w:t xml:space="preserve"> iz </w:t>
      </w:r>
      <w:r w:rsidR="008463BA">
        <w:t>Pakoštana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8463BA">
        <w:t>Branko Bungur</w:t>
      </w:r>
      <w:r w:rsidR="008463BA" w:rsidRPr="00FF60D5">
        <w:t xml:space="preserve"> iz </w:t>
      </w:r>
      <w:r w:rsidR="008463BA">
        <w:t>Pakoštana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8463BA">
        <w:t>OSCAR ZADAR</w:t>
      </w:r>
      <w:r w:rsidR="008463BA" w:rsidRPr="00FF60D5">
        <w:t xml:space="preserve"> d.o.o., 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92C42">
        <w:t>23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8463BA">
        <w:t>228</w:t>
      </w:r>
      <w:r>
        <w:t>.</w:t>
      </w:r>
      <w:r w:rsidR="008463BA">
        <w:t>178</w:t>
      </w:r>
      <w:r>
        <w:t>,</w:t>
      </w:r>
      <w:r w:rsidR="008463BA">
        <w:t>20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8463BA">
        <w:t>četvero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5403F9">
        <w:t>29</w:t>
      </w:r>
      <w:r w:rsidR="00984003">
        <w:t xml:space="preserve">. </w:t>
      </w:r>
      <w:r w:rsidR="007D5097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A41626" w:rsidP="00881E84" w:rsidR="00A576FE">
      <w:r>
        <w:t>Za točnost otpravka – ovlašteni službenik</w:t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8463BA">
        <w:t>Branko Bungur iz Pakoštana</w:t>
      </w:r>
      <w:r w:rsidR="008463BA" w:rsidRPr="0010055C">
        <w:t xml:space="preserve">, </w:t>
      </w:r>
      <w:r w:rsidR="008463BA">
        <w:t>Kraljice Jelene 17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0610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7781E">
      <w:t>7</w:t>
    </w:r>
    <w:r w:rsidR="008463BA">
      <w:t>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0B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228178.20</izvorni_sadrzaj>
    <derivirana_varijabla naziv="DomainObject.Predmet.TrenutnaVrijednost_1">228178.20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</izvorni_sadrzaj>
    <derivirana_varijabla naziv="DomainObject.Predmet.SudioniciListNaziv_1">
      <item>FINA</item>
      <item>OSCAR ZADAR d.o.o. za proizvodnju i usluge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</izvorni_sadrzaj>
    <derivirana_varijabla naziv="DomainObject.Predmet.SudioniciListAdressOIB_1">
      <item>FINA, OIB 85821130368</item>
      <item>OSCAR ZADAR d.o.o. za proizvodnju i usluge, OIB 92833497458, Mihovila Klaića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</izvorni_sadrzaj>
    <derivirana_varijabla naziv="DomainObject.Predmet.SudioniciListNazivOIB_1">
      <item>, OIB 85821130368</item>
      <item>, OIB 92833497458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A24BF-0348-4D2B-A164-5F6240A31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2349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2018-03-29T07:58:00Z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(1St-74-18-4 -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