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70fc" w14:paraId="0fb70fc" w:rsidRDefault="00492FC6" w:rsidP="00E87D86" w:rsidR="00492FC6" w:rsidRPr="004541AD">
      <w:pPr>
        <w:jc w:val="both"/>
        <w15:collapsed w:val="false"/>
      </w:pPr>
      <w:bookmarkStart w:name="_GoBack" w:id="0"/>
      <w:bookmarkEnd w:id="0"/>
    </w:p>
    <w:p w:rsidRDefault="00492FC6" w:rsidP="00E87D86" w:rsidR="00492FC6" w:rsidRPr="004541AD">
      <w:pPr>
        <w:jc w:val="both"/>
      </w:pPr>
    </w:p>
    <w:p w:rsidRDefault="00492FC6" w:rsidP="00E87D86" w:rsidR="00492FC6" w:rsidRPr="004541AD">
      <w:pPr>
        <w:jc w:val="both"/>
        <w:rPr>
          <w:bCs/>
        </w:rPr>
      </w:pPr>
    </w:p>
    <w:p w:rsidRDefault="00492FC6" w:rsidP="00E87D86" w:rsidR="00492FC6" w:rsidRPr="004541AD">
      <w:pPr>
        <w:jc w:val="both"/>
        <w:rPr>
          <w:bCs/>
        </w:rPr>
      </w:pPr>
    </w:p>
    <w:p w:rsidRDefault="00492FC6" w:rsidP="00E87D86" w:rsidR="00492FC6" w:rsidRPr="004541AD">
      <w:pPr>
        <w:jc w:val="both"/>
        <w:rPr>
          <w:b/>
          <w:bCs/>
        </w:rPr>
      </w:pPr>
      <w:r w:rsidRPr="004541AD">
        <w:rPr>
          <w:b/>
          <w:bCs/>
        </w:rPr>
        <w:t>REPUBLIKA HRVATSKA</w:t>
      </w:r>
    </w:p>
    <w:p w:rsidRDefault="00492FC6" w:rsidP="00E87D86" w:rsidR="00492FC6" w:rsidRPr="004541AD">
      <w:pPr>
        <w:jc w:val="both"/>
        <w:rPr>
          <w:b/>
          <w:bCs/>
        </w:rPr>
      </w:pPr>
      <w:r w:rsidRPr="004541AD">
        <w:rPr>
          <w:b/>
          <w:bCs/>
        </w:rPr>
        <w:t>TRGOVAČKI SUD U ZADRU</w:t>
      </w:r>
    </w:p>
    <w:p w:rsidRDefault="00492FC6" w:rsidP="00FC1537" w:rsidR="00492FC6" w:rsidRPr="004541AD">
      <w:pPr>
        <w:rPr>
          <w:b/>
        </w:rPr>
      </w:pPr>
      <w:r w:rsidRPr="004541AD">
        <w:rPr>
          <w:b/>
        </w:rPr>
        <w:t>Dr. Franje Tuđmana 35</w:t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</w:p>
    <w:p w:rsidRDefault="00492FC6" w:rsidP="00E87D86" w:rsidR="00492FC6" w:rsidRPr="004541AD">
      <w:pPr>
        <w:jc w:val="both"/>
        <w:rPr>
          <w:b/>
        </w:rPr>
      </w:pP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</w:p>
    <w:p w:rsidRDefault="00492FC6" w:rsidP="00FC1537" w:rsidR="00492FC6" w:rsidRPr="004541AD">
      <w:pPr>
        <w:jc w:val="center"/>
        <w:rPr>
          <w:b/>
        </w:rPr>
      </w:pPr>
      <w:r w:rsidRPr="004541AD">
        <w:rPr>
          <w:b/>
        </w:rPr>
        <w:t>R E P U B L I K A   H R V A T S K A</w:t>
      </w:r>
    </w:p>
    <w:p w:rsidRDefault="00492FC6" w:rsidP="00E87D86" w:rsidR="00492FC6" w:rsidRPr="004541AD">
      <w:pPr>
        <w:rPr>
          <w:b/>
        </w:rPr>
      </w:pPr>
    </w:p>
    <w:p w:rsidRDefault="00492FC6" w:rsidP="001F7D4E" w:rsidR="00492FC6" w:rsidRPr="004541AD">
      <w:pPr>
        <w:jc w:val="center"/>
        <w:rPr>
          <w:b/>
        </w:rPr>
      </w:pPr>
      <w:r w:rsidRPr="004541AD">
        <w:rPr>
          <w:b/>
        </w:rPr>
        <w:t>O G L A S</w:t>
      </w:r>
    </w:p>
    <w:p w:rsidRDefault="00492FC6" w:rsidP="001F7D4E" w:rsidR="00492FC6" w:rsidRPr="004541AD">
      <w:pPr>
        <w:jc w:val="center"/>
      </w:pPr>
    </w:p>
    <w:p w:rsidRDefault="006B6144" w:rsidP="0071348A" w:rsidR="00492FC6" w:rsidRPr="004541AD">
      <w:pPr>
        <w:ind w:firstLine="720"/>
        <w:jc w:val="both"/>
      </w:pPr>
      <w:r w:rsidRPr="004541AD">
        <w:t xml:space="preserve">Trgovački sud u Zadru, </w:t>
      </w:r>
      <w:r w:rsidR="00492FC6" w:rsidRPr="004541AD">
        <w:t>OIB:</w:t>
      </w:r>
      <w:r w:rsidR="00492FC6" w:rsidRPr="004541AD">
        <w:rPr>
          <w:lang w:eastAsia="hr-HR"/>
        </w:rPr>
        <w:t>39670464653</w:t>
      </w:r>
      <w:r w:rsidRPr="004541AD">
        <w:rPr>
          <w:lang w:eastAsia="hr-HR"/>
        </w:rPr>
        <w:t>,</w:t>
      </w:r>
      <w:r w:rsidR="00492FC6" w:rsidRPr="004541AD">
        <w:t xml:space="preserve"> </w:t>
      </w:r>
      <w:r w:rsidR="0071348A">
        <w:t>po</w:t>
      </w:r>
      <w:r w:rsidR="001F7723" w:rsidRPr="004541AD">
        <w:t xml:space="preserve"> sutkinji Ani Markač</w:t>
      </w:r>
      <w:r w:rsidR="00492FC6" w:rsidRPr="004541AD">
        <w:t xml:space="preserve">, u skraćenom stečajnom postupku nad dužnikom </w:t>
      </w:r>
      <w:r w:rsidR="00170F93">
        <w:t>YAREMENKO d.o.o., OIB: 33033628510 sa sjedištem u Lozica 101, 22203 Rogoznica</w:t>
      </w:r>
      <w:r w:rsidR="00492FC6" w:rsidRPr="004541AD">
        <w:t>, povodom zahtjeva Financijske agencije, RC Split, Podružnica</w:t>
      </w:r>
      <w:r w:rsidR="00833870">
        <w:t xml:space="preserve"> Šibeni</w:t>
      </w:r>
      <w:r w:rsidR="00170F93">
        <w:t>k</w:t>
      </w:r>
      <w:r w:rsidR="00177D91" w:rsidRPr="004541AD">
        <w:t xml:space="preserve"> </w:t>
      </w:r>
      <w:r w:rsidR="00492FC6" w:rsidRPr="004541AD">
        <w:t xml:space="preserve">od dana </w:t>
      </w:r>
      <w:r w:rsidR="00170F93">
        <w:t>10</w:t>
      </w:r>
      <w:r w:rsidR="006E130A" w:rsidRPr="004541AD">
        <w:t xml:space="preserve">. ožujka </w:t>
      </w:r>
      <w:r w:rsidR="00492FC6" w:rsidRPr="004541AD">
        <w:t xml:space="preserve">2016., dana </w:t>
      </w:r>
      <w:r w:rsidR="00F56F88" w:rsidRPr="004541AD">
        <w:t>1</w:t>
      </w:r>
      <w:r w:rsidR="0071348A">
        <w:t>5</w:t>
      </w:r>
      <w:r w:rsidR="00F56F88" w:rsidRPr="004541AD">
        <w:t>. travnja</w:t>
      </w:r>
      <w:r w:rsidR="0086565C" w:rsidRPr="004541AD">
        <w:t xml:space="preserve"> </w:t>
      </w:r>
      <w:r w:rsidR="00492FC6" w:rsidRPr="004541AD">
        <w:t xml:space="preserve">2016., objavio je </w:t>
      </w:r>
    </w:p>
    <w:p w:rsidRDefault="00492FC6" w:rsidP="00E87D86" w:rsidR="00492FC6" w:rsidRPr="004541AD">
      <w:pPr>
        <w:ind w:firstLine="720"/>
        <w:jc w:val="both"/>
      </w:pPr>
    </w:p>
    <w:p w:rsidRDefault="00DB0F04" w:rsidP="00DB0F04" w:rsidR="00492FC6" w:rsidRPr="004541AD">
      <w:pPr>
        <w:ind w:firstLine="720" w:left="2820"/>
        <w:rPr>
          <w:b/>
        </w:rPr>
      </w:pPr>
      <w:r w:rsidRPr="004541AD">
        <w:rPr>
          <w:b/>
        </w:rPr>
        <w:t xml:space="preserve">          </w:t>
      </w:r>
      <w:r w:rsidR="00492FC6" w:rsidRPr="004541AD">
        <w:rPr>
          <w:b/>
        </w:rPr>
        <w:t>o g l a s</w:t>
      </w:r>
    </w:p>
    <w:p w:rsidRDefault="00492FC6" w:rsidP="000175CB" w:rsidR="00492FC6" w:rsidRPr="004541AD">
      <w:pPr>
        <w:jc w:val="both"/>
      </w:pPr>
    </w:p>
    <w:p w:rsidRDefault="00492FC6" w:rsidP="00A90D63" w:rsidR="00492FC6" w:rsidRPr="004541AD">
      <w:pPr>
        <w:ind w:firstLine="315"/>
        <w:jc w:val="both"/>
      </w:pPr>
      <w:r w:rsidRPr="004541AD">
        <w:tab/>
        <w:t xml:space="preserve">1.  Utvrđuje se da ukupni iznos evidentiranog duga </w:t>
      </w:r>
      <w:r w:rsidR="00170F93">
        <w:t>YAREMENKO d.o.o., OIB: 33033628510 sa sjedištem u Lozica 101, 22203 Rogoznica</w:t>
      </w:r>
      <w:r w:rsidR="00E56453" w:rsidRPr="004541AD">
        <w:t xml:space="preserve">, </w:t>
      </w:r>
      <w:r w:rsidRPr="004541AD">
        <w:t xml:space="preserve">iznosi </w:t>
      </w:r>
      <w:r w:rsidR="00170F93">
        <w:t>7.357,17</w:t>
      </w:r>
      <w:r w:rsidRPr="004541AD">
        <w:t xml:space="preserve"> kn. </w:t>
      </w:r>
    </w:p>
    <w:p w:rsidRDefault="00492FC6" w:rsidP="00E87D86" w:rsidR="00492FC6" w:rsidRPr="004541AD">
      <w:pPr>
        <w:jc w:val="both"/>
      </w:pPr>
    </w:p>
    <w:p w:rsidRDefault="00492FC6" w:rsidP="00DB29FF" w:rsidR="008470FB" w:rsidRPr="004541AD">
      <w:pPr>
        <w:jc w:val="both"/>
      </w:pPr>
      <w:r w:rsidRPr="004541AD">
        <w:tab/>
        <w:t>2.  Poziva se osob</w:t>
      </w:r>
      <w:r w:rsidR="00027C66" w:rsidRPr="004541AD">
        <w:t>a</w:t>
      </w:r>
      <w:r w:rsidRPr="004541AD">
        <w:t xml:space="preserve"> ovlašten</w:t>
      </w:r>
      <w:r w:rsidR="00027C66" w:rsidRPr="004541AD">
        <w:t>a</w:t>
      </w:r>
      <w:r w:rsidRPr="004541AD">
        <w:t xml:space="preserve"> po zakonu za zastupanje </w:t>
      </w:r>
      <w:r w:rsidR="00963FD0" w:rsidRPr="004541AD">
        <w:t xml:space="preserve">označenog </w:t>
      </w:r>
      <w:r w:rsidRPr="004541AD">
        <w:t>dužnika</w:t>
      </w:r>
      <w:r w:rsidR="00027C66" w:rsidRPr="004541AD">
        <w:t xml:space="preserve"> </w:t>
      </w:r>
      <w:r w:rsidR="007342F2">
        <w:t>MIKHAIL YAREMENKO, Rusija, Jaroslavska oblast, Pereslov Zaleskij, Moslovski pereulok dom 20,</w:t>
      </w:r>
      <w:r w:rsidRPr="004541AD">
        <w:t xml:space="preserve"> da u roku od 15 (petnaest) dana od dana objave ovog oglasa na e-oglasnoj ploči suda podnes</w:t>
      </w:r>
      <w:r w:rsidR="00027C66" w:rsidRPr="004541AD">
        <w:t xml:space="preserve">e </w:t>
      </w:r>
      <w:r w:rsidRPr="004541AD">
        <w:t>Trgovačkom sudu u Zadru javnobilježnički ovjerovljen popis imovine dužnika i obveza na propisanom obrascu.</w:t>
      </w:r>
    </w:p>
    <w:p w:rsidRDefault="00DB0F04" w:rsidP="00DB0F04" w:rsidR="00DB0F04" w:rsidRPr="004541AD">
      <w:pPr>
        <w:jc w:val="both"/>
      </w:pPr>
    </w:p>
    <w:p w:rsidRDefault="008470FB" w:rsidP="008470FB" w:rsidR="008470FB" w:rsidRPr="004541AD">
      <w:pPr>
        <w:jc w:val="both"/>
      </w:pPr>
      <w:r w:rsidRPr="004541AD"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541AD">
      <w:pPr>
        <w:jc w:val="both"/>
      </w:pPr>
    </w:p>
    <w:p w:rsidRDefault="008470FB" w:rsidP="00504AD9" w:rsidR="008470FB" w:rsidRPr="004541AD">
      <w:pPr>
        <w:jc w:val="both"/>
      </w:pPr>
      <w:r w:rsidRPr="004541AD">
        <w:tab/>
        <w:t xml:space="preserve">4. Temeljem čl. 430. i čl. 431. SZ-a pozivaju se vjerovnici dužnika </w:t>
      </w:r>
      <w:r w:rsidR="007342F2">
        <w:t>YAREMENKO d.o.o., OIB: 33033628510 sa sjedištem u Lozica 101, 22203 Rogoznica</w:t>
      </w:r>
      <w:r w:rsidRPr="004541AD">
        <w:t xml:space="preserve">, da najkasnije u roku od </w:t>
      </w:r>
      <w:r w:rsidRPr="004541AD">
        <w:rPr>
          <w:bCs/>
        </w:rPr>
        <w:t>45 (četrdesetpet)</w:t>
      </w:r>
      <w:r w:rsidRPr="004541AD">
        <w:t xml:space="preserve"> dana od dana objave oglasa na e-oglasnoj ploči suda, predlože otvaranje stečajnog postupka nad dužnikom </w:t>
      </w:r>
      <w:r w:rsidR="007342F2">
        <w:t>YAREMENKO d.o.o., OIB: 33033628510 sa sjedištem u Lozica 101, 22203 Rogoznica</w:t>
      </w:r>
      <w:r w:rsidR="002761CF" w:rsidRPr="004541AD">
        <w:t>.</w:t>
      </w:r>
    </w:p>
    <w:p w:rsidRDefault="008470FB" w:rsidP="008470FB" w:rsidR="008470FB" w:rsidRPr="004541AD">
      <w:pPr>
        <w:jc w:val="both"/>
      </w:pPr>
    </w:p>
    <w:p w:rsidRDefault="008470FB" w:rsidP="008470FB" w:rsidR="008470FB" w:rsidRPr="004541AD">
      <w:pPr>
        <w:ind w:firstLine="708"/>
        <w:jc w:val="both"/>
      </w:pPr>
      <w:r w:rsidRPr="004541AD"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41AD">
          <w:t>431. st</w:t>
        </w:r>
      </w:smartTag>
      <w:r w:rsidRPr="004541AD"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41AD">
      <w:pPr>
        <w:ind w:firstLine="708"/>
        <w:jc w:val="both"/>
      </w:pPr>
    </w:p>
    <w:p w:rsidRDefault="006C6DE3" w:rsidP="0071348A" w:rsidR="002F194E" w:rsidRPr="004541AD">
      <w:pPr>
        <w:ind w:firstLine="708"/>
        <w:jc w:val="center"/>
        <w:rPr>
          <w:rFonts w:eastAsia="Calibri"/>
        </w:rPr>
      </w:pPr>
      <w:r w:rsidRPr="004541AD">
        <w:t xml:space="preserve">U Zadru, </w:t>
      </w:r>
      <w:r w:rsidR="00F56F88" w:rsidRPr="004541AD">
        <w:t>1</w:t>
      </w:r>
      <w:r w:rsidR="0071348A">
        <w:t>5</w:t>
      </w:r>
      <w:r w:rsidR="00F56F88" w:rsidRPr="004541AD">
        <w:t>. travnja</w:t>
      </w:r>
      <w:r w:rsidRPr="004541AD">
        <w:t xml:space="preserve"> </w:t>
      </w:r>
      <w:r w:rsidR="002F194E" w:rsidRPr="004541AD">
        <w:t>2016.</w:t>
      </w:r>
    </w:p>
    <w:p w:rsidRDefault="00492FC6" w:rsidP="000175CB" w:rsidR="00492FC6" w:rsidRPr="004541AD"/>
    <w:p w:rsidRDefault="00574B92" w:rsidP="00574B92" w:rsidR="00574B92" w:rsidRPr="004541AD">
      <w:pPr>
        <w:jc w:val="right"/>
      </w:pPr>
      <w:r w:rsidRPr="004541AD">
        <w:t>Sutkinja</w:t>
      </w:r>
    </w:p>
    <w:p w:rsidRDefault="00574B92" w:rsidP="00DB0F04" w:rsidR="00DB0F04" w:rsidRPr="004541AD">
      <w:pPr>
        <w:jc w:val="right"/>
      </w:pPr>
      <w:r w:rsidRPr="004541AD">
        <w:t xml:space="preserve">Ana Markač </w:t>
      </w:r>
    </w:p>
    <w:p w:rsidRDefault="00833870" w:rsidP="00DB0F04" w:rsidR="00833870"/>
    <w:p w:rsidRDefault="00833870" w:rsidP="00DB0F04" w:rsidR="00833870"/>
    <w:p w:rsidRDefault="00492FC6" w:rsidP="00DB0F04" w:rsidR="00492FC6" w:rsidRPr="004541AD">
      <w:r w:rsidRPr="004541AD">
        <w:lastRenderedPageBreak/>
        <w:t>DNA:</w:t>
      </w:r>
    </w:p>
    <w:p w:rsidRDefault="00492FC6" w:rsidP="00DB0F04" w:rsidR="00492FC6" w:rsidRPr="004541AD">
      <w:pPr>
        <w:jc w:val="both"/>
      </w:pPr>
      <w:r w:rsidRPr="004541AD">
        <w:t>1. e-oglasna ploča suda</w:t>
      </w:r>
    </w:p>
    <w:p w:rsidRDefault="008470FB" w:rsidP="004541AD" w:rsidR="00492FC6" w:rsidRPr="004541AD">
      <w:pPr>
        <w:jc w:val="both"/>
      </w:pPr>
      <w:r w:rsidRPr="004541AD">
        <w:t>2</w:t>
      </w:r>
      <w:r w:rsidR="00492FC6" w:rsidRPr="004541AD">
        <w:t>. u spis</w:t>
      </w:r>
    </w:p>
    <w:sectPr w:rsidSect="000175CB" w:rsidR="00492FC6" w:rsidRPr="004541AD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42768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833870" w:rsidR="00833870" w:rsidRPr="000175CB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542768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</w:r>
    <w:r w:rsidR="00833870" w:rsidRPr="000175CB">
      <w:rPr>
        <w:sz w:val="22"/>
        <w:szCs w:val="22"/>
      </w:rPr>
      <w:t xml:space="preserve">Poslovni broj: </w:t>
    </w:r>
    <w:r w:rsidR="00833870">
      <w:rPr>
        <w:sz w:val="22"/>
        <w:szCs w:val="22"/>
      </w:rPr>
      <w:t>2</w:t>
    </w:r>
    <w:r w:rsidR="00833870" w:rsidRPr="000175CB">
      <w:rPr>
        <w:sz w:val="22"/>
        <w:szCs w:val="22"/>
      </w:rPr>
      <w:t xml:space="preserve"> St-</w:t>
    </w:r>
    <w:r w:rsidR="00833870">
      <w:rPr>
        <w:sz w:val="22"/>
        <w:szCs w:val="22"/>
      </w:rPr>
      <w:t>3</w:t>
    </w:r>
    <w:r w:rsidR="00170F93">
      <w:rPr>
        <w:sz w:val="22"/>
        <w:szCs w:val="22"/>
      </w:rPr>
      <w:t>51</w:t>
    </w:r>
    <w:r w:rsidR="00833870">
      <w:rPr>
        <w:sz w:val="22"/>
        <w:szCs w:val="22"/>
      </w:rPr>
      <w:t>/16-6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170F93">
      <w:rPr>
        <w:sz w:val="22"/>
        <w:szCs w:val="22"/>
      </w:rPr>
      <w:t>351</w:t>
    </w:r>
    <w:r w:rsidR="00F56F88">
      <w:rPr>
        <w:sz w:val="22"/>
        <w:szCs w:val="22"/>
      </w:rPr>
      <w:t>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27C66"/>
    <w:rsid w:val="00041F25"/>
    <w:rsid w:val="00051225"/>
    <w:rsid w:val="000E2034"/>
    <w:rsid w:val="00120DFA"/>
    <w:rsid w:val="00132B5C"/>
    <w:rsid w:val="0014391C"/>
    <w:rsid w:val="00170F93"/>
    <w:rsid w:val="00172D90"/>
    <w:rsid w:val="00177D91"/>
    <w:rsid w:val="001A449D"/>
    <w:rsid w:val="001B1A98"/>
    <w:rsid w:val="001B4621"/>
    <w:rsid w:val="001F7723"/>
    <w:rsid w:val="001F7D4E"/>
    <w:rsid w:val="00260D65"/>
    <w:rsid w:val="002761CF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541AD"/>
    <w:rsid w:val="00477976"/>
    <w:rsid w:val="00492FC6"/>
    <w:rsid w:val="004D697C"/>
    <w:rsid w:val="004E1DC0"/>
    <w:rsid w:val="004F1927"/>
    <w:rsid w:val="00504AD9"/>
    <w:rsid w:val="00510F67"/>
    <w:rsid w:val="00542768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348A"/>
    <w:rsid w:val="00714E3B"/>
    <w:rsid w:val="0071645D"/>
    <w:rsid w:val="00732ED6"/>
    <w:rsid w:val="007342F2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33870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6429"/>
    <w:rsid w:val="00F008C8"/>
    <w:rsid w:val="00F127D5"/>
    <w:rsid w:val="00F156AC"/>
    <w:rsid w:val="00F205A6"/>
    <w:rsid w:val="00F46E88"/>
    <w:rsid w:val="00F56F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7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7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7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7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7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7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7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7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St-351/2016</izvorni_sadrzaj>
    <derivirana_varijabla naziv="DomainObject.Predmet.OznakaBroj_1">St-351/2016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YAREMENKO d.o.o. za trgovinu i poslovanje nekretninama</izvorni_sadrzaj>
    <derivirana_varijabla naziv="DomainObject.Predmet.ProtustrankaFormated_1">  YAREMENKO d.o.o. za trgovinu i poslovanje nekretninama</derivirana_varijabla>
  </DomainObject.Predmet.ProtustrankaFormated>
  <DomainObject.Predmet.ProtustrankaFormatedOIB>
    <izvorni_sadrzaj>  YAREMENKO d.o.o. za trgovinu i poslovanje nekretninama, OIB 33033628510</izvorni_sadrzaj>
    <derivirana_varijabla naziv="DomainObject.Predmet.ProtustrankaFormatedOIB_1">  YAREMENKO d.o.o. za trgovinu i poslovanje nekretninama, OIB 33033628510</derivirana_varijabla>
  </DomainObject.Predmet.ProtustrankaFormatedOIB>
  <DomainObject.Predmet.ProtustrankaFormatedWithAdress>
    <izvorni_sadrzaj> YAREMENKO d.o.o. za trgovinu i poslovanje nekretninama, Lozica 101, 22202 Rogoznica</izvorni_sadrzaj>
    <derivirana_varijabla naziv="DomainObject.Predmet.ProtustrankaFormatedWithAdress_1"> YAREMENKO d.o.o. za trgovinu i poslovanje nekretninama, Lozica 101, 22202 Rogoznica</derivirana_varijabla>
  </DomainObject.Predmet.ProtustrankaFormatedWithAdress>
  <DomainObject.Predmet.ProtustrankaFormatedWithAdressOIB>
    <izvorni_sadrzaj> YAREMENKO d.o.o. za trgovinu i poslovanje nekretninama, OIB 33033628510, Lozica 101, 22202 Rogoznica</izvorni_sadrzaj>
    <derivirana_varijabla naziv="DomainObject.Predmet.ProtustrankaFormatedWithAdressOIB_1"> YAREMENKO d.o.o. za trgovinu i poslovanje nekretninama, OIB 33033628510, Lozica 101, 22202 Rogoznica</derivirana_varijabla>
  </DomainObject.Predmet.ProtustrankaFormatedWithAdressOIB>
  <DomainObject.Predmet.ProtustrankaWithAdress>
    <izvorni_sadrzaj>YAREMENKO d.o.o. za trgovinu i poslovanje nekretninama Lozica 101, 22202 Rogoznica</izvorni_sadrzaj>
    <derivirana_varijabla naziv="DomainObject.Predmet.ProtustrankaWithAdress_1">YAREMENKO d.o.o. za trgovinu i poslovanje nekretninama Lozica 101, 22202 Rogoznica</derivirana_varijabla>
  </DomainObject.Predmet.ProtustrankaWithAdress>
  <DomainObject.Predmet.ProtustrankaWithAdressOIB>
    <izvorni_sadrzaj>YAREMENKO d.o.o. za trgovinu i poslovanje nekretninama, OIB 33033628510, Lozica 101, 22202 Rogoznica</izvorni_sadrzaj>
    <derivirana_varijabla naziv="DomainObject.Predmet.ProtustrankaWithAdressOIB_1">YAREMENKO d.o.o. za trgovinu i poslovanje nekretninama, OIB 33033628510, Lozica 101, 22202 Rogoznica</derivirana_varijabla>
  </DomainObject.Predmet.ProtustrankaWithAdressOIB>
  <DomainObject.Predmet.ProtustrankaNazivFormated>
    <izvorni_sadrzaj>YAREMENKO d.o.o. za trgovinu i poslovanje nekretninama</izvorni_sadrzaj>
    <derivirana_varijabla naziv="DomainObject.Predmet.ProtustrankaNazivFormated_1">YAREMENKO d.o.o. za trgovinu i poslovanje nekretninama</derivirana_varijabla>
  </DomainObject.Predmet.ProtustrankaNazivFormated>
  <DomainObject.Predmet.ProtustrankaNazivFormatedOIB>
    <izvorni_sadrzaj>YAREMENKO d.o.o. za trgovinu i poslovanje nekretninama, OIB 33033628510</izvorni_sadrzaj>
    <derivirana_varijabla naziv="DomainObject.Predmet.ProtustrankaNazivFormatedOIB_1">YAREMENKO d.o.o. za trgovinu i poslovanje nekretninama, OIB 33033628510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YAREMENKO d.o.o. za trgovinu i poslovanje nekretninama</item>
    </izvorni_sadrzaj>
    <derivirana_varijabla naziv="DomainObject.Predmet.ProtuStrankaListFormated_1">
      <item>YAREMENKO d.o.o. za trgovinu i poslovanje nekretninama</item>
    </derivirana_varijabla>
  </DomainObject.Predmet.ProtuStrankaListFormated>
  <DomainObject.Predmet.ProtuStrankaListFormatedOIB>
    <izvorni_sadrzaj>
      <item>YAREMENKO d.o.o. za trgovinu i poslovanje nekretninama, OIB 33033628510</item>
    </izvorni_sadrzaj>
    <derivirana_varijabla naziv="DomainObject.Predmet.ProtuStrankaListFormatedOIB_1">
      <item>YAREMENKO d.o.o. za trgovinu i poslovanje nekretninama, OIB 33033628510</item>
    </derivirana_varijabla>
  </DomainObject.Predmet.ProtuStrankaListFormatedOIB>
  <DomainObject.Predmet.ProtuStrankaListFormatedWithAdress>
    <izvorni_sadrzaj>
      <item>YAREMENKO d.o.o. za trgovinu i poslovanje nekretninama, Lozica 101, 22202 Rogoznica</item>
    </izvorni_sadrzaj>
    <derivirana_varijabla naziv="DomainObject.Predmet.ProtuStrankaListFormatedWithAdress_1">
      <item>YAREMENKO d.o.o. za trgovinu i poslovanje nekretninama, Lozica 101, 22202 Rogoznica</item>
    </derivirana_varijabla>
  </DomainObject.Predmet.ProtuStrankaListFormatedWithAdress>
  <DomainObject.Predmet.ProtuStrankaListFormatedWithAdressOIB>
    <izvorni_sadrzaj>
      <item>YAREMENKO d.o.o. za trgovinu i poslovanje nekretninama, OIB 33033628510, Lozica 101, 22202 Rogoznica</item>
    </izvorni_sadrzaj>
    <derivirana_varijabla naziv="DomainObject.Predmet.ProtuStrankaListFormatedWithAdressOIB_1">
      <item>YAREMENKO d.o.o. za trgovinu i poslovanje nekretninama, OIB 33033628510, Lozica 101, 22202 Rogoznica</item>
    </derivirana_varijabla>
  </DomainObject.Predmet.ProtuStrankaListFormatedWithAdressOIB>
  <DomainObject.Predmet.ProtuStrankaListNazivFormated>
    <izvorni_sadrzaj>
      <item>YAREMENKO d.o.o. za trgovinu i poslovanje nekretninama</item>
    </izvorni_sadrzaj>
    <derivirana_varijabla naziv="DomainObject.Predmet.ProtuStrankaListNazivFormated_1">
      <item>YAREMENKO d.o.o. za trgovinu i poslovanje nekretninama</item>
    </derivirana_varijabla>
  </DomainObject.Predmet.ProtuStrankaListNazivFormated>
  <DomainObject.Predmet.ProtuStrankaListNazivFormatedOIB>
    <izvorni_sadrzaj>
      <item>YAREMENKO d.o.o. za trgovinu i poslovanje nekretninama, OIB 33033628510</item>
    </izvorni_sadrzaj>
    <derivirana_varijabla naziv="DomainObject.Predmet.ProtuStrankaListNazivFormatedOIB_1">
      <item>YAREMENKO d.o.o. za trgovinu i poslovanje nekretninama, OIB 33033628510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YAREMENKO d.o.o. za trgovinu i poslovanje nekretninama</izvorni_sadrzaj>
    <derivirana_varijabla naziv="DomainObject.Predmet.ProtustrankaIDrugi_1">YAREMENKO d.o.o. za trgovinu i poslovanje nekretninama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YAREMENKO d.o.o. za trgovinu i poslovanje nekretninama, OIB 33033628510, Lozica 101, 22202 Rogoznica</izvorni_sadrzaj>
    <derivirana_varijabla naziv="DomainObject.Predmet.ProtustrankaIDrugiAdressOIB_1">YAREMENKO d.o.o. za trgovinu i poslovanje nekretninama, OIB 33033628510, Lozica 101,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YAREMENKO d.o.o. za trgovinu i poslovanje nekretninama</item>
    </izvorni_sadrzaj>
    <derivirana_varijabla naziv="DomainObject.Predmet.SudioniciListNaziv_1">
      <item>FINA - Podružnica  Šibenik</item>
      <item>YAREMENKO d.o.o. za trgovinu i poslovanje nekretninama</item>
    </derivirana_varijabla>
  </DomainObject.Predmet.SudioniciListNaziv>
  <DomainObject.Predmet.SudioniciListAdressOIB>
    <izvorni_sadrzaj>
      <item>FINA - Podružnica  Šibenik, OIB 85821130368, Perivoj Luje Marune 1,22000 Šibenik</item>
      <item>YAREMENKO d.o.o. za trgovinu i poslovanje nekretninama, OIB 33033628510, Lozica 101,22202 Rogoznica</item>
    </izvorni_sadrzaj>
    <derivirana_varijabla naziv="DomainObject.Predmet.SudioniciListAdressOIB_1">
      <item>FINA - Podružnica  Šibenik, OIB 85821130368, Perivoj Luje Marune 1,22000 Šibenik</item>
      <item>YAREMENKO d.o.o. za trgovinu i poslovanje nekretninama, OIB 33033628510, Lozica 101,22202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33033628510</item>
    </izvorni_sadrzaj>
    <derivirana_varijabla naziv="DomainObject.Predmet.SudioniciListNazivOIB_1">
      <item>, OIB 85821130368</item>
      <item>, OIB 33033628510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F9281-0148-4EAA-92E4-A722A0C43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2060</properties:Characters>
  <properties:Lines>57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2016-04-13T10:57:00Z</dcterms:created>
  <dc:creator>Danijela Markulin</dc:creator>
  <cp:lastModifiedBy>Merlina Klišmanić</cp:lastModifiedBy>
  <cp:lastPrinted>2016-04-15T06:43:00Z</cp:lastPrinted>
  <dcterms:modified xmlns:xsi="http://www.w3.org/2001/XMLSchema-instance" xsi:type="dcterms:W3CDTF">2016-04-18T08:46:00Z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