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F73689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F73689">
                    <w:t>1345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2e0bdd" w14:paraId="92e0bdd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FE4F32">
        <w:t xml:space="preserve"> </w:t>
      </w:r>
      <w:r w:rsidR="00F73689">
        <w:t>ARH FORMA j.d.o.o. za projektiranje, nadzor i usluge, Zagreb, Otona Župančića 2b, MBS: 081045250, OIB: 62598197348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96DED">
        <w:t>14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6312D0">
        <w:t>ARH FORMA j.d.o.o. za projektiranje, nadzor i usluge, Zagreb, Otona Župančića 2b, MBS: 081045250, OIB: 62598197348</w:t>
      </w:r>
      <w:r>
        <w:t xml:space="preserve">, na temelju neizvršenih osnova za plaćanje iznosi </w:t>
      </w:r>
      <w:r w:rsidR="006312D0">
        <w:t>33.766,76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6312D0">
        <w:t xml:space="preserve"> Vicko Krešić, Metković, </w:t>
      </w:r>
      <w:proofErr w:type="spellStart"/>
      <w:r w:rsidR="006312D0">
        <w:t>Mobine</w:t>
      </w:r>
      <w:proofErr w:type="spellEnd"/>
      <w:r w:rsidR="006312D0">
        <w:t xml:space="preserve"> 17, OIB: 21317913892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F73689">
        <w:t>1345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96DED">
        <w:t>14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B96DED">
        <w:t>13</w:t>
      </w:r>
      <w:r w:rsidR="001C5274">
        <w:t>.02.</w:t>
      </w:r>
    </w:p>
    <w:p w:rsidRDefault="00386135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EF7"/>
    <w:rsid w:val="000E3CD9"/>
    <w:rsid w:val="001172AF"/>
    <w:rsid w:val="00122B97"/>
    <w:rsid w:val="0013588C"/>
    <w:rsid w:val="00137561"/>
    <w:rsid w:val="00143005"/>
    <w:rsid w:val="001C5274"/>
    <w:rsid w:val="001D7DC0"/>
    <w:rsid w:val="001E315F"/>
    <w:rsid w:val="001F3355"/>
    <w:rsid w:val="00274EC6"/>
    <w:rsid w:val="0029217F"/>
    <w:rsid w:val="0030710A"/>
    <w:rsid w:val="00364EB7"/>
    <w:rsid w:val="00386135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958D2"/>
    <w:rsid w:val="00AB536E"/>
    <w:rsid w:val="00AD67F8"/>
    <w:rsid w:val="00B6125C"/>
    <w:rsid w:val="00B96DED"/>
    <w:rsid w:val="00C13E72"/>
    <w:rsid w:val="00C3258D"/>
    <w:rsid w:val="00C41168"/>
    <w:rsid w:val="00C4530A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6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1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1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1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1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6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1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1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1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1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St-1345/2018</izvorni_sadrzaj>
    <derivirana_varijabla naziv="DomainObject.Predmet.OznakaBroj_1">St-1345/2018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ARH FORMA jednostavno društvo s ograničenom odgovornošću za projektiranje, nadzor i usluge</izvorni_sadrzaj>
    <derivirana_varijabla naziv="DomainObject.Predmet.ProtustrankaFormated_1">  ARH FORMA jednostavno društvo s ograničenom odgovornošću za projektiranje, nadzor i usluge</derivirana_varijabla>
  </DomainObject.Predmet.ProtustrankaFormated>
  <DomainObject.Predmet.ProtustrankaFormatedOIB>
    <izvorni_sadrzaj>  ARH FORMA jednostavno društvo s ograničenom odgovornošću za projektiranje, nadzor i usluge, OIB 62598197348</izvorni_sadrzaj>
    <derivirana_varijabla naziv="DomainObject.Predmet.ProtustrankaFormatedOIB_1">  ARH FORMA jednostavno društvo s ograničenom odgovornošću za projektiranje, nadzor i usluge, OIB 62598197348</derivirana_varijabla>
  </DomainObject.Predmet.ProtustrankaFormatedOIB>
  <DomainObject.Predmet.ProtustrankaFormatedWithAdress>
    <izvorni_sadrzaj> ARH FORMA jednostavno društvo s ograničenom odgovornošću za projektiranje, nadzor i usluge, Otona Župančića 2b, 10000 Zagreb</izvorni_sadrzaj>
    <derivirana_varijabla naziv="DomainObject.Predmet.ProtustrankaFormatedWithAdress_1"> ARH FORMA jednostavno društvo s ograničenom odgovornošću za projektiranje, nadzor i usluge, Otona Župančića 2b, 10000 Zagreb</derivirana_varijabla>
  </DomainObject.Predmet.ProtustrankaFormatedWithAdress>
  <DomainObject.Predmet.ProtustrankaFormatedWithAdressOIB>
    <izvorni_sadrzaj> ARH FORMA jednostavno društvo s ograničenom odgovornošću za projektiranje, nadzor i usluge, OIB 62598197348, Otona Župančića 2b, 10000 Zagreb</izvorni_sadrzaj>
    <derivirana_varijabla naziv="DomainObject.Predmet.ProtustrankaFormatedWithAdressOIB_1"> ARH FORMA jednostavno društvo s ograničenom odgovornošću za projektiranje, nadzor i usluge, OIB 62598197348, Otona Župančića 2b, 10000 Zagreb</derivirana_varijabla>
  </DomainObject.Predmet.ProtustrankaFormatedWithAdressOIB>
  <DomainObject.Predmet.ProtustrankaWithAdress>
    <izvorni_sadrzaj>ARH FORMA jednostavno društvo s ograničenom odgovornošću za projektiranje, nadzor i usluge Otona Župančića 2b, 10000 Zagreb</izvorni_sadrzaj>
    <derivirana_varijabla naziv="DomainObject.Predmet.ProtustrankaWithAdress_1">ARH FORMA jednostavno društvo s ograničenom odgovornošću za projektiranje, nadzor i usluge Otona Župančića 2b, 10000 Zagreb</derivirana_varijabla>
  </DomainObject.Predmet.ProtustrankaWithAdress>
  <DomainObject.Predmet.ProtustrankaWithAdressOIB>
    <izvorni_sadrzaj>ARH FORMA jednostavno društvo s ograničenom odgovornošću za projektiranje, nadzor i usluge, OIB 62598197348, Otona Župančića 2b, 10000 Zagreb</izvorni_sadrzaj>
    <derivirana_varijabla naziv="DomainObject.Predmet.ProtustrankaWithAdressOIB_1">ARH FORMA jednostavno društvo s ograničenom odgovornošću za projektiranje, nadzor i usluge, OIB 62598197348, Otona Župančića 2b, 10000 Zagreb</derivirana_varijabla>
  </DomainObject.Predmet.ProtustrankaWithAdressOIB>
  <DomainObject.Predmet.ProtustrankaNazivFormated>
    <izvorni_sadrzaj>ARH FORMA jednostavno društvo s ograničenom odgovornošću za projektiranje, nadzor i usluge</izvorni_sadrzaj>
    <derivirana_varijabla naziv="DomainObject.Predmet.ProtustrankaNazivFormated_1">ARH FORMA jednostavno društvo s ograničenom odgovornošću za projektiranje, nadzor i usluge</derivirana_varijabla>
  </DomainObject.Predmet.ProtustrankaNazivFormated>
  <DomainObject.Predmet.ProtustrankaNazivFormatedOIB>
    <izvorni_sadrzaj>ARH FORMA jednostavno društvo s ograničenom odgovornošću za projektiranje, nadzor i usluge, OIB 62598197348</izvorni_sadrzaj>
    <derivirana_varijabla naziv="DomainObject.Predmet.ProtustrankaNazivFormatedOIB_1">ARH FORMA jednostavno društvo s ograničenom odgovornošću za projektiranje, nadzor i usluge, OIB 62598197348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 FORMA jednostavno društvo s ograničenom odgovornošću za projektiranje, nadzor i usluge</item>
    </izvorni_sadrzaj>
    <derivirana_varijabla naziv="DomainObject.Predmet.ProtuStrankaListFormated_1">
      <item>ARH FORMA jednostavno društvo s ograničenom odgovornošću za projektiranje, nadzor i usluge</item>
    </derivirana_varijabla>
  </DomainObject.Predmet.ProtuStrankaListFormated>
  <DomainObject.Predmet.ProtuStrankaListFormatedOIB>
    <izvorni_sadrzaj>
      <item>ARH FORMA jednostavno društvo s ograničenom odgovornošću za projektiranje, nadzor i usluge, OIB 62598197348</item>
    </izvorni_sadrzaj>
    <derivirana_varijabla naziv="DomainObject.Predmet.ProtuStrankaListFormatedOIB_1">
      <item>ARH FORMA jednostavno društvo s ograničenom odgovornošću za projektiranje, nadzor i usluge, OIB 62598197348</item>
    </derivirana_varijabla>
  </DomainObject.Predmet.ProtuStrankaListFormatedOIB>
  <DomainObject.Predmet.ProtuStrankaListFormatedWithAdress>
    <izvorni_sadrzaj>
      <item>ARH FORMA jednostavno društvo s ograničenom odgovornošću za projektiranje, nadzor i usluge, Otona Župančića 2b, 10000 Zagreb</item>
    </izvorni_sadrzaj>
    <derivirana_varijabla naziv="DomainObject.Predmet.ProtuStrankaListFormatedWithAdress_1">
      <item>ARH FORMA jednostavno društvo s ograničenom odgovornošću za projektiranje, nadzor i usluge, Otona Župančića 2b, 10000 Zagreb</item>
    </derivirana_varijabla>
  </DomainObject.Predmet.ProtuStrankaListFormatedWithAdress>
  <DomainObject.Predmet.ProtuStrankaListFormatedWithAdressOIB>
    <izvorni_sadrzaj>
      <item>ARH FORMA jednostavno društvo s ograničenom odgovornošću za projektiranje, nadzor i usluge, OIB 62598197348, Otona Župančića 2b, 10000 Zagreb</item>
    </izvorni_sadrzaj>
    <derivirana_varijabla naziv="DomainObject.Predmet.ProtuStrankaListFormatedWithAdressOIB_1">
      <item>ARH FORMA jednostavno društvo s ograničenom odgovornošću za projektiranje, nadzor i usluge, OIB 62598197348, Otona Župančića 2b, 10000 Zagreb</item>
    </derivirana_varijabla>
  </DomainObject.Predmet.ProtuStrankaListFormatedWithAdressOIB>
  <DomainObject.Predmet.ProtuStrankaListNazivFormated>
    <izvorni_sadrzaj>
      <item>ARH FORMA jednostavno društvo s ograničenom odgovornošću za projektiranje, nadzor i usluge</item>
    </izvorni_sadrzaj>
    <derivirana_varijabla naziv="DomainObject.Predmet.ProtuStrankaListNazivFormated_1">
      <item>ARH FORMA jednostavno društvo s ograničenom odgovornošću za projektiranje, nadzor i usluge</item>
    </derivirana_varijabla>
  </DomainObject.Predmet.ProtuStrankaListNazivFormated>
  <DomainObject.Predmet.ProtuStrankaListNazivFormatedOIB>
    <izvorni_sadrzaj>
      <item>ARH FORMA jednostavno društvo s ograničenom odgovornošću za projektiranje, nadzor i usluge, OIB 62598197348</item>
    </izvorni_sadrzaj>
    <derivirana_varijabla naziv="DomainObject.Predmet.ProtuStrankaListNazivFormatedOIB_1">
      <item>ARH FORMA jednostavno društvo s ograničenom odgovornošću za projektiranje, nadzor i usluge, OIB 62598197348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 FORMA jednostavno društvo s ograničenom odgovornošću za projektiranje, nadzor i usluge</izvorni_sadrzaj>
    <derivirana_varijabla naziv="DomainObject.Predmet.ProtustrankaIDrugi_1">ARH FORMA jednostavno društvo s ograničenom odgovornošću za projektiranje, nadzor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 FORMA jednostavno društvo s ograničenom odgovornošću za projektiranje, nadzor i usluge, OIB 62598197348, Otona Župančića 2b, 10000 Zagreb</izvorni_sadrzaj>
    <derivirana_varijabla naziv="DomainObject.Predmet.ProtustrankaIDrugiAdressOIB_1">ARH FORMA jednostavno društvo s ograničenom odgovornošću za projektiranje, nadzor i usluge, OIB 62598197348, Otona Župančića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 FORMA jednostavno društvo s ograničenom odgovornošću za projektiranje, nadzor i usluge</item>
      <item>FINA Regionalni centar Zagreb</item>
    </izvorni_sadrzaj>
    <derivirana_varijabla naziv="DomainObject.Predmet.SudioniciListNaziv_1">
      <item>ARH FORMA jednostavno društvo s ograničenom odgovornošću za projektiranje, nadzor i usluge</item>
      <item>FINA Regionalni centar Zagreb</item>
    </derivirana_varijabla>
  </DomainObject.Predmet.SudioniciListNaziv>
  <DomainObject.Predmet.SudioniciListAdressOIB>
    <izvorni_sadrzaj>
      <item>ARH FORMA jednostavno društvo s ograničenom odgovornošću za projektiranje, nadzor i usluge, OIB 62598197348, Otona Župančića 2b,10000 Zagreb</item>
      <item>FINA Regionalni centar Zagreb, OIB 85821130368, Trg svibanjskih žrtava 1995. 1,10000 Zagreb</item>
    </izvorni_sadrzaj>
    <derivirana_varijabla naziv="DomainObject.Predmet.SudioniciListAdressOIB_1">
      <item>ARH FORMA jednostavno društvo s ograničenom odgovornošću za projektiranje, nadzor i usluge, OIB 62598197348, Otona Župančića 2b,10000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62598197348</item>
      <item>, OIB 85821130368</item>
    </izvorni_sadrzaj>
    <derivirana_varijabla naziv="DomainObject.Predmet.SudioniciListNazivOIB_1">
      <item>, OIB 62598197348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2169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2018-12-14T07:23:00Z</dcterms:created>
  <dc:creator>Snježana Andrijanić</dc:creator>
  <cp:lastModifiedBy>Sanda Gučić</cp:lastModifiedBy>
  <cp:lastPrinted>2018-12-14T07:20:00Z</cp:lastPrinted>
  <dcterms:modified xmlns:xsi="http://www.w3.org/2001/XMLSchema-instance" xsi:type="dcterms:W3CDTF">2018-12-14T08:04:00Z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(St-1345-18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