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f40d" w14:paraId="1e1f40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AC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A2AC7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DML TRADE d.o.o. za proizvodnju, trgovinu i usluge</izvorni_sadrzaj>
    <derivirana_varijabla naziv="DomainObject.Predmet.ProtustrankaFormated_1">  DML TRADE d.o.o. za proizvodnju, trgovinu i usluge</derivirana_varijabla>
  </DomainObject.Predmet.ProtustrankaFormated>
  <DomainObject.Predmet.ProtustrankaFormatedOIB>
    <izvorni_sadrzaj>  DML TRADE d.o.o. za proizvodnju, trgovinu i usluge, OIB 82482790874</izvorni_sadrzaj>
    <derivirana_varijabla naziv="DomainObject.Predmet.ProtustrankaFormatedOIB_1">  DML TRADE d.o.o. za proizvodnju, trgovinu i usluge, OIB 82482790874</derivirana_varijabla>
  </DomainObject.Predmet.ProtustrankaFormatedOIB>
  <DomainObject.Predmet.ProtustrankaFormatedWithAdress>
    <izvorni_sadrzaj> DML TRADE d.o.o. za proizvodnju, trgovinu i usluge, Branka Vodnika 7, 42000 Varaždin</izvorni_sadrzaj>
    <derivirana_varijabla naziv="DomainObject.Predmet.ProtustrankaFormatedWithAdress_1"> DML TRADE d.o.o. za proizvodnju, trgovinu i usluge, Branka Vodnika 7, 42000 Varaždin</derivirana_varijabla>
  </DomainObject.Predmet.ProtustrankaFormatedWithAdress>
  <DomainObject.Predmet.ProtustrankaFormatedWithAdressOIB>
    <izvorni_sadrzaj> DML TRADE d.o.o. za proizvodnju, trgovinu i usluge, OIB 82482790874, Branka Vodnika 7, 42000 Varaždin</izvorni_sadrzaj>
    <derivirana_varijabla naziv="DomainObject.Predmet.ProtustrankaFormatedWithAdressOIB_1"> DML TRADE d.o.o. za proizvodnju, trgovinu i usluge, OIB 82482790874, Branka Vodnika 7, 42000 Varaždin</derivirana_varijabla>
  </DomainObject.Predmet.ProtustrankaFormatedWithAdressOIB>
  <DomainObject.Predmet.ProtustrankaWithAdress>
    <izvorni_sadrzaj>DML TRADE d.o.o. za proizvodnju, trgovinu i usluge Branka Vodnika 7, 42000 Varaždin</izvorni_sadrzaj>
    <derivirana_varijabla naziv="DomainObject.Predmet.ProtustrankaWithAdress_1">DML TRADE d.o.o. za proizvodnju, trgovinu i usluge Branka Vodnika 7, 42000 Varaždin</derivirana_varijabla>
  </DomainObject.Predmet.ProtustrankaWithAdress>
  <DomainObject.Predmet.ProtustrankaWithAdressOIB>
    <izvorni_sadrzaj>DML TRADE d.o.o. za proizvodnju, trgovinu i usluge, OIB 82482790874, Branka Vodnika 7, 42000 Varaždin</izvorni_sadrzaj>
    <derivirana_varijabla naziv="DomainObject.Predmet.ProtustrankaWithAdressOIB_1">DML TRADE d.o.o. za proizvodnju, trgovinu i usluge, OIB 82482790874, Branka Vodnika 7, 42000 Varaždin</derivirana_varijabla>
  </DomainObject.Predmet.ProtustrankaWithAdressOIB>
  <DomainObject.Predmet.ProtustrankaNazivFormated>
    <izvorni_sadrzaj>DML TRADE d.o.o. za proizvodnju, trgovinu i usluge</izvorni_sadrzaj>
    <derivirana_varijabla naziv="DomainObject.Predmet.ProtustrankaNazivFormated_1">DML TRADE d.o.o. za proizvodnju, trgovinu i usluge</derivirana_varijabla>
  </DomainObject.Predmet.ProtustrankaNazivFormated>
  <DomainObject.Predmet.ProtustrankaNazivFormatedOIB>
    <izvorni_sadrzaj>DML TRADE d.o.o. za proizvodnju, trgovinu i usluge, OIB 82482790874</izvorni_sadrzaj>
    <derivirana_varijabla naziv="DomainObject.Predmet.ProtustrankaNazivFormatedOIB_1">DML TRADE d.o.o. za proizvodnju, trgovinu i usluge, OIB 82482790874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23439.82</izvorni_sadrzaj>
    <derivirana_varijabla naziv="DomainObject.Predmet.TrenutnaVrijednost_1">23439.82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DML TRADE d.o.o. za proizvodnju, trgovinu i usluge</item>
    </izvorni_sadrzaj>
    <derivirana_varijabla naziv="DomainObject.Predmet.ProtuStrankaListFormated_1">
      <item>DML TRADE d.o.o. za proizvodnju, trgovinu i usluge</item>
    </derivirana_varijabla>
  </DomainObject.Predmet.ProtuStrankaListFormated>
  <DomainObject.Predmet.ProtuStrankaListFormatedOIB>
    <izvorni_sadrzaj>
      <item>DML TRADE d.o.o. za proizvodnju, trgovinu i usluge, OIB 82482790874</item>
    </izvorni_sadrzaj>
    <derivirana_varijabla naziv="DomainObject.Predmet.ProtuStrankaListFormatedOIB_1">
      <item>DML TRADE d.o.o. za proizvodnju, trgovinu i usluge, OIB 82482790874</item>
    </derivirana_varijabla>
  </DomainObject.Predmet.ProtuStrankaListFormatedOIB>
  <DomainObject.Predmet.ProtuStrankaListFormatedWithAdress>
    <izvorni_sadrzaj>
      <item>DML TRADE d.o.o. za proizvodnju, trgovinu i usluge, Branka Vodnika 7, 42000 Varaždin</item>
    </izvorni_sadrzaj>
    <derivirana_varijabla naziv="DomainObject.Predmet.ProtuStrankaListFormatedWithAdress_1">
      <item>DML TRADE d.o.o. za proizvodnju, trgovinu i usluge, Branka Vodnika 7, 42000 Varaždin</item>
    </derivirana_varijabla>
  </DomainObject.Predmet.ProtuStrankaListFormatedWithAdress>
  <DomainObject.Predmet.ProtuStrankaListFormatedWithAdressOIB>
    <izvorni_sadrzaj>
      <item>DML TRADE d.o.o. za proizvodnju, trgovinu i usluge, OIB 82482790874, Branka Vodnika 7, 42000 Varaždin</item>
    </izvorni_sadrzaj>
    <derivirana_varijabla naziv="DomainObject.Predmet.ProtuStrankaListFormatedWithAdressOIB_1">
      <item>DML TRADE d.o.o. za proizvodnju, trgovinu i usluge, OIB 82482790874, Branka Vodnika 7, 42000 Varaždin</item>
    </derivirana_varijabla>
  </DomainObject.Predmet.ProtuStrankaListFormatedWithAdressOIB>
  <DomainObject.Predmet.ProtuStrankaListNazivFormated>
    <izvorni_sadrzaj>
      <item>DML TRADE d.o.o. za proizvodnju, trgovinu i usluge</item>
    </izvorni_sadrzaj>
    <derivirana_varijabla naziv="DomainObject.Predmet.ProtuStrankaListNazivFormated_1">
      <item>DML TRADE d.o.o. za proizvodnju, trgovinu i usluge</item>
    </derivirana_varijabla>
  </DomainObject.Predmet.ProtuStrankaListNazivFormated>
  <DomainObject.Predmet.ProtuStrankaListNazivFormatedOIB>
    <izvorni_sadrzaj>
      <item>DML TRADE d.o.o. za proizvodnju, trgovinu i usluge, OIB 82482790874</item>
    </izvorni_sadrzaj>
    <derivirana_varijabla naziv="DomainObject.Predmet.ProtuStrankaListNazivFormatedOIB_1">
      <item>DML TRADE d.o.o. za proizvodnju, trgovinu i usluge, OIB 82482790874</item>
    </derivirana_varijabla>
  </DomainObject.Predmet.ProtuStrankaListNazivFormatedOIB>
  <DomainObject.Predmet.OstaliListFormated>
    <izvorni_sadrzaj>
      <item>Damir Fotak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Damir Fotak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Damir Fotak, OIB 06837541285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Damir Fotak, OIB 06837541285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Damir Fotak, Orehovec 29, 42220 Orehovec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Damir Fotak, Orehovec 29, 42220 Orehovec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Damir Fotak, OIB 06837541285, Orehovec 29, 42220 Orehovec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Damir Fotak, OIB 06837541285, Orehovec 29, 42220 Orehovec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Damir Fotak</item>
      <item>Županijsko državno odvjetništvo u Varaždinu</item>
    </izvorni_sadrzaj>
    <derivirana_varijabla naziv="DomainObject.Predmet.OstaliListNazivFormated_1">
      <item>Damir Fotak</item>
      <item>Županijsko državno odvjetništvo u Varaždinu</item>
    </derivirana_varijabla>
  </DomainObject.Predmet.OstaliListNazivFormated>
  <DomainObject.Predmet.OstaliListNazivFormatedOIB>
    <izvorni_sadrzaj>
      <item>Damir Fotak, OIB 06837541285</item>
      <item>Županijsko državno odvjetništvo u Varaždinu</item>
    </izvorni_sadrzaj>
    <derivirana_varijabla naziv="DomainObject.Predmet.OstaliListNazivFormatedOIB_1">
      <item>Damir Fotak, OIB 06837541285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DML TRADE d.o.o. za proizvodnju, trgovinu i usluge</izvorni_sadrzaj>
    <derivirana_varijabla naziv="DomainObject.Predmet.ProtustrankaIDrugi_1">DML TRADE d.o.o. za proizvodnju,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DML TRADE d.o.o. za proizvodnju, trgovinu i usluge, OIB 82482790874, Branka Vodnika 7, 42000 Varaždin</izvorni_sadrzaj>
    <derivirana_varijabla naziv="DomainObject.Predmet.ProtustrankaIDrugiAdressOIB_1">DML TRADE d.o.o. za proizvodnju, trgovinu i usluge, OIB 82482790874, Branka Vodnika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DML TRADE d.o.o. za proizvodnju, trgovinu i usluge</item>
      <item>Damir Fotak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DML TRADE d.o.o. za proizvodnju, trgovinu i usluge</item>
      <item>Damir Fotak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DML TRADE d.o.o. za proizvodnju, trgovinu i usluge, OIB 82482790874, Branka Vodnika 7,42000 Varaždin</item>
      <item>Damir Fotak, OIB 06837541285, Orehovec 29,42220 Orehovec</item>
      <item>RH Ministarstvo financija - Porezna uprava, područni ured sjeverna Hrvatska, OIB 18683136487, Graberje 1,42000 Varaždin</item>
      <item>Županijsko državno odvjetništvo u Varaždinu, B.Radića 2,42000 Varaždin</item>
    </izvorni_sadrzaj>
    <derivirana_varijabla naziv="DomainObject.Predmet.SudioniciListAdressOIB_1">
      <item>DML TRADE d.o.o. za proizvodnju, trgovinu i usluge, OIB 82482790874, Branka Vodnika 7,42000 Varaždin</item>
      <item>Damir Fotak, OIB 06837541285, Orehovec 29,42220 Orehovec</item>
      <item>RH Ministarstvo financija - Porezna uprava, područni ured sjeverna Hrvatska,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82482790874</item>
      <item>, OIB 06837541285</item>
      <item>, OIB 18683136487</item>
    </izvorni_sadrzaj>
    <derivirana_varijabla naziv="DomainObject.Predmet.SudioniciListNazivOIB_1">
      <item>, OIB null</item>
      <item>, OIB 82482790874</item>
      <item>, OIB 06837541285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