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ed0e" w14:paraId="7b3ed0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3956A0">
        <w:t>1952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2F0DFB" w:rsidR="00CA436F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9441F9">
        <w:t xml:space="preserve"> </w:t>
      </w:r>
      <w:r w:rsidR="002F0DFB">
        <w:t xml:space="preserve">UDRUGA ORGANSKIH PROIZVOÐACA "MOJ VRT", Bosanska 39, Zagreb, OIB: </w:t>
      </w:r>
      <w:r w:rsidR="002F0DFB" w:rsidRPr="002F0DFB">
        <w:t>75493585228</w:t>
      </w:r>
      <w:r w:rsidR="002F0DFB">
        <w:t>.</w:t>
      </w:r>
    </w:p>
    <w:p w:rsidRDefault="002F0DFB" w:rsidP="002F0DFB" w:rsidR="002F0DFB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956A0">
        <w:t xml:space="preserve">5.151,73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2F0DFB"/>
    <w:rsid w:val="00325398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55684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St-1952/2015</izvorni_sadrzaj>
    <derivirana_varijabla naziv="DomainObject.Predmet.OznakaBroj_1">St-1952/2015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ORGANSKIH PROIZVOĐAČA MOJ VRT</izvorni_sadrzaj>
    <derivirana_varijabla naziv="DomainObject.Predmet.ProtustrankaFormated_1">  UDRUGA ORGANSKIH PROIZVOĐAČA MOJ VRT</derivirana_varijabla>
  </DomainObject.Predmet.ProtustrankaFormated>
  <DomainObject.Predmet.ProtustrankaFormatedOIB>
    <izvorni_sadrzaj>  UDRUGA ORGANSKIH PROIZVOĐAČA MOJ VRT, OIB 75493585228</izvorni_sadrzaj>
    <derivirana_varijabla naziv="DomainObject.Predmet.ProtustrankaFormatedOIB_1">  UDRUGA ORGANSKIH PROIZVOĐAČA MOJ VRT, OIB 75493585228</derivirana_varijabla>
  </DomainObject.Predmet.ProtustrankaFormatedOIB>
  <DomainObject.Predmet.ProtustrankaFormatedWithAdress>
    <izvorni_sadrzaj> UDRUGA ORGANSKIH PROIZVOĐAČA MOJ VRT, Bosanska 39, 10000 Zagreb</izvorni_sadrzaj>
    <derivirana_varijabla naziv="DomainObject.Predmet.ProtustrankaFormatedWithAdress_1"> UDRUGA ORGANSKIH PROIZVOĐAČA MOJ VRT, Bosanska 39, 10000 Zagreb</derivirana_varijabla>
  </DomainObject.Predmet.ProtustrankaFormatedWithAdress>
  <DomainObject.Predmet.ProtustrankaFormatedWithAdressOIB>
    <izvorni_sadrzaj> UDRUGA ORGANSKIH PROIZVOĐAČA MOJ VRT, OIB 75493585228, Bosanska 39, 10000 Zagreb</izvorni_sadrzaj>
    <derivirana_varijabla naziv="DomainObject.Predmet.ProtustrankaFormatedWithAdressOIB_1"> UDRUGA ORGANSKIH PROIZVOĐAČA MOJ VRT, OIB 75493585228, Bosanska 39, 10000 Zagreb</derivirana_varijabla>
  </DomainObject.Predmet.ProtustrankaFormatedWithAdressOIB>
  <DomainObject.Predmet.ProtustrankaWithAdress>
    <izvorni_sadrzaj>UDRUGA ORGANSKIH PROIZVOĐAČA MOJ VRT Bosanska 39, 10000 Zagreb</izvorni_sadrzaj>
    <derivirana_varijabla naziv="DomainObject.Predmet.ProtustrankaWithAdress_1">UDRUGA ORGANSKIH PROIZVOĐAČA MOJ VRT Bosanska 39, 10000 Zagreb</derivirana_varijabla>
  </DomainObject.Predmet.ProtustrankaWithAdress>
  <DomainObject.Predmet.ProtustrankaWithAdressOIB>
    <izvorni_sadrzaj>UDRUGA ORGANSKIH PROIZVOĐAČA MOJ VRT, OIB 75493585228, Bosanska 39, 10000 Zagreb</izvorni_sadrzaj>
    <derivirana_varijabla naziv="DomainObject.Predmet.ProtustrankaWithAdressOIB_1">UDRUGA ORGANSKIH PROIZVOĐAČA MOJ VRT, OIB 75493585228, Bosanska 39, 10000 Zagreb</derivirana_varijabla>
  </DomainObject.Predmet.ProtustrankaWithAdressOIB>
  <DomainObject.Predmet.ProtustrankaNazivFormated>
    <izvorni_sadrzaj>UDRUGA ORGANSKIH PROIZVOĐAČA MOJ VRT</izvorni_sadrzaj>
    <derivirana_varijabla naziv="DomainObject.Predmet.ProtustrankaNazivFormated_1">UDRUGA ORGANSKIH PROIZVOĐAČA MOJ VRT</derivirana_varijabla>
  </DomainObject.Predmet.ProtustrankaNazivFormated>
  <DomainObject.Predmet.ProtustrankaNazivFormatedOIB>
    <izvorni_sadrzaj>UDRUGA ORGANSKIH PROIZVOĐAČA MOJ VRT, OIB 75493585228</izvorni_sadrzaj>
    <derivirana_varijabla naziv="DomainObject.Predmet.ProtustrankaNazivFormatedOIB_1">UDRUGA ORGANSKIH PROIZVOĐAČA MOJ VRT, OIB 75493585228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ORGANSKIH PROIZVOĐAČA MOJ VRT</item>
    </izvorni_sadrzaj>
    <derivirana_varijabla naziv="DomainObject.Predmet.ProtuStrankaListFormated_1">
      <item>UDRUGA ORGANSKIH PROIZVOĐAČA MOJ VRT</item>
    </derivirana_varijabla>
  </DomainObject.Predmet.ProtuStrankaListFormated>
  <DomainObject.Predmet.ProtuStrankaListFormatedOIB>
    <izvorni_sadrzaj>
      <item>UDRUGA ORGANSKIH PROIZVOĐAČA MOJ VRT, OIB 75493585228</item>
    </izvorni_sadrzaj>
    <derivirana_varijabla naziv="DomainObject.Predmet.ProtuStrankaListFormatedOIB_1">
      <item>UDRUGA ORGANSKIH PROIZVOĐAČA MOJ VRT, OIB 75493585228</item>
    </derivirana_varijabla>
  </DomainObject.Predmet.ProtuStrankaListFormatedOIB>
  <DomainObject.Predmet.ProtuStrankaListFormatedWithAdress>
    <izvorni_sadrzaj>
      <item>UDRUGA ORGANSKIH PROIZVOĐAČA MOJ VRT, Bosanska 39, 10000 Zagreb</item>
    </izvorni_sadrzaj>
    <derivirana_varijabla naziv="DomainObject.Predmet.ProtuStrankaListFormatedWithAdress_1">
      <item>UDRUGA ORGANSKIH PROIZVOĐAČA MOJ VRT, Bosanska 39, 10000 Zagreb</item>
    </derivirana_varijabla>
  </DomainObject.Predmet.ProtuStrankaListFormatedWithAdress>
  <DomainObject.Predmet.ProtuStrankaListFormatedWithAdressOIB>
    <izvorni_sadrzaj>
      <item>UDRUGA ORGANSKIH PROIZVOĐAČA MOJ VRT, OIB 75493585228, Bosanska 39, 10000 Zagreb</item>
    </izvorni_sadrzaj>
    <derivirana_varijabla naziv="DomainObject.Predmet.ProtuStrankaListFormatedWithAdressOIB_1">
      <item>UDRUGA ORGANSKIH PROIZVOĐAČA MOJ VRT, OIB 75493585228, Bosanska 39, 10000 Zagreb</item>
    </derivirana_varijabla>
  </DomainObject.Predmet.ProtuStrankaListFormatedWithAdressOIB>
  <DomainObject.Predmet.ProtuStrankaListNazivFormated>
    <izvorni_sadrzaj>
      <item>UDRUGA ORGANSKIH PROIZVOĐAČA MOJ VRT</item>
    </izvorni_sadrzaj>
    <derivirana_varijabla naziv="DomainObject.Predmet.ProtuStrankaListNazivFormated_1">
      <item>UDRUGA ORGANSKIH PROIZVOĐAČA MOJ VRT</item>
    </derivirana_varijabla>
  </DomainObject.Predmet.ProtuStrankaListNazivFormated>
  <DomainObject.Predmet.ProtuStrankaListNazivFormatedOIB>
    <izvorni_sadrzaj>
      <item>UDRUGA ORGANSKIH PROIZVOĐAČA MOJ VRT, OIB 75493585228</item>
    </izvorni_sadrzaj>
    <derivirana_varijabla naziv="DomainObject.Predmet.ProtuStrankaListNazivFormatedOIB_1">
      <item>UDRUGA ORGANSKIH PROIZVOĐAČA MOJ VRT, OIB 75493585228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ORGANSKIH PROIZVOĐAČA MOJ VRT</izvorni_sadrzaj>
    <derivirana_varijabla naziv="DomainObject.Predmet.ProtustrankaIDrugi_1">UDRUGA ORGANSKIH PROIZVOĐAČA MOJ VRT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ORGANSKIH PROIZVOĐAČA MOJ VRT, OIB 75493585228, Bosanska 39, 10000 Zagreb</izvorni_sadrzaj>
    <derivirana_varijabla naziv="DomainObject.Predmet.ProtustrankaIDrugiAdressOIB_1">UDRUGA ORGANSKIH PROIZVOĐAČA MOJ VRT, OIB 75493585228, Bosanska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ORGANSKIH PROIZVOĐAČA MOJ VRT</item>
    </izvorni_sadrzaj>
    <derivirana_varijabla naziv="DomainObject.Predmet.SudioniciListNaziv_1">
      <item>FINA Regionalni centar Zagreb</item>
      <item>UDRUGA ORGANSKIH PROIZVOĐAČA MOJ VRT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ORGANSKIH PROIZVOĐAČA MOJ VRT, OIB 75493585228, Bosanska 39,10000 Zagreb</item>
    </izvorni_sadrzaj>
    <derivirana_varijabla naziv="DomainObject.Predmet.SudioniciListAdressOIB_1">
      <item>FINA Regionalni centar Zagreb, OIB 85821130368, Trg svibanjskih žrtava 1995. 1,10000 Zagreb</item>
      <item>UDRUGA ORGANSKIH PROIZVOĐAČA MOJ VRT, OIB 75493585228, Bosanska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75493585228</item>
    </izvorni_sadrzaj>
    <derivirana_varijabla naziv="DomainObject.Predmet.SudioniciListNazivOIB_1">
      <item>, OIB 85821130368</item>
      <item>, OIB 75493585228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87B50-2F0B-4C21-B7EA-FE809BF6C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1290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2016-01-22T13:51:00Z</dcterms:created>
  <dc:creator>ilukac</dc:creator>
  <cp:lastModifiedBy>Višnja Jurlina</cp:lastModifiedBy>
  <cp:lastPrinted>2016-01-27T14:43:00Z</cp:lastPrinted>
  <dcterms:modified xmlns:xsi="http://www.w3.org/2001/XMLSchema-instance" xsi:type="dcterms:W3CDTF">2016-01-27T14:43:00Z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