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cc91" w14:paraId="593cc9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984307">
        <w:rPr>
          <w:lang w:eastAsia="en-US"/>
        </w:rPr>
        <w:t>6</w:t>
      </w:r>
      <w:r w:rsidR="003237D7">
        <w:rPr>
          <w:lang w:eastAsia="en-US"/>
        </w:rPr>
        <w:t>45</w:t>
      </w:r>
      <w:r w:rsidR="006B22FE">
        <w:rPr>
          <w:lang w:eastAsia="en-US"/>
        </w:rPr>
        <w:t>1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6B22FE" w:rsidRPr="006B22FE">
        <w:t xml:space="preserve">DEBELA OBALA j.d.o.o. za trgovinu i usluge, Zagreb, </w:t>
      </w:r>
      <w:proofErr w:type="spellStart"/>
      <w:r w:rsidR="006B22FE" w:rsidRPr="006B22FE">
        <w:t>Mendlova</w:t>
      </w:r>
      <w:proofErr w:type="spellEnd"/>
      <w:r w:rsidR="006B22FE" w:rsidRPr="006B22FE">
        <w:t xml:space="preserve"> 9, </w:t>
      </w:r>
      <w:proofErr w:type="spellStart"/>
      <w:r w:rsidR="006B22FE" w:rsidRPr="006B22FE">
        <w:t>MBS</w:t>
      </w:r>
      <w:proofErr w:type="spellEnd"/>
      <w:r w:rsidR="006B22FE" w:rsidRPr="006B22FE">
        <w:t>: 080827275, OIB: 73443428905</w:t>
      </w:r>
      <w:r w:rsidR="00C6000B" w:rsidRPr="00462B12">
        <w:t xml:space="preserve">, </w:t>
      </w:r>
      <w:r w:rsidR="00CC1711">
        <w:t>2</w:t>
      </w:r>
      <w:r w:rsidR="00283691" w:rsidRPr="00462B12">
        <w:t>.</w:t>
      </w:r>
      <w:r w:rsidR="00224DA6" w:rsidRPr="00462B12">
        <w:t xml:space="preserve"> </w:t>
      </w:r>
      <w:r w:rsidR="006B22FE">
        <w:t>ožujka</w:t>
      </w:r>
      <w:r w:rsidR="00D667B9" w:rsidRPr="00462B12">
        <w:t xml:space="preserve"> 20</w:t>
      </w:r>
      <w:r w:rsidR="00E7150A" w:rsidRPr="00462B12">
        <w:t>1</w:t>
      </w:r>
      <w:r w:rsidR="00CC1711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6B22FE" w:rsidRPr="006B22FE">
        <w:t xml:space="preserve">DEBELA OBALA j.d.o.o. za trgovinu i usluge, Zagreb, </w:t>
      </w:r>
      <w:proofErr w:type="spellStart"/>
      <w:r w:rsidR="006B22FE" w:rsidRPr="006B22FE">
        <w:t>Mendlova</w:t>
      </w:r>
      <w:proofErr w:type="spellEnd"/>
      <w:r w:rsidR="006B22FE" w:rsidRPr="006B22FE">
        <w:t xml:space="preserve"> 9, </w:t>
      </w:r>
      <w:proofErr w:type="spellStart"/>
      <w:r w:rsidR="006B22FE" w:rsidRPr="006B22FE">
        <w:t>MBS</w:t>
      </w:r>
      <w:proofErr w:type="spellEnd"/>
      <w:r w:rsidR="006B22FE" w:rsidRPr="006B22FE">
        <w:t>: 080827275, OIB: 73443428905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3237D7" w:rsidR="00C95F44">
      <w:pPr>
        <w:ind w:firstLine="708"/>
        <w:jc w:val="both"/>
      </w:pPr>
      <w:r>
        <w:t xml:space="preserve">Financijska agencija, podnijela je ovom sudu dana </w:t>
      </w:r>
      <w:r w:rsidR="003237D7">
        <w:t>27</w:t>
      </w:r>
      <w:r>
        <w:t xml:space="preserve">. </w:t>
      </w:r>
      <w:r w:rsidR="003237D7">
        <w:t>listopada</w:t>
      </w:r>
      <w:r w:rsidR="00AE2EA8">
        <w:t xml:space="preserve"> </w:t>
      </w:r>
      <w:r w:rsidR="00507A29">
        <w:t>201</w:t>
      </w:r>
      <w:r w:rsidR="00462B12">
        <w:t>6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507A29">
        <w:t xml:space="preserve">dužnik je u spis predmeta </w:t>
      </w:r>
      <w:r>
        <w:t>dostavio</w:t>
      </w:r>
      <w:r w:rsidR="00507A29">
        <w:t xml:space="preserve"> </w:t>
      </w:r>
      <w:r w:rsidR="00CC1711">
        <w:t>p</w:t>
      </w:r>
      <w:r w:rsidR="00C95F44">
        <w:t>otvrd</w:t>
      </w:r>
      <w:r w:rsidR="00CC1711">
        <w:t>u</w:t>
      </w:r>
      <w:r w:rsidR="00C95F44">
        <w:t xml:space="preserve"> </w:t>
      </w:r>
      <w:r>
        <w:t xml:space="preserve">FINA-e od </w:t>
      </w:r>
      <w:r w:rsidR="003237D7">
        <w:t>2</w:t>
      </w:r>
      <w:r w:rsidR="006B22FE">
        <w:t>8</w:t>
      </w:r>
      <w:r w:rsidR="00507A29">
        <w:t xml:space="preserve">. </w:t>
      </w:r>
      <w:r w:rsidR="00CC1711">
        <w:t>veljače</w:t>
      </w:r>
      <w:r w:rsidR="00507A29">
        <w:t xml:space="preserve"> 201</w:t>
      </w:r>
      <w:r w:rsidR="00CC1711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CC1711">
        <w:t>2</w:t>
      </w:r>
      <w:r w:rsidR="00AD18BE" w:rsidRPr="001A23D7">
        <w:t xml:space="preserve">. </w:t>
      </w:r>
      <w:r w:rsidR="006B22FE">
        <w:t>ožujka</w:t>
      </w:r>
      <w:r w:rsidR="00AD18BE" w:rsidRPr="001A23D7">
        <w:t xml:space="preserve"> </w:t>
      </w:r>
      <w:r w:rsidR="001341CA" w:rsidRPr="001A23D7">
        <w:t>201</w:t>
      </w:r>
      <w:r w:rsidR="00CC1711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94048C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4048C" w:rsidP="007A1486" w:rsidR="0094048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94048C" w:rsidP="007A1486" w:rsidR="0094048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94048C" w:rsidP="007A1486" w:rsidR="0094048C" w:rsidRPr="007A1486">
      <w:pPr>
        <w:ind w:left="720"/>
      </w:pPr>
    </w:p>
    <w:p w:rsidRDefault="00C6000B" w:rsidP="0094048C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1C2A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A4761"/>
    <w:rsid w:val="002C4F56"/>
    <w:rsid w:val="002C6A60"/>
    <w:rsid w:val="002D7679"/>
    <w:rsid w:val="002E6DF8"/>
    <w:rsid w:val="003162BB"/>
    <w:rsid w:val="003237D7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2FE"/>
    <w:rsid w:val="006B2EDB"/>
    <w:rsid w:val="006C2BC2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048C"/>
    <w:rsid w:val="0094146A"/>
    <w:rsid w:val="0096290F"/>
    <w:rsid w:val="00974603"/>
    <w:rsid w:val="00981687"/>
    <w:rsid w:val="00984307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7739"/>
    <w:rsid w:val="00C76CB4"/>
    <w:rsid w:val="00C909FF"/>
    <w:rsid w:val="00C95F44"/>
    <w:rsid w:val="00CC1711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A0CE6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4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4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4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4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4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4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4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4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6451</izvorni_sadrzaj>
    <derivirana_varijabla naziv="DomainObject.Predmet.Broj_1">6451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St-6451/2016</izvorni_sadrzaj>
    <derivirana_varijabla naziv="DomainObject.Predmet.OznakaBroj_1">St-6451/2016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DEBELA OBALA j.d.o.o. za trgovinu i usluge</izvorni_sadrzaj>
    <derivirana_varijabla naziv="DomainObject.Predmet.ProtustrankaFormated_1">  DEBELA OBALA j.d.o.o. za trgovinu i usluge</derivirana_varijabla>
  </DomainObject.Predmet.ProtustrankaFormated>
  <DomainObject.Predmet.ProtustrankaFormatedOIB>
    <izvorni_sadrzaj>  DEBELA OBALA j.d.o.o. za trgovinu i usluge, OIB 73443428905</izvorni_sadrzaj>
    <derivirana_varijabla naziv="DomainObject.Predmet.ProtustrankaFormatedOIB_1">  DEBELA OBALA j.d.o.o. za trgovinu i usluge, OIB 73443428905</derivirana_varijabla>
  </DomainObject.Predmet.ProtustrankaFormatedOIB>
  <DomainObject.Predmet.ProtustrankaFormatedWithAdress>
    <izvorni_sadrzaj> DEBELA OBALA j.d.o.o. za trgovinu i usluge, Mendlova 9, 10000 Zagreb</izvorni_sadrzaj>
    <derivirana_varijabla naziv="DomainObject.Predmet.ProtustrankaFormatedWithAdress_1"> DEBELA OBALA j.d.o.o. za trgovinu i usluge, Mendlova 9, 10000 Zagreb</derivirana_varijabla>
  </DomainObject.Predmet.ProtustrankaFormatedWithAdress>
  <DomainObject.Predmet.ProtustrankaFormatedWithAdressOIB>
    <izvorni_sadrzaj> DEBELA OBALA j.d.o.o. za trgovinu i usluge, OIB 73443428905, Mendlova 9, 10000 Zagreb</izvorni_sadrzaj>
    <derivirana_varijabla naziv="DomainObject.Predmet.ProtustrankaFormatedWithAdressOIB_1"> DEBELA OBALA j.d.o.o. za trgovinu i usluge, OIB 73443428905, Mendlova 9, 10000 Zagreb</derivirana_varijabla>
  </DomainObject.Predmet.ProtustrankaFormatedWithAdressOIB>
  <DomainObject.Predmet.ProtustrankaWithAdress>
    <izvorni_sadrzaj>DEBELA OBALA j.d.o.o. za trgovinu i usluge Mendlova 9, 10000 Zagreb</izvorni_sadrzaj>
    <derivirana_varijabla naziv="DomainObject.Predmet.ProtustrankaWithAdress_1">DEBELA OBALA j.d.o.o. za trgovinu i usluge Mendlova 9, 10000 Zagreb</derivirana_varijabla>
  </DomainObject.Predmet.ProtustrankaWithAdress>
  <DomainObject.Predmet.ProtustrankaWithAdressOIB>
    <izvorni_sadrzaj>DEBELA OBALA j.d.o.o. za trgovinu i usluge, OIB 73443428905, Mendlova 9, 10000 Zagreb</izvorni_sadrzaj>
    <derivirana_varijabla naziv="DomainObject.Predmet.ProtustrankaWithAdressOIB_1">DEBELA OBALA j.d.o.o. za trgovinu i usluge, OIB 73443428905, Mendlova 9, 10000 Zagreb</derivirana_varijabla>
  </DomainObject.Predmet.ProtustrankaWithAdressOIB>
  <DomainObject.Predmet.ProtustrankaNazivFormated>
    <izvorni_sadrzaj>DEBELA OBALA j.d.o.o. za trgovinu i usluge</izvorni_sadrzaj>
    <derivirana_varijabla naziv="DomainObject.Predmet.ProtustrankaNazivFormated_1">DEBELA OBALA j.d.o.o. za trgovinu i usluge</derivirana_varijabla>
  </DomainObject.Predmet.ProtustrankaNazivFormated>
  <DomainObject.Predmet.ProtustrankaNazivFormatedOIB>
    <izvorni_sadrzaj>DEBELA OBALA j.d.o.o. za trgovinu i usluge, OIB 73443428905</izvorni_sadrzaj>
    <derivirana_varijabla naziv="DomainObject.Predmet.ProtustrankaNazivFormatedOIB_1">DEBELA OBALA j.d.o.o. za trgovinu i usluge, OIB 73443428905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DEBELA OBALA j.d.o.o. za trgovinu i usluge</item>
    </izvorni_sadrzaj>
    <derivirana_varijabla naziv="DomainObject.Predmet.ProtuStrankaListFormated_1">
      <item>DEBELA OBALA j.d.o.o. za trgovinu i usluge</item>
    </derivirana_varijabla>
  </DomainObject.Predmet.ProtuStrankaListFormated>
  <DomainObject.Predmet.ProtuStrankaListFormatedOIB>
    <izvorni_sadrzaj>
      <item>DEBELA OBALA j.d.o.o. za trgovinu i usluge, OIB 73443428905</item>
    </izvorni_sadrzaj>
    <derivirana_varijabla naziv="DomainObject.Predmet.ProtuStrankaListFormatedOIB_1">
      <item>DEBELA OBALA j.d.o.o. za trgovinu i usluge, OIB 73443428905</item>
    </derivirana_varijabla>
  </DomainObject.Predmet.ProtuStrankaListFormatedOIB>
  <DomainObject.Predmet.ProtuStrankaListFormatedWithAdress>
    <izvorni_sadrzaj>
      <item>DEBELA OBALA j.d.o.o. za trgovinu i usluge, Mendlova 9, 10000 Zagreb</item>
    </izvorni_sadrzaj>
    <derivirana_varijabla naziv="DomainObject.Predmet.ProtuStrankaListFormatedWithAdress_1">
      <item>DEBELA OBALA j.d.o.o. za trgovinu i usluge, Mendlova 9, 10000 Zagreb</item>
    </derivirana_varijabla>
  </DomainObject.Predmet.ProtuStrankaListFormatedWithAdress>
  <DomainObject.Predmet.ProtuStrankaListFormatedWithAdressOIB>
    <izvorni_sadrzaj>
      <item>DEBELA OBALA j.d.o.o. za trgovinu i usluge, OIB 73443428905, Mendlova 9, 10000 Zagreb</item>
    </izvorni_sadrzaj>
    <derivirana_varijabla naziv="DomainObject.Predmet.ProtuStrankaListFormatedWithAdressOIB_1">
      <item>DEBELA OBALA j.d.o.o. za trgovinu i usluge, OIB 73443428905, Mendlova 9, 10000 Zagreb</item>
    </derivirana_varijabla>
  </DomainObject.Predmet.ProtuStrankaListFormatedWithAdressOIB>
  <DomainObject.Predmet.ProtuStrankaListNazivFormated>
    <izvorni_sadrzaj>
      <item>DEBELA OBALA j.d.o.o. za trgovinu i usluge</item>
    </izvorni_sadrzaj>
    <derivirana_varijabla naziv="DomainObject.Predmet.ProtuStrankaListNazivFormated_1">
      <item>DEBELA OBALA j.d.o.o. za trgovinu i usluge</item>
    </derivirana_varijabla>
  </DomainObject.Predmet.ProtuStrankaListNazivFormated>
  <DomainObject.Predmet.ProtuStrankaListNazivFormatedOIB>
    <izvorni_sadrzaj>
      <item>DEBELA OBALA j.d.o.o. za trgovinu i usluge, OIB 73443428905</item>
    </izvorni_sadrzaj>
    <derivirana_varijabla naziv="DomainObject.Predmet.ProtuStrankaListNazivFormatedOIB_1">
      <item>DEBELA OBALA j.d.o.o. za trgovinu i usluge, OIB 73443428905</item>
    </derivirana_varijabla>
  </DomainObject.Predmet.ProtuStrankaListNazivFormatedOIB>
  <DomainObject.Predmet.OstaliListFormated>
    <izvorni_sadrzaj>
      <item>Josip Mrvelj</item>
    </izvorni_sadrzaj>
    <derivirana_varijabla naziv="DomainObject.Predmet.OstaliListFormated_1">
      <item>Josip Mrvelj</item>
    </derivirana_varijabla>
  </DomainObject.Predmet.OstaliListFormated>
  <DomainObject.Predmet.OstaliListFormatedOIB>
    <izvorni_sadrzaj>
      <item>Josip Mrvelj, OIB 56374062340</item>
    </izvorni_sadrzaj>
    <derivirana_varijabla naziv="DomainObject.Predmet.OstaliListFormatedOIB_1">
      <item>Josip Mrvelj, OIB 56374062340</item>
    </derivirana_varijabla>
  </DomainObject.Predmet.OstaliListFormatedOIB>
  <DomainObject.Predmet.OstaliListFormatedWithAdress>
    <izvorni_sadrzaj>
      <item>Josip Mrvelj, Mendlova Ulica 9, 10000 Zagreb</item>
    </izvorni_sadrzaj>
    <derivirana_varijabla naziv="DomainObject.Predmet.OstaliListFormatedWithAdress_1">
      <item>Josip Mrvelj, Mendlova Ulica 9, 10000 Zagreb</item>
    </derivirana_varijabla>
  </DomainObject.Predmet.OstaliListFormatedWithAdress>
  <DomainObject.Predmet.OstaliListFormatedWithAdressOIB>
    <izvorni_sadrzaj>
      <item>Josip Mrvelj, OIB 56374062340, Mendlova Ulica 9, 10000 Zagreb</item>
    </izvorni_sadrzaj>
    <derivirana_varijabla naziv="DomainObject.Predmet.OstaliListFormatedWithAdressOIB_1">
      <item>Josip Mrvelj, OIB 56374062340, Mendlova Ulica 9, 10000 Zagreb</item>
    </derivirana_varijabla>
  </DomainObject.Predmet.OstaliListFormatedWithAdressOIB>
  <DomainObject.Predmet.OstaliListNazivFormated>
    <izvorni_sadrzaj>
      <item>Josip Mrvelj</item>
    </izvorni_sadrzaj>
    <derivirana_varijabla naziv="DomainObject.Predmet.OstaliListNazivFormated_1">
      <item>Josip Mrvelj</item>
    </derivirana_varijabla>
  </DomainObject.Predmet.OstaliListNazivFormated>
  <DomainObject.Predmet.OstaliListNazivFormatedOIB>
    <izvorni_sadrzaj>
      <item>Josip Mrvelj, OIB 56374062340</item>
    </izvorni_sadrzaj>
    <derivirana_varijabla naziv="DomainObject.Predmet.OstaliListNazivFormatedOIB_1">
      <item>Josip Mrvelj, OIB 56374062340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DEBELA OBALA j.d.o.o. za trgovinu i usluge</izvorni_sadrzaj>
    <derivirana_varijabla naziv="DomainObject.Predmet.ProtustrankaIDrugi_1">DEBELA OBALA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DEBELA OBALA j.d.o.o. za trgovinu i usluge, OIB 73443428905, Mendlova 9, 10000 Zagreb</izvorni_sadrzaj>
    <derivirana_varijabla naziv="DomainObject.Predmet.ProtustrankaIDrugiAdressOIB_1">DEBELA OBALA j.d.o.o. za trgovinu i usluge, OIB 73443428905,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DEBELA OBALA j.d.o.o. za trgovinu i usluge</item>
      <item>Josip Mrvelj</item>
    </izvorni_sadrzaj>
    <derivirana_varijabla naziv="DomainObject.Predmet.SudioniciListNaziv_1">
      <item>FINA Regionalni centar Zagreb</item>
      <item>DEBELA OBALA j.d.o.o. za trgovinu i usluge</item>
      <item>Josip Mrvelj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DEBELA OBALA j.d.o.o. za trgovinu i usluge, OIB 73443428905, Mendlova 9,10000 Zagreb</item>
      <item>Josip Mrvelj, OIB 56374062340, Mendlova Ulica 9,10000 Zagreb</item>
    </izvorni_sadrzaj>
    <derivirana_varijabla naziv="DomainObject.Predmet.SudioniciListAdressOIB_1">
      <item>FINA Regionalni centar Zagreb, OIB 85821130368, Trg svibanjskih žrtava 1995. br. 1,10000 Zagreb</item>
      <item>DEBELA OBALA j.d.o.o. za trgovinu i usluge, OIB 73443428905, Mendlova 9,10000 Zagreb</item>
      <item>Josip Mrvelj, OIB 56374062340, Mendlova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73443428905</item>
      <item>, OIB 56374062340</item>
    </izvorni_sadrzaj>
    <derivirana_varijabla naziv="DomainObject.Predmet.SudioniciListNazivOIB_1">
      <item>, OIB 85821130368</item>
      <item>, OIB 73443428905</item>
      <item>, OIB 56374062340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A0603-1D24-41AB-901D-3E23980651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261</properties:Words>
  <properties:Characters>1290</properties:Characters>
  <properties:Lines>44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2017-03-02T10:19:00Z</dcterms:created>
  <dc:creator>Jelena</dc:creator>
  <cp:lastModifiedBy>Ivana Stampf</cp:lastModifiedBy>
  <cp:lastPrinted>2010-12-20T11:38:00Z</cp:lastPrinted>
  <dcterms:modified xmlns:xsi="http://www.w3.org/2001/XMLSchema-instance" xsi:type="dcterms:W3CDTF">2017-03-02T12:43:00Z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