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2f42" w14:paraId="a2d2f4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B70D0">
        <w:t>7</w:t>
      </w:r>
      <w:r w:rsidR="00EC5F98">
        <w:t>263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EC5F98">
        <w:rPr>
          <w:rFonts w:cs="Times New Roman" w:eastAsia="Times New Roman"/>
          <w:szCs w:val="20"/>
          <w:lang w:eastAsia="hr-HR"/>
        </w:rPr>
        <w:t>TPLOTA-IBS INŽENJERING</w:t>
      </w:r>
      <w:r w:rsidR="001A491F">
        <w:rPr>
          <w:rFonts w:cs="Times New Roman" w:eastAsia="Times New Roman"/>
          <w:szCs w:val="20"/>
          <w:lang w:eastAsia="hr-HR"/>
        </w:rPr>
        <w:t xml:space="preserve"> d.o.o.</w:t>
      </w:r>
      <w:r w:rsidR="00EC5F98">
        <w:rPr>
          <w:rFonts w:cs="Times New Roman" w:eastAsia="Times New Roman"/>
          <w:szCs w:val="20"/>
          <w:lang w:eastAsia="hr-HR"/>
        </w:rPr>
        <w:t xml:space="preserve"> u likvidaciji</w:t>
      </w:r>
      <w:r w:rsidR="001A491F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="00EC5F98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="00EC5F98">
        <w:rPr>
          <w:rFonts w:cs="Times New Roman" w:eastAsia="Times New Roman"/>
          <w:szCs w:val="20"/>
          <w:lang w:eastAsia="hr-HR"/>
        </w:rPr>
        <w:t xml:space="preserve"> 22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EC5F98">
        <w:rPr>
          <w:rFonts w:cs="Times New Roman" w:eastAsia="Times New Roman"/>
          <w:szCs w:val="20"/>
          <w:lang w:eastAsia="hr-HR"/>
        </w:rPr>
        <w:t>267763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EC5F98">
        <w:rPr>
          <w:rFonts w:cs="Times New Roman" w:eastAsia="Times New Roman"/>
          <w:szCs w:val="20"/>
          <w:lang w:eastAsia="hr-HR"/>
        </w:rPr>
        <w:t>48256804262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EC5F98">
        <w:rPr>
          <w:rFonts w:cs="Times New Roman" w:eastAsia="Times New Roman"/>
          <w:szCs w:val="20"/>
          <w:lang w:eastAsia="hr-HR"/>
        </w:rPr>
        <w:t xml:space="preserve">TPLOTA-IBS INŽENJERING d.o.o. u likvidaciji, Zagreb, </w:t>
      </w:r>
      <w:proofErr w:type="spellStart"/>
      <w:r w:rsidR="00EC5F98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="00EC5F98">
        <w:rPr>
          <w:rFonts w:cs="Times New Roman" w:eastAsia="Times New Roman"/>
          <w:szCs w:val="20"/>
          <w:lang w:eastAsia="hr-HR"/>
        </w:rPr>
        <w:t xml:space="preserve"> 22, MBS: 080267763, OIB: 48256804262</w:t>
      </w:r>
      <w:r w:rsidR="00B4418E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EC5F98">
        <w:rPr>
          <w:rFonts w:cs="Times New Roman" w:eastAsia="Times New Roman"/>
          <w:szCs w:val="20"/>
          <w:lang w:eastAsia="hr-HR"/>
        </w:rPr>
        <w:t xml:space="preserve">TPLOTA-IBS INŽENJERING d.o.o. u likvidaciji, Zagreb, </w:t>
      </w:r>
      <w:proofErr w:type="spellStart"/>
      <w:r w:rsidR="00EC5F98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="00EC5F98">
        <w:rPr>
          <w:rFonts w:cs="Times New Roman" w:eastAsia="Times New Roman"/>
          <w:szCs w:val="20"/>
          <w:lang w:eastAsia="hr-HR"/>
        </w:rPr>
        <w:t xml:space="preserve"> 22, MBS: 080267763, OIB: 48256804262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E5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51E5F"/>
    <w:rsid w:val="00861D6E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4418E"/>
    <w:rsid w:val="00BF02FF"/>
    <w:rsid w:val="00C5122F"/>
    <w:rsid w:val="00C52E65"/>
    <w:rsid w:val="00CA63C1"/>
    <w:rsid w:val="00CE0768"/>
    <w:rsid w:val="00D05353"/>
    <w:rsid w:val="00D33F38"/>
    <w:rsid w:val="00D90085"/>
    <w:rsid w:val="00D910B7"/>
    <w:rsid w:val="00D95BC5"/>
    <w:rsid w:val="00DA0F22"/>
    <w:rsid w:val="00E45506"/>
    <w:rsid w:val="00EB2D95"/>
    <w:rsid w:val="00EC5F98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51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51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45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7263</izvorni_sadrzaj>
    <derivirana_varijabla naziv="DomainObject.Predmet.Broj_1">7263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St-7263/2015</izvorni_sadrzaj>
    <derivirana_varijabla naziv="DomainObject.Predmet.OznakaBroj_1">St-7263/2015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upisan sa zahtjeva s tipfelerom u nazivu , u registru Toplota-ibs inženjering</izvorni_sadrzaj>
    <derivirana_varijabla naziv="DomainObject.Predmet.PrimjedbaSuca_1">dužnik upisan sa zahtjeva s tipfelerom u nazivu , u registru Toplota-ibs inženjering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TPLOTA-IBS INŽENJERING d.o.o.  u likvidaciji zastupanog po punomoćniku Petar Iličić</izvorni_sadrzaj>
    <derivirana_varijabla naziv="DomainObject.Predmet.ProtustrankaFormated_1">  TPLOTA-IBS INŽENJERING d.o.o.  u likvidaciji zastupanog po punomoćniku Petar Iličić</derivirana_varijabla>
  </DomainObject.Predmet.ProtustrankaFormated>
  <DomainObject.Predmet.ProtustrankaFormatedOIB>
    <izvorni_sadrzaj>  TPLOTA-IBS INŽENJERING d.o.o.  u likvidaciji, OIB 48256804262 zastupanog po punomoćniku Petar Iličić</izvorni_sadrzaj>
    <derivirana_varijabla naziv="DomainObject.Predmet.ProtustrankaFormatedOIB_1">  TPLOTA-IBS INŽENJERING d.o.o.  u likvidaciji, OIB 48256804262 zastupanog po punomoćniku Petar Iličić</derivirana_varijabla>
  </DomainObject.Predmet.ProtustrankaFormatedOIB>
  <DomainObject.Predmet.ProtustrankaFormatedWithAdress>
    <izvorni_sadrzaj> TPLOTA-IBS INŽENJERING d.o.o.  u likvidaciji, Ivanićgradska 22, 10000 Zagreb zastupanog po punomoćniku Petar Iličić</izvorni_sadrzaj>
    <derivirana_varijabla naziv="DomainObject.Predmet.ProtustrankaFormatedWithAdress_1"> TPLOTA-IBS INŽENJERING d.o.o.  u likvidaciji, Ivanićgradska 22, 10000 Zagreb zastupanog po punomoćniku Petar Iličić</derivirana_varijabla>
  </DomainObject.Predmet.ProtustrankaFormatedWithAdress>
  <DomainObject.Predmet.ProtustrankaFormatedWithAdressOIB>
    <izvorni_sadrzaj> TPLOTA-IBS INŽENJERING d.o.o.  u likvidaciji, OIB 48256804262, Ivanićgradska 22, 10000 Zagreb zastupanog po punomoćniku Petar Iličić</izvorni_sadrzaj>
    <derivirana_varijabla naziv="DomainObject.Predmet.ProtustrankaFormatedWithAdressOIB_1"> TPLOTA-IBS INŽENJERING d.o.o.  u likvidaciji, OIB 48256804262, Ivanićgradska 22, 10000 Zagreb zastupanog po punomoćniku Petar Iličić</derivirana_varijabla>
  </DomainObject.Predmet.ProtustrankaFormatedWithAdressOIB>
  <DomainObject.Predmet.ProtustrankaWithAdress>
    <izvorni_sadrzaj>TPLOTA-IBS INŽENJERING d.o.o.  u likvidaciji Ivanićgradska 22, 10000 Zagreb</izvorni_sadrzaj>
    <derivirana_varijabla naziv="DomainObject.Predmet.ProtustrankaWithAdress_1">TPLOTA-IBS INŽENJERING d.o.o.  u likvidaciji Ivanićgradska 22, 10000 Zagreb</derivirana_varijabla>
  </DomainObject.Predmet.ProtustrankaWithAdress>
  <DomainObject.Predmet.ProtustrankaWithAdressOIB>
    <izvorni_sadrzaj>TPLOTA-IBS INŽENJERING d.o.o.  u likvidaciji, OIB 48256804262, Ivanićgradska 22, 10000 Zagreb</izvorni_sadrzaj>
    <derivirana_varijabla naziv="DomainObject.Predmet.ProtustrankaWithAdressOIB_1">TPLOTA-IBS INŽENJERING d.o.o.  u likvidaciji, OIB 48256804262, Ivanićgradska 22, 10000 Zagreb</derivirana_varijabla>
  </DomainObject.Predmet.ProtustrankaWithAdressOIB>
  <DomainObject.Predmet.ProtustrankaNazivFormated>
    <izvorni_sadrzaj>TPLOTA-IBS INŽENJERING d.o.o.  u likvidaciji</izvorni_sadrzaj>
    <derivirana_varijabla naziv="DomainObject.Predmet.ProtustrankaNazivFormated_1">TPLOTA-IBS INŽENJERING d.o.o.  u likvidaciji</derivirana_varijabla>
  </DomainObject.Predmet.ProtustrankaNazivFormated>
  <DomainObject.Predmet.ProtustrankaNazivFormatedOIB>
    <izvorni_sadrzaj>TPLOTA-IBS INŽENJERING d.o.o.  u likvidaciji, OIB 48256804262</izvorni_sadrzaj>
    <derivirana_varijabla naziv="DomainObject.Predmet.ProtustrankaNazivFormatedOIB_1">TPLOTA-IBS INŽENJERING d.o.o.  u likvidaciji, OIB 48256804262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TPLOTA-IBS INŽENJERING d.o.o.  u likvidaciji zastupanog po punomoćniku Petar Iličić</item>
    </izvorni_sadrzaj>
    <derivirana_varijabla naziv="DomainObject.Predmet.ProtuStrankaListFormated_1">
      <item>TPLOTA-IBS INŽENJERING d.o.o.  u likvidaciji zastupanog po punomoćniku Petar Iličić</item>
    </derivirana_varijabla>
  </DomainObject.Predmet.ProtuStrankaListFormated>
  <DomainObject.Predmet.ProtuStrankaListFormatedOIB>
    <izvorni_sadrzaj>
      <item>TPLOTA-IBS INŽENJERING d.o.o.  u likvidaciji, OIB 48256804262 zastupanog po punomoćniku Petar Iličić</item>
    </izvorni_sadrzaj>
    <derivirana_varijabla naziv="DomainObject.Predmet.ProtuStrankaListFormatedOIB_1">
      <item>TPLOTA-IBS INŽENJERING d.o.o.  u likvidaciji, OIB 48256804262 zastupanog po punomoćniku Petar Iličić</item>
    </derivirana_varijabla>
  </DomainObject.Predmet.ProtuStrankaListFormatedOIB>
  <DomainObject.Predmet.ProtuStrankaListFormatedWithAdress>
    <izvorni_sadrzaj>
      <item>TPLOTA-IBS INŽENJERING d.o.o.  u likvidaciji, Ivanićgradska 22, 10000 Zagreb zastupanog po punomoćniku Petar Iličić</item>
    </izvorni_sadrzaj>
    <derivirana_varijabla naziv="DomainObject.Predmet.ProtuStrankaListFormatedWithAdress_1">
      <item>TPLOTA-IBS INŽENJERING d.o.o.  u likvidaciji, Ivanićgradska 22, 10000 Zagreb zastupanog po punomoćniku Petar Iličić</item>
    </derivirana_varijabla>
  </DomainObject.Predmet.ProtuStrankaListFormatedWithAdress>
  <DomainObject.Predmet.ProtuStrankaListFormatedWithAdressOIB>
    <izvorni_sadrzaj>
      <item>TPLOTA-IBS INŽENJERING d.o.o.  u likvidaciji, OIB 48256804262, Ivanićgradska 22, 10000 Zagreb zastupanog po punomoćniku Petar Iličić</item>
    </izvorni_sadrzaj>
    <derivirana_varijabla naziv="DomainObject.Predmet.ProtuStrankaListFormatedWithAdressOIB_1">
      <item>TPLOTA-IBS INŽENJERING d.o.o.  u likvidaciji, OIB 48256804262, Ivanićgradska 22, 10000 Zagreb zastupanog po punomoćniku Petar Iličić</item>
    </derivirana_varijabla>
  </DomainObject.Predmet.ProtuStrankaListFormatedWithAdressOIB>
  <DomainObject.Predmet.ProtuStrankaListNazivFormated>
    <izvorni_sadrzaj>
      <item>TPLOTA-IBS INŽENJERING d.o.o.  u likvidaciji</item>
    </izvorni_sadrzaj>
    <derivirana_varijabla naziv="DomainObject.Predmet.ProtuStrankaListNazivFormated_1">
      <item>TPLOTA-IBS INŽENJERING d.o.o.  u likvidaciji</item>
    </derivirana_varijabla>
  </DomainObject.Predmet.ProtuStrankaListNazivFormated>
  <DomainObject.Predmet.ProtuStrankaListNazivFormatedOIB>
    <izvorni_sadrzaj>
      <item>TPLOTA-IBS INŽENJERING d.o.o.  u likvidaciji, OIB 48256804262</item>
    </izvorni_sadrzaj>
    <derivirana_varijabla naziv="DomainObject.Predmet.ProtuStrankaListNazivFormatedOIB_1">
      <item>TPLOTA-IBS INŽENJERING d.o.o.  u likvidaciji, OIB 48256804262</item>
    </derivirana_varijabla>
  </DomainObject.Predmet.ProtuStrankaListNazivFormatedOIB>
  <DomainObject.Predmet.OstaliListFormated>
    <izvorni_sadrzaj>
      <item>Petar Iličić punomoćnik sudionika u postupku TPLOTA-IBS INŽENJERING d.o.o.  u likvidaciji</item>
    </izvorni_sadrzaj>
    <derivirana_varijabla naziv="DomainObject.Predmet.OstaliListFormated_1">
      <item>Petar Iličić punomoćnik sudionika u postupku TPLOTA-IBS INŽENJERING d.o.o.  u likvidaciji</item>
    </derivirana_varijabla>
  </DomainObject.Predmet.OstaliListFormated>
  <DomainObject.Predmet.OstaliListFormatedOIB>
    <izvorni_sadrzaj>
      <item>Petar Iličić, OIB 31269115487 punomoćnik sudionika u postupku TPLOTA-IBS INŽENJERING d.o.o.  u likvidaciji</item>
    </izvorni_sadrzaj>
    <derivirana_varijabla naziv="DomainObject.Predmet.OstaliListFormatedOIB_1">
      <item>Petar Iličić, OIB 31269115487 punomoćnik sudionika u postupku TPLOTA-IBS INŽENJERING d.o.o.  u likvidaciji</item>
    </derivirana_varijabla>
  </DomainObject.Predmet.OstaliListFormatedOIB>
  <DomainObject.Predmet.OstaliListFormatedWithAdress>
    <izvorni_sadrzaj>
      <item>Petar Iličić, Ulica Hrvatskog Proljeća 30, 10000 Zagreb punomoćnik sudionika u postupku TPLOTA-IBS INŽENJERING d.o.o.  u likvidaciji</item>
    </izvorni_sadrzaj>
    <derivirana_varijabla naziv="DomainObject.Predmet.OstaliListFormatedWithAdress_1">
      <item>Petar Iličić, Ulica Hrvatskog Proljeća 30, 10000 Zagreb punomoćnik sudionika u postupku TPLOTA-IBS INŽENJERING d.o.o.  u likvidaciji</item>
    </derivirana_varijabla>
  </DomainObject.Predmet.OstaliListFormatedWithAdress>
  <DomainObject.Predmet.OstaliListFormatedWithAdressOIB>
    <izvorni_sadrzaj>
      <item>Petar Iličić, OIB 31269115487, Ulica Hrvatskog Proljeća 30, 10000 Zagreb punomoćnik sudionika u postupku TPLOTA-IBS INŽENJERING d.o.o.  u likvidaciji</item>
    </izvorni_sadrzaj>
    <derivirana_varijabla naziv="DomainObject.Predmet.OstaliListFormatedWithAdressOIB_1">
      <item>Petar Iličić, OIB 31269115487, Ulica Hrvatskog Proljeća 30, 10000 Zagreb punomoćnik sudionika u postupku TPLOTA-IBS INŽENJERING d.o.o.  u likvidaciji</item>
    </derivirana_varijabla>
  </DomainObject.Predmet.OstaliListFormatedWithAdressOIB>
  <DomainObject.Predmet.OstaliListNazivFormated>
    <izvorni_sadrzaj>
      <item>Petar Iličić</item>
    </izvorni_sadrzaj>
    <derivirana_varijabla naziv="DomainObject.Predmet.OstaliListNazivFormated_1">
      <item>Petar Iličić</item>
    </derivirana_varijabla>
  </DomainObject.Predmet.OstaliListNazivFormated>
  <DomainObject.Predmet.OstaliListNazivFormatedOIB>
    <izvorni_sadrzaj>
      <item>Petar Iličić, OIB 31269115487</item>
    </izvorni_sadrzaj>
    <derivirana_varijabla naziv="DomainObject.Predmet.OstaliListNazivFormatedOIB_1">
      <item>Petar Iličić, OIB 31269115487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TPLOTA-IBS INŽENJERING d.o.o.  u likvidaciji</izvorni_sadrzaj>
    <derivirana_varijabla naziv="DomainObject.Predmet.ProtustrankaIDrugi_1">TPLOTA-IBS INŽENJERING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TPLOTA-IBS INŽENJERING d.o.o.  u likvidaciji, OIB 48256804262, Ivanićgradska 22, 10000 Zagreb</izvorni_sadrzaj>
    <derivirana_varijabla naziv="DomainObject.Predmet.ProtustrankaIDrugiAdressOIB_1">TPLOTA-IBS INŽENJERING d.o.o.  u likvidaciji, OIB 48256804262, Ivanićgradska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TPLOTA-IBS INŽENJERING d.o.o.  u likvidaciji</item>
      <item>FINA Regionalni centar Zagreb</item>
      <item>Petar Iličić</item>
    </izvorni_sadrzaj>
    <derivirana_varijabla naziv="DomainObject.Predmet.SudioniciListNaziv_1">
      <item>TPLOTA-IBS INŽENJERING d.o.o.  u likvidaciji</item>
      <item>FINA Regionalni centar Zagreb</item>
      <item>Petar Iličić</item>
    </derivirana_varijabla>
  </DomainObject.Predmet.SudioniciListNaziv>
  <DomainObject.Predmet.SudioniciListAdressOIB>
    <izvorni_sadrzaj>
      <item>TPLOTA-IBS INŽENJERING d.o.o.  u likvidaciji, OIB 48256804262, Ivanićgradska 22,10000 Zagreb</item>
      <item>FINA Regionalni centar Zagreb, OIB 85821130368, Trg svibanjskih žrtava 1995. 1,10000 Zagreb</item>
      <item>Petar Iličić, OIB 31269115487, Ulica Hrvatskog Proljeća 30,10000 Zagreb</item>
    </izvorni_sadrzaj>
    <derivirana_varijabla naziv="DomainObject.Predmet.SudioniciListAdressOIB_1">
      <item>TPLOTA-IBS INŽENJERING d.o.o.  u likvidaciji, OIB 48256804262, Ivanićgradska 22,10000 Zagreb</item>
      <item>FINA Regionalni centar Zagreb, OIB 85821130368, Trg svibanjskih žrtava 1995. 1,10000 Zagreb</item>
      <item>Petar Iličić, OIB 31269115487, Ulica Hrvatskog Proljeća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48256804262</item>
      <item>, OIB 85821130368</item>
      <item>, OIB 31269115487</item>
    </izvorni_sadrzaj>
    <derivirana_varijabla naziv="DomainObject.Predmet.SudioniciListNazivOIB_1">
      <item>, OIB 48256804262</item>
      <item>, OIB 85821130368</item>
      <item>, OIB 31269115487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1881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2016-02-17T11:01:00Z</dcterms:created>
  <dc:creator>Ivana Manestar</dc:creator>
  <cp:lastModifiedBy>Ksenija Nol</cp:lastModifiedBy>
  <cp:lastPrinted>2016-02-18T09:42:00Z</cp:lastPrinted>
  <dcterms:modified xmlns:xsi="http://www.w3.org/2001/XMLSchema-instance" xsi:type="dcterms:W3CDTF">2016-02-18T09:42:00Z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