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c0ce" w14:paraId="faec0c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0116F2">
        <w:t>23</w:t>
      </w:r>
      <w:r w:rsidR="00C572D2">
        <w:t xml:space="preserve">. </w:t>
      </w:r>
      <w:r w:rsidR="000116F2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116F2">
        <w:t>BETA PROMET j.d.o.o., Zadar, Rampada 1, OIB:06734734107</w:t>
      </w:r>
      <w:r w:rsidR="0039437A" w:rsidRPr="0039437A">
        <w:t>,</w:t>
      </w:r>
      <w:r w:rsidR="00EF3F9E">
        <w:t xml:space="preserve"> </w:t>
      </w:r>
      <w:r w:rsidR="0059024B">
        <w:t>1</w:t>
      </w:r>
      <w:r w:rsidR="00EF44EC">
        <w:t>4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116F2">
        <w:t>BETA PROMET j.d.o.o., Zadar, Rampada 1, OIB:06734734107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EF44EC">
        <w:t>14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F44EC">
        <w:rPr>
          <w:color w:themeColor="text1" w:val="000000"/>
        </w:rPr>
        <w:t>9,</w:t>
      </w:r>
      <w:r w:rsidR="000116F2">
        <w:rPr>
          <w:color w:themeColor="text1" w:val="000000"/>
        </w:rPr>
        <w:t>1</w:t>
      </w:r>
      <w:r w:rsidR="00EF44EC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0116F2">
        <w:t xml:space="preserve">Nada Reljić iz Slavonskog Broda, Naselje A. Hebranga 7/9, </w:t>
      </w:r>
      <w:r w:rsidR="000116F2" w:rsidRPr="00062422">
        <w:t>OIB:</w:t>
      </w:r>
      <w:r w:rsidR="000116F2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116F2">
        <w:t>BETA PROMET j.d.o.o., Zadar, Rampada 1, OIB:06734734107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0116F2">
        <w:t>23</w:t>
      </w:r>
      <w:r w:rsidR="00C572D2">
        <w:t xml:space="preserve">. </w:t>
      </w:r>
      <w:r w:rsidR="000116F2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116F2">
        <w:t>19</w:t>
      </w:r>
      <w:r w:rsidR="0079567A" w:rsidRPr="00EF3F9E">
        <w:t>.</w:t>
      </w:r>
      <w:r w:rsidR="00E34074">
        <w:t xml:space="preserve"> </w:t>
      </w:r>
      <w:r w:rsidR="000116F2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116F2">
        <w:t>11.152,26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116F2">
        <w:t xml:space="preserve">Imex banka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116F2">
        <w:t>2</w:t>
      </w:r>
      <w:r w:rsidR="00131DF8">
        <w:t xml:space="preserve">. </w:t>
      </w:r>
      <w:r w:rsidR="000116F2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116F2">
        <w:t>7.556,22</w:t>
      </w:r>
      <w:r w:rsidR="00EF3F9E">
        <w:t xml:space="preserve"> kuna </w:t>
      </w:r>
      <w:r w:rsidR="00EE0861">
        <w:t xml:space="preserve">u neprekinutom razdoblju od </w:t>
      </w:r>
      <w:r w:rsidR="000116F2">
        <w:t>32</w:t>
      </w:r>
      <w:r w:rsidR="00EF44EC">
        <w:t>5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EF44EC">
        <w:t>4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DF62FC" w:rsidP="000116F2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F62FC" w:rsidP="000116F2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EF44EC" w:rsidP="00EF44EC" w:rsidR="00640FE9">
      <w:pPr>
        <w:tabs>
          <w:tab w:pos="2515" w:val="left"/>
        </w:tabs>
        <w:jc w:val="both"/>
      </w:pPr>
      <w:r>
        <w:tab/>
      </w:r>
    </w:p>
    <w:p w:rsidRDefault="00E34074" w:rsidP="00F3159A" w:rsidR="00E34074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2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F44EC">
      <w:t xml:space="preserve">Poslovni broj: 5 </w:t>
    </w:r>
    <w:r w:rsidR="00EF44EC" w:rsidRPr="008C3132">
      <w:t>St-</w:t>
    </w:r>
    <w:r w:rsidR="00EF44EC">
      <w:t>1</w:t>
    </w:r>
    <w:r w:rsidR="000116F2">
      <w:t>022</w:t>
    </w:r>
    <w:r w:rsidR="00EF44EC"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</w:t>
    </w:r>
    <w:r w:rsidR="000116F2">
      <w:t>022</w:t>
    </w:r>
    <w:r>
      <w:t>/16-1</w:t>
    </w:r>
    <w:r w:rsidR="00EF44EC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16F2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D6236"/>
    <w:rsid w:val="00DF52BC"/>
    <w:rsid w:val="00DF62F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44EC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PROMET j.d.o.o. za ugostiteljstvo i djelatnost turističke agencije</izvorni_sadrzaj>
    <derivirana_varijabla naziv="DomainObject.Predmet.ProtustrankaFormated_1">  BETA PROMET j.d.o.o. za ugostiteljstvo i djelatnost turističke agencije</derivirana_varijabla>
  </DomainObject.Predmet.ProtustrankaFormated>
  <DomainObject.Predmet.ProtustrankaFormatedOIB>
    <izvorni_sadrzaj>  BETA PROMET j.d.o.o. za ugostiteljstvo i djelatnost turističke agencije, OIB 06734734107</izvorni_sadrzaj>
    <derivirana_varijabla naziv="DomainObject.Predmet.ProtustrankaFormatedOIB_1">  BETA PROMET j.d.o.o. za ugostiteljstvo i djelatnost turističke agencije, OIB 06734734107</derivirana_varijabla>
  </DomainObject.Predmet.ProtustrankaFormatedOIB>
  <DomainObject.Predmet.ProtustrankaFormatedWithAdress>
    <izvorni_sadrzaj> BETA PROMET j.d.o.o. za ugostiteljstvo i djelatnost turističke agencije, Rampada 1, 23000 Zadar</izvorni_sadrzaj>
    <derivirana_varijabla naziv="DomainObject.Predmet.ProtustrankaFormatedWithAdress_1"> BETA PROMET j.d.o.o. za ugostiteljstvo i djelatnost turističke agencije, Rampada 1, 23000 Zadar</derivirana_varijabla>
  </DomainObject.Predmet.ProtustrankaFormatedWithAdress>
  <DomainObject.Predmet.ProtustrankaFormatedWithAdressOIB>
    <izvorni_sadrzaj> BETA PROMET j.d.o.o. za ugostiteljstvo i djelatnost turističke agencije, OIB 06734734107, Rampada 1, 23000 Zadar</izvorni_sadrzaj>
    <derivirana_varijabla naziv="DomainObject.Predmet.ProtustrankaFormatedWithAdressOIB_1"> BETA PROMET j.d.o.o. za ugostiteljstvo i djelatnost turističke agencije, OIB 06734734107, Rampada 1, 23000 Zadar</derivirana_varijabla>
  </DomainObject.Predmet.ProtustrankaFormatedWithAdressOIB>
  <DomainObject.Predmet.ProtustrankaWithAdress>
    <izvorni_sadrzaj>BETA PROMET j.d.o.o. za ugostiteljstvo i djelatnost turističke agencije Rampada 1, 23000 Zadar</izvorni_sadrzaj>
    <derivirana_varijabla naziv="DomainObject.Predmet.ProtustrankaWithAdress_1">BETA PROMET j.d.o.o. za ugostiteljstvo i djelatnost turističke agencije Rampada 1, 23000 Zadar</derivirana_varijabla>
  </DomainObject.Predmet.ProtustrankaWithAdress>
  <DomainObject.Predmet.ProtustrankaWithAdressOIB>
    <izvorni_sadrzaj>BETA PROMET j.d.o.o. za ugostiteljstvo i djelatnost turističke agencije, OIB 06734734107, Rampada 1, 23000 Zadar</izvorni_sadrzaj>
    <derivirana_varijabla naziv="DomainObject.Predmet.ProtustrankaWithAdressOIB_1">BETA PROMET j.d.o.o. za ugostiteljstvo i djelatnost turističke agencije, OIB 06734734107, Rampada 1, 23000 Zadar</derivirana_varijabla>
  </DomainObject.Predmet.ProtustrankaWithAdressOIB>
  <DomainObject.Predmet.ProtustrankaNazivFormated>
    <izvorni_sadrzaj>BETA PROMET j.d.o.o. za ugostiteljstvo i djelatnost turističke agencije</izvorni_sadrzaj>
    <derivirana_varijabla naziv="DomainObject.Predmet.ProtustrankaNazivFormated_1">BETA PROMET j.d.o.o. za ugostiteljstvo i djelatnost turističke agencije</derivirana_varijabla>
  </DomainObject.Predmet.ProtustrankaNazivFormated>
  <DomainObject.Predmet.ProtustrankaNazivFormatedOIB>
    <izvorni_sadrzaj>BETA PROMET j.d.o.o. za ugostiteljstvo i djelatnost turističke agencije, OIB 06734734107</izvorni_sadrzaj>
    <derivirana_varijabla naziv="DomainObject.Predmet.ProtustrankaNazivFormatedOIB_1">BETA PROMET j.d.o.o. za ugostiteljstvo i djelatnost turističke agencije, OIB 06734734107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11152.26</izvorni_sadrzaj>
    <derivirana_varijabla naziv="DomainObject.Predmet.TrenutnaVrijednost_1">11152.26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BETA PROMET j.d.o.o. za ugostiteljstvo i djelatnost turističke agencije</item>
    </izvorni_sadrzaj>
    <derivirana_varijabla naziv="DomainObject.Predmet.ProtuStrankaListFormated_1">
      <item>BETA PROMET j.d.o.o. za ugostiteljstvo i djelatnost turističke agencije</item>
    </derivirana_varijabla>
  </DomainObject.Predmet.ProtuStrankaListFormated>
  <DomainObject.Predmet.ProtuStrankaListFormatedOIB>
    <izvorni_sadrzaj>
      <item>BETA PROMET j.d.o.o. za ugostiteljstvo i djelatnost turističke agencije, OIB 06734734107</item>
    </izvorni_sadrzaj>
    <derivirana_varijabla naziv="DomainObject.Predmet.ProtuStrankaListFormatedOIB_1">
      <item>BETA PROMET j.d.o.o. za ugostiteljstvo i djelatnost turističke agencije, OIB 06734734107</item>
    </derivirana_varijabla>
  </DomainObject.Predmet.ProtuStrankaListFormatedOIB>
  <DomainObject.Predmet.ProtuStrankaListFormatedWithAdress>
    <izvorni_sadrzaj>
      <item>BETA PROMET j.d.o.o. za ugostiteljstvo i djelatnost turističke agencije, Rampada 1, 23000 Zadar</item>
    </izvorni_sadrzaj>
    <derivirana_varijabla naziv="DomainObject.Predmet.ProtuStrankaListFormatedWithAdress_1">
      <item>BETA PROMET j.d.o.o. za ugostiteljstvo i djelatnost turističke agencije, Rampada 1, 23000 Zadar</item>
    </derivirana_varijabla>
  </DomainObject.Predmet.ProtuStrankaListFormatedWithAdress>
  <DomainObject.Predmet.ProtuStrankaListFormatedWithAdressOIB>
    <izvorni_sadrzaj>
      <item>BETA PROMET j.d.o.o. za ugostiteljstvo i djelatnost turističke agencije, OIB 06734734107, Rampada 1, 23000 Zadar</item>
    </izvorni_sadrzaj>
    <derivirana_varijabla naziv="DomainObject.Predmet.ProtuStrankaListFormatedWithAdressOIB_1">
      <item>BETA PROMET j.d.o.o. za ugostiteljstvo i djelatnost turističke agencije, OIB 06734734107, Rampada 1, 23000 Zadar</item>
    </derivirana_varijabla>
  </DomainObject.Predmet.ProtuStrankaListFormatedWithAdressOIB>
  <DomainObject.Predmet.ProtuStrankaListNazivFormated>
    <izvorni_sadrzaj>
      <item>BETA PROMET j.d.o.o. za ugostiteljstvo i djelatnost turističke agencije</item>
    </izvorni_sadrzaj>
    <derivirana_varijabla naziv="DomainObject.Predmet.ProtuStrankaListNazivFormated_1">
      <item>BETA PROMET j.d.o.o. za ugostiteljstvo i djelatnost turističke agencije</item>
    </derivirana_varijabla>
  </DomainObject.Predmet.ProtuStrankaListNazivFormated>
  <DomainObject.Predmet.ProtuStrankaListNazivFormatedOIB>
    <izvorni_sadrzaj>
      <item>BETA PROMET j.d.o.o. za ugostiteljstvo i djelatnost turističke agencije, OIB 06734734107</item>
    </izvorni_sadrzaj>
    <derivirana_varijabla naziv="DomainObject.Predmet.ProtuStrankaListNazivFormatedOIB_1">
      <item>BETA PROMET j.d.o.o. za ugostiteljstvo i djelatnost turističke agencije, OIB 06734734107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BETA PROMET j.d.o.o. za ugostiteljstvo i djelatnost turističke agencije</izvorni_sadrzaj>
    <derivirana_varijabla naziv="DomainObject.Predmet.ProtustrankaIDrugi_1">BETA PROMET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BETA PROMET j.d.o.o. za ugostiteljstvo i djelatnost turističke agencije, OIB 06734734107, Rampada 1, 23000 Zadar</izvorni_sadrzaj>
    <derivirana_varijabla naziv="DomainObject.Predmet.ProtustrankaIDrugiAdressOIB_1">BETA PROMET j.d.o.o. za ugostiteljstvo i djelatnost turističke agencije, OIB 06734734107, Rampada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BETA PROMET j.d.o.o. za ugostiteljstvo i djelatnost turističke agencije</item>
    </izvorni_sadrzaj>
    <derivirana_varijabla naziv="DomainObject.Predmet.SudioniciListNaziv_1">
      <item>FINA</item>
      <item>BETA PROMET j.d.o.o. za ugostiteljstvo i djelatnost turističke agencije</item>
    </derivirana_varijabla>
  </DomainObject.Predmet.SudioniciListNaziv>
  <DomainObject.Predmet.SudioniciListAdressOIB>
    <izvorni_sadrzaj>
      <item>FINA, OIB 85821130368</item>
      <item>BETA PROMET j.d.o.o. za ugostiteljstvo i djelatnost turističke agencije, OIB 06734734107, Rampada 1,23000 Zadar</item>
    </izvorni_sadrzaj>
    <derivirana_varijabla naziv="DomainObject.Predmet.SudioniciListAdressOIB_1">
      <item>FINA, OIB 85821130368</item>
      <item>BETA PROMET j.d.o.o. za ugostiteljstvo i djelatnost turističke agencije, OIB 06734734107, Rampada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06734734107</item>
    </izvorni_sadrzaj>
    <derivirana_varijabla naziv="DomainObject.Predmet.SudioniciListNazivOIB_1">
      <item>, OIB 85821130368</item>
      <item>, OIB 06734734107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2E384-719C-4EBF-9A37-530DD6787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997</properties:Words>
  <properties:Characters>5377</properties:Characters>
  <properties:Lines>172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2017-03-14T07:46:00Z</dcterms:created>
  <dc:creator>Administrator</dc:creator>
  <cp:lastModifiedBy>Krešimir Torbarina</cp:lastModifiedBy>
  <cp:lastPrinted>2017-03-14T07:45:00Z</cp:lastPrinted>
  <dcterms:modified xmlns:xsi="http://www.w3.org/2001/XMLSchema-instance" xsi:type="dcterms:W3CDTF">2017-03-14T07:48:00Z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