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f486" w14:paraId="2acf486" w:rsidRDefault="00256734" w:rsidP="00A91121" w:rsidR="0039632D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39632D" w:rsidRPr="008C3132">
        <w:t>1 St-</w:t>
      </w:r>
      <w:r>
        <w:t>192/16-9</w:t>
      </w:r>
    </w:p>
    <w:p w:rsidRDefault="0039632D" w:rsidP="00BF3D61" w:rsidR="0039632D">
      <w:pPr>
        <w:jc w:val="center"/>
      </w:pPr>
    </w:p>
    <w:p w:rsidRDefault="00E80259" w:rsidP="00BF3D61" w:rsidR="00E80259" w:rsidRPr="008C3132">
      <w:pPr>
        <w:jc w:val="center"/>
      </w:pPr>
    </w:p>
    <w:p w:rsidRDefault="00256734" w:rsidP="00256734" w:rsidR="00256734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56734" w:rsidP="00256734" w:rsidR="00256734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256734" w:rsidP="00256734" w:rsidR="0025673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256734" w:rsidP="00256734" w:rsidR="0025673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181A5C">
        <w:t>BAJER j.d.o.o.,</w:t>
      </w:r>
      <w:r>
        <w:t xml:space="preserve"> Zadar, </w:t>
      </w:r>
      <w:r w:rsidR="00181A5C">
        <w:t>Ivana i Petra Trifunića 11/A</w:t>
      </w:r>
      <w:r>
        <w:t xml:space="preserve">, </w:t>
      </w:r>
      <w:r w:rsidR="0028528E">
        <w:t xml:space="preserve"> </w:t>
      </w:r>
      <w:r>
        <w:t xml:space="preserve">OIB: </w:t>
      </w:r>
      <w:r w:rsidR="00181A5C">
        <w:t>63425212238</w:t>
      </w:r>
      <w:r w:rsidRPr="008C3132">
        <w:t xml:space="preserve">, dana </w:t>
      </w:r>
      <w:r w:rsidR="005D58A4">
        <w:t>18.</w:t>
      </w:r>
      <w:r w:rsidR="00256734">
        <w:t xml:space="preserve"> </w:t>
      </w:r>
      <w:r w:rsidR="005D58A4">
        <w:t>rujna</w:t>
      </w:r>
      <w:r w:rsidR="00256734">
        <w:t xml:space="preserve"> 2018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E80259">
        <w:t xml:space="preserve"> skraćeni</w:t>
      </w:r>
      <w:r w:rsidRPr="002B5AAE">
        <w:t xml:space="preserve"> </w:t>
      </w:r>
      <w:r w:rsidR="004C640C">
        <w:t xml:space="preserve">skraćeni </w:t>
      </w:r>
      <w:r w:rsidRPr="002B5AAE">
        <w:t xml:space="preserve">stečajni postupak nad stečajnim dužnikom </w:t>
      </w:r>
      <w:r w:rsidR="00181A5C">
        <w:t>BAJER j.d.o.o., Zadar, Ivana i Petra Trifunića 11/A, OIB: 63425212238</w:t>
      </w:r>
      <w:r w:rsidRPr="002B5AAE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E80259">
        <w:t>kraćeni s</w:t>
      </w:r>
      <w:r w:rsidRPr="002B5AAE">
        <w:t xml:space="preserve">tečajni postupak nad stečajnim dužnikom </w:t>
      </w:r>
      <w:r w:rsidR="00181A5C">
        <w:t>BAJER j.d.o.o., Zadar, Ivana i Petra Trifunića 11/A, Zadar, OIB: 63425212238</w:t>
      </w:r>
      <w:r>
        <w:t>,</w:t>
      </w:r>
      <w:r w:rsidRPr="002B5AAE">
        <w:t xml:space="preserve"> otvara se </w:t>
      </w:r>
      <w:r w:rsidR="005D58A4">
        <w:t>18</w:t>
      </w:r>
      <w:r w:rsidR="00256734">
        <w:t xml:space="preserve">. </w:t>
      </w:r>
      <w:r w:rsidR="005D58A4">
        <w:t>rujna</w:t>
      </w:r>
      <w:r w:rsidR="002F3453">
        <w:t xml:space="preserve"> </w:t>
      </w:r>
      <w:r w:rsidR="00256734">
        <w:t>2018</w:t>
      </w:r>
      <w:r w:rsidRPr="002B5AAE">
        <w:t xml:space="preserve">. u </w:t>
      </w:r>
      <w:r w:rsidR="005D58A4">
        <w:t>14,15</w:t>
      </w:r>
      <w:r w:rsidRPr="002B5AAE">
        <w:t xml:space="preserve"> sati i istog trenutka rješenje o otvaranju</w:t>
      </w:r>
      <w:r w:rsidR="00E80259">
        <w:t xml:space="preserve"> 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5D58A4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5D58A4" w:rsidRPr="005D58A4">
        <w:t>Marina Mamić</w:t>
      </w:r>
      <w:r w:rsidR="002F3453" w:rsidRPr="005D58A4">
        <w:t xml:space="preserve"> iz Zagreba, </w:t>
      </w:r>
      <w:r w:rsidR="005D58A4" w:rsidRPr="005D58A4">
        <w:t>Kruge 9</w:t>
      </w:r>
      <w:r w:rsidR="002F3453" w:rsidRPr="005D58A4">
        <w:t xml:space="preserve">, OIB: </w:t>
      </w:r>
      <w:r w:rsidR="005D58A4" w:rsidRPr="005D58A4">
        <w:t>12021589075</w:t>
      </w:r>
      <w:r w:rsidRPr="005D58A4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181A5C">
        <w:t xml:space="preserve">BAJER j.d.o.o., Zadar, Ivana i Petra Trifunića 11/A, </w:t>
      </w:r>
      <w:r w:rsidR="0028528E">
        <w:t xml:space="preserve"> </w:t>
      </w:r>
      <w:r w:rsidR="00181A5C">
        <w:t>OIB: 63425212238</w:t>
      </w:r>
      <w:r w:rsidRPr="002B5AAE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E80259">
        <w:t xml:space="preserve">skraćenog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E80259">
        <w:t xml:space="preserve">skraćenog </w:t>
      </w:r>
      <w:r w:rsidRPr="002B5AAE">
        <w:t>stečajnog postupka i imenovanje stečajnog upravitelja upisat će se u zemljišne knjige, upisnik brodova, upisnik brodova u izgradnji, upisnik zrakoplova 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>Ovlašćuje se stečajni upravitelj nakon zaključenja</w:t>
      </w:r>
      <w:r w:rsidR="00E80259">
        <w:t xml:space="preserve"> 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E80259" w:rsidP="00193657" w:rsidR="00E80259">
      <w:pPr>
        <w:rPr>
          <w:b/>
        </w:rPr>
      </w:pPr>
    </w:p>
    <w:p w:rsidRDefault="00E80259" w:rsidP="00193657" w:rsidR="00E80259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181A5C">
        <w:t>9</w:t>
      </w:r>
      <w:r w:rsidR="002F3453">
        <w:t xml:space="preserve">. </w:t>
      </w:r>
      <w:r w:rsidR="00181A5C">
        <w:t>veljače 2016</w:t>
      </w:r>
      <w:r w:rsidRPr="002B5AAE">
        <w:t xml:space="preserve">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181A5C">
        <w:t>328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181A5C">
        <w:t>25.101,70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</w:t>
      </w:r>
      <w:r w:rsidR="00256734">
        <w:t xml:space="preserve"> i 104/17</w:t>
      </w:r>
      <w:r w:rsidRPr="002B5AAE">
        <w:t xml:space="preserve">, dalje u tekstu SZ), nakon uvida u sudski registar, oglasom objavljenim na mrežnoj stranici e-Oglasne ploče suda </w:t>
      </w:r>
      <w:r w:rsidR="00181A5C">
        <w:t>19</w:t>
      </w:r>
      <w:r w:rsidRPr="00317982">
        <w:t xml:space="preserve">. </w:t>
      </w:r>
      <w:r w:rsidR="00181A5C">
        <w:t>veljače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5D58A4" w:rsidRPr="005D58A4">
        <w:t>Marina Mamić</w:t>
      </w:r>
      <w:r w:rsidR="002F3453" w:rsidRPr="005D58A4">
        <w:t xml:space="preserve"> </w:t>
      </w:r>
      <w:r w:rsidRPr="005D58A4">
        <w:t xml:space="preserve">iz  </w:t>
      </w:r>
      <w:r w:rsidR="002F3453" w:rsidRPr="005D58A4">
        <w:t>Zagreba</w:t>
      </w:r>
      <w:r w:rsidRPr="005D58A4">
        <w:t>.</w:t>
      </w:r>
    </w:p>
    <w:p w:rsidRDefault="0039632D" w:rsidP="00193657" w:rsidR="0039632D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</w:t>
      </w:r>
      <w:r w:rsidR="005D58A4">
        <w:t>18</w:t>
      </w:r>
      <w:r w:rsidR="00256734">
        <w:t xml:space="preserve">. </w:t>
      </w:r>
      <w:r w:rsidR="005D58A4">
        <w:t>rujna</w:t>
      </w:r>
      <w:r w:rsidR="002F3453">
        <w:t xml:space="preserve"> </w:t>
      </w:r>
      <w:r w:rsidR="00256734">
        <w:t>2018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527092" w:rsidP="00193657" w:rsidR="0039632D" w:rsidRPr="00240F6B">
      <w:pPr>
        <w:jc w:val="both"/>
      </w:pPr>
      <w:r>
        <w:t>Za točnost otpravka – ovlašteni službenik</w:t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>
        <w:tab/>
      </w:r>
      <w:r w:rsidR="0039632D">
        <w:tab/>
      </w:r>
      <w:r w:rsidR="00256734">
        <w:t>Stečajna sutkinja</w:t>
      </w:r>
    </w:p>
    <w:p w:rsidRDefault="00527092" w:rsidP="00193657" w:rsidR="0039632D" w:rsidRPr="00240F6B">
      <w:pPr>
        <w:jc w:val="both"/>
      </w:pPr>
      <w:r>
        <w:t>Ante Rubelj</w:t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>
        <w:tab/>
      </w:r>
      <w:r w:rsidR="0039632D">
        <w:tab/>
      </w:r>
      <w:r w:rsidR="0039632D" w:rsidRPr="00240F6B">
        <w:t>Ardena Bajlo</w:t>
      </w:r>
      <w:r>
        <w:t>, v.r.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256734" w:rsidP="00193657" w:rsidR="0039632D" w:rsidRPr="00240F6B">
      <w:pPr>
        <w:jc w:val="both"/>
      </w:pPr>
      <w:r>
        <w:t>Pouka o pravnom lijeku:</w:t>
      </w:r>
    </w:p>
    <w:p w:rsidRDefault="00D81CEC" w:rsidP="00D81CEC" w:rsidR="00D81CEC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D81CEC" w:rsidP="00D81CEC" w:rsidR="00D81CEC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D81CEC" w:rsidP="00D81CEC" w:rsidR="00D81CEC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256734" w:rsidP="00256734" w:rsidR="00256734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256734" w:rsidP="00256734" w:rsidR="00256734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256734" w:rsidP="00256734" w:rsidR="00256734" w:rsidRPr="00240F6B">
      <w:pPr>
        <w:numPr>
          <w:ilvl w:val="0"/>
          <w:numId w:val="4"/>
        </w:numPr>
      </w:pPr>
      <w:r w:rsidRPr="00240F6B">
        <w:t>FINA,</w:t>
      </w:r>
    </w:p>
    <w:p w:rsidRDefault="00256734" w:rsidP="00256734" w:rsidR="00256734" w:rsidRPr="00240F6B">
      <w:pPr>
        <w:numPr>
          <w:ilvl w:val="0"/>
          <w:numId w:val="4"/>
        </w:numPr>
      </w:pPr>
      <w:r w:rsidRPr="00240F6B">
        <w:t>ŽDO - Zadar</w:t>
      </w:r>
    </w:p>
    <w:p w:rsidRDefault="00256734" w:rsidP="00256734" w:rsidR="00256734" w:rsidRPr="00240F6B">
      <w:pPr>
        <w:numPr>
          <w:ilvl w:val="0"/>
          <w:numId w:val="4"/>
        </w:numPr>
      </w:pPr>
      <w:r w:rsidRPr="00240F6B">
        <w:lastRenderedPageBreak/>
        <w:t>Poreznoj upravi Zadar</w:t>
      </w:r>
    </w:p>
    <w:p w:rsidRDefault="00256734" w:rsidP="00256734" w:rsidR="00256734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256734" w:rsidP="00256734" w:rsidR="00256734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256734" w:rsidP="00256734" w:rsidR="00256734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256734" w:rsidP="00256734" w:rsidR="00256734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256734" w:rsidP="00256734" w:rsidR="00256734" w:rsidRPr="00240F6B">
      <w:pPr>
        <w:numPr>
          <w:ilvl w:val="0"/>
          <w:numId w:val="4"/>
        </w:numPr>
      </w:pPr>
      <w:r w:rsidRPr="00240F6B">
        <w:t>Pisarnica suda-ovdje</w:t>
      </w:r>
    </w:p>
    <w:p w:rsidRDefault="00256734" w:rsidP="00256734" w:rsidR="00256734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</w:p>
    <w:p w:rsidRDefault="00256734" w:rsidP="00256734" w:rsidR="00256734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0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</w:t>
    </w:r>
    <w:r w:rsidR="00256734">
      <w:t>Poslovni broj:</w:t>
    </w:r>
    <w:r w:rsidRPr="00BE1154">
      <w:t xml:space="preserve"> 1 St-</w:t>
    </w:r>
    <w:r w:rsidR="00256734">
      <w:t>192/16-9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200A63"/>
    <w:rsid w:val="0021518B"/>
    <w:rsid w:val="002210E9"/>
    <w:rsid w:val="00240F6B"/>
    <w:rsid w:val="00254DBF"/>
    <w:rsid w:val="00256734"/>
    <w:rsid w:val="002765A5"/>
    <w:rsid w:val="00280B03"/>
    <w:rsid w:val="0028528E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7092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D58A4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16D1"/>
    <w:rsid w:val="00D23BBC"/>
    <w:rsid w:val="00D248E2"/>
    <w:rsid w:val="00D30751"/>
    <w:rsid w:val="00D3138D"/>
    <w:rsid w:val="00D36588"/>
    <w:rsid w:val="00D51E7B"/>
    <w:rsid w:val="00D7124E"/>
    <w:rsid w:val="00D75141"/>
    <w:rsid w:val="00D81CEC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0259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25673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256734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7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0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25673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256734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7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0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St-192/2016</izvorni_sadrzaj>
    <derivirana_varijabla naziv="DomainObject.Predmet.OznakaBroj_1">St-192/2016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BAJER j.d.o.o. za trgovinu i ugostiteljstvo</izvorni_sadrzaj>
    <derivirana_varijabla naziv="DomainObject.Predmet.ProtustrankaFormated_1">  BAJER j.d.o.o. za trgovinu i ugostiteljstvo</derivirana_varijabla>
  </DomainObject.Predmet.ProtustrankaFormated>
  <DomainObject.Predmet.ProtustrankaFormatedOIB>
    <izvorni_sadrzaj>  BAJER j.d.o.o. za trgovinu i ugostiteljstvo, OIB 63425212238</izvorni_sadrzaj>
    <derivirana_varijabla naziv="DomainObject.Predmet.ProtustrankaFormatedOIB_1">  BAJER j.d.o.o. za trgovinu i ugostiteljstvo, OIB 63425212238</derivirana_varijabla>
  </DomainObject.Predmet.ProtustrankaFormatedOIB>
  <DomainObject.Predmet.ProtustrankaFormatedWithAdress>
    <izvorni_sadrzaj> BAJER j.d.o.o. za trgovinu i ugostiteljstvo, Ivana i Petra Trifunića 11/A, 23000 Zadar</izvorni_sadrzaj>
    <derivirana_varijabla naziv="DomainObject.Predmet.ProtustrankaFormatedWithAdress_1"> BAJER j.d.o.o. za trgovinu i ugostiteljstvo, Ivana i Petra Trifunića 11/A, 23000 Zadar</derivirana_varijabla>
  </DomainObject.Predmet.ProtustrankaFormatedWithAdress>
  <DomainObject.Predmet.ProtustrankaFormatedWithAdressOIB>
    <izvorni_sadrzaj> BAJER j.d.o.o. za trgovinu i ugostiteljstvo, OIB 63425212238, Ivana i Petra Trifunića 11/A, 23000 Zadar</izvorni_sadrzaj>
    <derivirana_varijabla naziv="DomainObject.Predmet.ProtustrankaFormatedWithAdressOIB_1"> BAJER j.d.o.o. za trgovinu i ugostiteljstvo, OIB 63425212238, Ivana i Petra Trifunića 11/A, 23000 Zadar</derivirana_varijabla>
  </DomainObject.Predmet.ProtustrankaFormatedWithAdressOIB>
  <DomainObject.Predmet.ProtustrankaWithAdress>
    <izvorni_sadrzaj>BAJER j.d.o.o. za trgovinu i ugostiteljstvo Ivana i Petra Trifunića 11/A, 23000 Zadar</izvorni_sadrzaj>
    <derivirana_varijabla naziv="DomainObject.Predmet.ProtustrankaWithAdress_1">BAJER j.d.o.o. za trgovinu i ugostiteljstvo Ivana i Petra Trifunića 11/A, 23000 Zadar</derivirana_varijabla>
  </DomainObject.Predmet.ProtustrankaWithAdress>
  <DomainObject.Predmet.ProtustrankaWithAdressOIB>
    <izvorni_sadrzaj>BAJER j.d.o.o. za trgovinu i ugostiteljstvo, OIB 63425212238, Ivana i Petra Trifunića 11/A, 23000 Zadar</izvorni_sadrzaj>
    <derivirana_varijabla naziv="DomainObject.Predmet.ProtustrankaWithAdressOIB_1">BAJER j.d.o.o. za trgovinu i ugostiteljstvo, OIB 63425212238, Ivana i Petra Trifunića 11/A, 23000 Zadar</derivirana_varijabla>
  </DomainObject.Predmet.ProtustrankaWithAdressOIB>
  <DomainObject.Predmet.ProtustrankaNazivFormated>
    <izvorni_sadrzaj>BAJER j.d.o.o. za trgovinu i ugostiteljstvo</izvorni_sadrzaj>
    <derivirana_varijabla naziv="DomainObject.Predmet.ProtustrankaNazivFormated_1">BAJER j.d.o.o. za trgovinu i ugostiteljstvo</derivirana_varijabla>
  </DomainObject.Predmet.ProtustrankaNazivFormated>
  <DomainObject.Predmet.ProtustrankaNazivFormatedOIB>
    <izvorni_sadrzaj>BAJER j.d.o.o. za trgovinu i ugostiteljstvo, OIB 63425212238</izvorni_sadrzaj>
    <derivirana_varijabla naziv="DomainObject.Predmet.ProtustrankaNazivFormatedOIB_1">BAJER j.d.o.o. za trgovinu i ugostiteljstvo, OIB 63425212238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25101.70</izvorni_sadrzaj>
    <derivirana_varijabla naziv="DomainObject.Predmet.TrenutnaVrijednost_1">25101.70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BAJER j.d.o.o. za trgovinu i ugostiteljstvo</item>
    </izvorni_sadrzaj>
    <derivirana_varijabla naziv="DomainObject.Predmet.ProtuStrankaListFormated_1">
      <item>BAJER j.d.o.o. za trgovinu i ugostiteljstvo</item>
    </derivirana_varijabla>
  </DomainObject.Predmet.ProtuStrankaListFormated>
  <DomainObject.Predmet.ProtuStrankaListFormatedOIB>
    <izvorni_sadrzaj>
      <item>BAJER j.d.o.o. za trgovinu i ugostiteljstvo, OIB 63425212238</item>
    </izvorni_sadrzaj>
    <derivirana_varijabla naziv="DomainObject.Predmet.ProtuStrankaListFormatedOIB_1">
      <item>BAJER j.d.o.o. za trgovinu i ugostiteljstvo, OIB 63425212238</item>
    </derivirana_varijabla>
  </DomainObject.Predmet.ProtuStrankaListFormatedOIB>
  <DomainObject.Predmet.ProtuStrankaListFormatedWithAdress>
    <izvorni_sadrzaj>
      <item>BAJER j.d.o.o. za trgovinu i ugostiteljstvo, Ivana i Petra Trifunića 11/A, 23000 Zadar</item>
    </izvorni_sadrzaj>
    <derivirana_varijabla naziv="DomainObject.Predmet.ProtuStrankaListFormatedWithAdress_1">
      <item>BAJER j.d.o.o. za trgovinu i ugostiteljstvo, Ivana i Petra Trifunića 11/A, 23000 Zadar</item>
    </derivirana_varijabla>
  </DomainObject.Predmet.ProtuStrankaListFormatedWithAdress>
  <DomainObject.Predmet.ProtuStrankaListFormatedWithAdressOIB>
    <izvorni_sadrzaj>
      <item>BAJER j.d.o.o. za trgovinu i ugostiteljstvo, OIB 63425212238, Ivana i Petra Trifunića 11/A, 23000 Zadar</item>
    </izvorni_sadrzaj>
    <derivirana_varijabla naziv="DomainObject.Predmet.ProtuStrankaListFormatedWithAdressOIB_1">
      <item>BAJER j.d.o.o. za trgovinu i ugostiteljstvo, OIB 63425212238, Ivana i Petra Trifunića 11/A, 23000 Zadar</item>
    </derivirana_varijabla>
  </DomainObject.Predmet.ProtuStrankaListFormatedWithAdressOIB>
  <DomainObject.Predmet.ProtuStrankaListNazivFormated>
    <izvorni_sadrzaj>
      <item>BAJER j.d.o.o. za trgovinu i ugostiteljstvo</item>
    </izvorni_sadrzaj>
    <derivirana_varijabla naziv="DomainObject.Predmet.ProtuStrankaListNazivFormated_1">
      <item>BAJER j.d.o.o. za trgovinu i ugostiteljstvo</item>
    </derivirana_varijabla>
  </DomainObject.Predmet.ProtuStrankaListNazivFormated>
  <DomainObject.Predmet.ProtuStrankaListNazivFormatedOIB>
    <izvorni_sadrzaj>
      <item>BAJER j.d.o.o. za trgovinu i ugostiteljstvo, OIB 63425212238</item>
    </izvorni_sadrzaj>
    <derivirana_varijabla naziv="DomainObject.Predmet.ProtuStrankaListNazivFormatedOIB_1">
      <item>BAJER j.d.o.o. za trgovinu i ugostiteljstvo, OIB 63425212238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BAJER j.d.o.o. za trgovinu i ugostiteljstvo</izvorni_sadrzaj>
    <derivirana_varijabla naziv="DomainObject.Predmet.ProtustrankaIDrugi_1">BAJER j.d.o.o.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BAJER j.d.o.o. za trgovinu i ugostiteljstvo, OIB 63425212238, Ivana i Petra Trifunića 11/A, 23000 Zadar</izvorni_sadrzaj>
    <derivirana_varijabla naziv="DomainObject.Predmet.ProtustrankaIDrugiAdressOIB_1">BAJER j.d.o.o. za trgovinu i ugostiteljstvo, OIB 63425212238, Ivana i Petra Trifunića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BAJER j.d.o.o. za trgovinu i ugostiteljstvo</item>
    </izvorni_sadrzaj>
    <derivirana_varijabla naziv="DomainObject.Predmet.SudioniciListNaziv_1">
      <item>FINA</item>
      <item>BAJER j.d.o.o. za trgovinu i ugostiteljstvo</item>
    </derivirana_varijabla>
  </DomainObject.Predmet.SudioniciListNaziv>
  <DomainObject.Predmet.SudioniciListAdressOIB>
    <izvorni_sadrzaj>
      <item>FINA, OIB 85821130368</item>
      <item>BAJER j.d.o.o. za trgovinu i ugostiteljstvo, OIB 63425212238, Ivana i Petra Trifunića 11/A,23000 Zadar</item>
    </izvorni_sadrzaj>
    <derivirana_varijabla naziv="DomainObject.Predmet.SudioniciListAdressOIB_1">
      <item>FINA, OIB 85821130368</item>
      <item>BAJER j.d.o.o. za trgovinu i ugostiteljstvo, OIB 63425212238, Ivana i Petra Trifunića 11/A,23000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63425212238</item>
    </izvorni_sadrzaj>
    <derivirana_varijabla naziv="DomainObject.Predmet.SudioniciListNazivOIB_1">
      <item>, OIB 85821130368</item>
      <item>, OIB 63425212238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791</properties:Words>
  <properties:Characters>4287</properties:Characters>
  <properties:Lines>112</properties:Lines>
  <properties:Paragraphs>44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2016-04-11T06:23:00Z</dcterms:created>
  <dc:creator>Administrator</dc:creator>
  <cp:lastModifiedBy>Ardena Bajlo</cp:lastModifiedBy>
  <cp:lastPrinted>2016-03-15T08:28:00Z</cp:lastPrinted>
  <dcterms:modified xmlns:xsi="http://www.w3.org/2001/XMLSchema-instance" xsi:type="dcterms:W3CDTF">2018-09-18T12:09:00Z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(1St-192-16-otvaranje i zaključenje bez prokaznog.docx)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