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b2db" w14:paraId="5adb2db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B81AB0">
        <w:t>1356/17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B81AB0">
        <w:t>MANDRE PROJEKT d.o.o. u stečaju, Zabok, Ksavera Šandora Đalskog 2, OIB: 37610644080, 5. listopada</w:t>
      </w:r>
      <w:r w:rsidR="001957EF">
        <w:t xml:space="preserve"> 201</w:t>
      </w:r>
      <w:r w:rsidR="00B81AB0">
        <w:t>7</w:t>
      </w:r>
      <w:r w:rsidR="001957EF">
        <w:t>.</w:t>
      </w:r>
    </w:p>
    <w:p w:rsidRDefault="00EE40A9" w:rsidP="00EE40A9" w:rsidR="00EE40A9">
      <w:pPr>
        <w:jc w:val="both"/>
      </w:pPr>
    </w:p>
    <w:p w:rsidRDefault="00534260" w:rsidP="00EE40A9" w:rsidR="00534260" w:rsidRPr="00507D39">
      <w:pPr>
        <w:jc w:val="both"/>
      </w:pPr>
    </w:p>
    <w:p w:rsidRDefault="002C5A29" w:rsidP="00534260" w:rsidR="00EE40A9" w:rsidRPr="00507D39">
      <w:pPr>
        <w:jc w:val="center"/>
      </w:pPr>
      <w:r w:rsidRPr="00507D39">
        <w:t>r i j e š i o   j e</w:t>
      </w:r>
    </w:p>
    <w:p w:rsidRDefault="00534260" w:rsidP="00534260" w:rsidR="00534260" w:rsidRPr="005C0C9D">
      <w:pPr>
        <w:jc w:val="center"/>
        <w:rPr>
          <w:b/>
        </w:rPr>
      </w:pPr>
    </w:p>
    <w:p w:rsidRDefault="00B81AB0" w:rsidP="00B81AB0" w:rsidR="00B81AB0" w:rsidRPr="00E16331"/>
    <w:p w:rsidRDefault="00B81AB0" w:rsidP="00B81AB0" w:rsidR="00B81AB0" w:rsidRPr="00E16331">
      <w:pPr>
        <w:numPr>
          <w:ilvl w:val="0"/>
          <w:numId w:val="17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B81AB0" w:rsidP="00B81AB0" w:rsidR="00B81AB0" w:rsidRPr="00E16331">
      <w:pPr>
        <w:ind w:left="1428"/>
        <w:contextualSpacing/>
        <w:jc w:val="both"/>
      </w:pPr>
    </w:p>
    <w:p w:rsidRDefault="00B81AB0" w:rsidP="00B81AB0" w:rsidR="00B81AB0" w:rsidRPr="00E16331">
      <w:pPr>
        <w:numPr>
          <w:ilvl w:val="0"/>
          <w:numId w:val="13"/>
        </w:numPr>
        <w:spacing w:after="240"/>
        <w:ind w:left="708"/>
        <w:jc w:val="both"/>
      </w:pPr>
      <w:r>
        <w:t>Drugi</w:t>
      </w:r>
      <w:r w:rsidRPr="00E16331">
        <w:t xml:space="preserve"> viši isplatni red                                      </w:t>
      </w:r>
    </w:p>
    <w:p w:rsidRDefault="00B81AB0" w:rsidP="00B81AB0" w:rsidR="00B81AB0">
      <w:pPr>
        <w:pStyle w:val="Odlomakpopisa"/>
        <w:numPr>
          <w:ilvl w:val="1"/>
          <w:numId w:val="13"/>
        </w:numPr>
        <w:jc w:val="both"/>
      </w:pPr>
      <w:r w:rsidRPr="003037E6">
        <w:t>RH, Ministar</w:t>
      </w:r>
      <w:r>
        <w:t>stvo financija, Porezna uprava,</w:t>
      </w:r>
    </w:p>
    <w:p w:rsidRDefault="00B81AB0" w:rsidP="00B81AB0" w:rsidR="00B81AB0">
      <w:pPr>
        <w:pStyle w:val="Odlomakpopisa"/>
        <w:ind w:left="1428"/>
      </w:pPr>
      <w:r w:rsidRPr="003037E6">
        <w:t xml:space="preserve">Područni ured </w:t>
      </w:r>
      <w:r>
        <w:t xml:space="preserve">Zagreb, OIB: 18683136487, </w:t>
      </w:r>
      <w:r w:rsidRPr="003037E6">
        <w:t xml:space="preserve">u iznosu od </w:t>
      </w:r>
      <w:r>
        <w:t xml:space="preserve">          1.684.124,87 kn</w:t>
      </w:r>
    </w:p>
    <w:p w:rsidRDefault="00B81AB0" w:rsidP="00B81AB0" w:rsidR="00B81AB0">
      <w:pPr>
        <w:pStyle w:val="Odlomakpopisa"/>
        <w:numPr>
          <w:ilvl w:val="1"/>
          <w:numId w:val="13"/>
        </w:numPr>
      </w:pPr>
      <w:r>
        <w:t xml:space="preserve">Abanka d.d., Ljubljana, Slovenska cesta 58, Republika </w:t>
      </w:r>
    </w:p>
    <w:p w:rsidRDefault="00B81AB0" w:rsidP="00B81AB0" w:rsidR="00B81AB0">
      <w:pPr>
        <w:pStyle w:val="Odlomakpopisa"/>
        <w:ind w:left="1428"/>
      </w:pPr>
      <w:r>
        <w:t xml:space="preserve">Slovenija,  OIB: 89346389541, u iznosu od                            27.656.632,22 kn.                                          </w:t>
      </w:r>
    </w:p>
    <w:p w:rsidRDefault="00B81AB0" w:rsidP="00B81AB0" w:rsidR="00B81AB0">
      <w:pPr>
        <w:spacing w:after="240"/>
        <w:ind w:left="1068"/>
        <w:jc w:val="both"/>
      </w:pPr>
    </w:p>
    <w:p w:rsidRDefault="00464339" w:rsidP="00464339" w:rsidR="00464339">
      <w:pPr>
        <w:pStyle w:val="Odlomakpopisa"/>
        <w:ind w:firstLine="1362" w:left="426"/>
        <w:jc w:val="both"/>
      </w:pPr>
    </w:p>
    <w:p w:rsidRDefault="00EE7A89" w:rsidP="00EE40A9" w:rsidR="00EE7A89">
      <w:pPr>
        <w:ind w:firstLine="708"/>
        <w:jc w:val="center"/>
      </w:pPr>
    </w:p>
    <w:p w:rsidRDefault="00580B24" w:rsidP="00EE40A9" w:rsidR="00507D39" w:rsidRPr="00507D39">
      <w:pPr>
        <w:ind w:firstLine="708"/>
        <w:jc w:val="center"/>
      </w:pPr>
      <w:r w:rsidRPr="00507D39">
        <w:t>Obrazloženje</w:t>
      </w:r>
    </w:p>
    <w:p w:rsidRDefault="00BF5CDA" w:rsidP="00580B24" w:rsidR="002C5A29" w:rsidRPr="00507D39">
      <w:pPr>
        <w:ind w:firstLine="708"/>
        <w:jc w:val="both"/>
      </w:pPr>
      <w:r w:rsidRPr="00507D39">
        <w:tab/>
      </w:r>
    </w:p>
    <w:p w:rsidRDefault="00085D86" w:rsidP="0089167E" w:rsidR="0089167E">
      <w:pPr>
        <w:jc w:val="both"/>
      </w:pPr>
      <w:r w:rsidRPr="00507D39">
        <w:tab/>
      </w:r>
      <w:r w:rsidR="0089167E" w:rsidRPr="00507D39">
        <w:t xml:space="preserve">Na ispitnom ročištu koje je održano </w:t>
      </w:r>
      <w:r w:rsidR="00B81AB0">
        <w:t>5. listopada 2017</w:t>
      </w:r>
      <w:r w:rsidR="0089167E">
        <w:t>.</w:t>
      </w:r>
      <w:r w:rsidR="0089167E" w:rsidRPr="00507D39">
        <w:t xml:space="preserve"> ispitane su sve prijavljene tražbine prema svojim iznosima i redu.</w:t>
      </w:r>
      <w:r w:rsidR="0089167E">
        <w:t xml:space="preserve"> T</w:t>
      </w:r>
      <w:r w:rsidR="00464339">
        <w:t xml:space="preserve">ražbine navedene u točki I. 1. </w:t>
      </w:r>
      <w:r w:rsidR="0089167E">
        <w:t xml:space="preserve">izreke stečajni upravitelj je priznao, a nije ih osporio </w:t>
      </w:r>
      <w:r w:rsidR="00B81AB0">
        <w:t>nazočan stečajni</w:t>
      </w:r>
      <w:r w:rsidR="0089167E">
        <w:t xml:space="preserve"> vjerovnik, te se</w:t>
      </w:r>
      <w:r w:rsidR="0089167E" w:rsidRPr="00507D39">
        <w:t xml:space="preserve"> iste u smislu čl. </w:t>
      </w:r>
      <w:r w:rsidR="0089167E">
        <w:t xml:space="preserve">263. </w:t>
      </w:r>
      <w:r w:rsidR="0089167E" w:rsidRPr="00507D39">
        <w:t xml:space="preserve">Stečajnog zakona (Narodne novine broj </w:t>
      </w:r>
      <w:r w:rsidR="0089167E">
        <w:t>71/15,</w:t>
      </w:r>
      <w:r w:rsidR="0089167E" w:rsidRPr="00507D39">
        <w:t xml:space="preserve"> dalje:SZ) smatraju utvrđenima, pa je riješeno kao u</w:t>
      </w:r>
      <w:r w:rsidR="0089167E">
        <w:t xml:space="preserve"> točki I. 1. izreke rješenja</w:t>
      </w:r>
      <w:r w:rsidR="0089167E" w:rsidRPr="00507D39">
        <w:t>.</w:t>
      </w:r>
      <w:r w:rsidR="0089167E">
        <w:t xml:space="preserve"> </w:t>
      </w:r>
    </w:p>
    <w:p w:rsidRDefault="0089167E" w:rsidP="0089167E" w:rsidR="0089167E">
      <w:pPr>
        <w:jc w:val="both"/>
      </w:pPr>
    </w:p>
    <w:p w:rsidRDefault="0089167E" w:rsidP="0089167E" w:rsidR="0089167E">
      <w:pPr>
        <w:ind w:firstLine="708"/>
        <w:jc w:val="both"/>
      </w:pPr>
      <w:r>
        <w:t>Slijedom navedenog o utvrđenim odlučeno je temeljem čl. 265. st. 1. SZ-a.</w:t>
      </w:r>
    </w:p>
    <w:p w:rsidRDefault="0089167E" w:rsidP="0089167E" w:rsidR="0089167E">
      <w:pPr>
        <w:ind w:firstLine="708"/>
        <w:jc w:val="both"/>
      </w:pPr>
    </w:p>
    <w:p w:rsidRDefault="009D6C33" w:rsidP="0089167E" w:rsidR="009D6C33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B81AB0">
        <w:t>5. listopada 2017.</w:t>
      </w:r>
    </w:p>
    <w:p w:rsidRDefault="00823CF6" w:rsidP="00EE40A9" w:rsidR="00823CF6" w:rsidRPr="00507D39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5C37A5">
        <w:t>,v.r.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sectPr w:rsidSect="0058326B" w:rsidR="00C331C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504" w:rsidR="00140504">
      <w:r>
        <w:separator/>
      </w:r>
    </w:p>
  </w:endnote>
  <w:endnote w:id="0" w:type="continuationSeparator">
    <w:p w:rsidRDefault="00140504" w:rsidR="00140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504" w:rsidR="00140504">
      <w:r>
        <w:separator/>
      </w:r>
    </w:p>
  </w:footnote>
  <w:footnote w:id="0" w:type="continuationSeparator">
    <w:p w:rsidRDefault="00140504" w:rsidR="001405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0A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0C042D">
      <w:t>1356/17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9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0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4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2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28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29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2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3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4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6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37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9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0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7"/>
  </w:num>
  <w:num w:numId="5">
    <w:abstractNumId w:val="16"/>
  </w:num>
  <w:num w:numId="6">
    <w:abstractNumId w:val="12"/>
  </w:num>
  <w:num w:numId="7">
    <w:abstractNumId w:val="28"/>
  </w:num>
  <w:num w:numId="8">
    <w:abstractNumId w:val="9"/>
  </w:num>
  <w:num w:numId="9">
    <w:abstractNumId w:val="21"/>
  </w:num>
  <w:num w:numId="10">
    <w:abstractNumId w:val="13"/>
  </w:num>
  <w:num w:numId="11">
    <w:abstractNumId w:val="8"/>
  </w:num>
  <w:num w:numId="12">
    <w:abstractNumId w:val="30"/>
  </w:num>
  <w:num w:numId="13">
    <w:abstractNumId w:val="40"/>
  </w:num>
  <w:num w:numId="14">
    <w:abstractNumId w:val="10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</w:num>
  <w:num w:numId="19">
    <w:abstractNumId w:val="3"/>
  </w:num>
  <w:num w:numId="20">
    <w:abstractNumId w:val="19"/>
  </w:num>
  <w:num w:numId="21">
    <w:abstractNumId w:val="39"/>
  </w:num>
  <w:num w:numId="22">
    <w:abstractNumId w:val="31"/>
  </w:num>
  <w:num w:numId="23">
    <w:abstractNumId w:val="11"/>
  </w:num>
  <w:num w:numId="24">
    <w:abstractNumId w:val="27"/>
  </w:num>
  <w:num w:numId="25">
    <w:abstractNumId w:val="1"/>
  </w:num>
  <w:num w:numId="26">
    <w:abstractNumId w:val="24"/>
  </w:num>
  <w:num w:numId="27">
    <w:abstractNumId w:val="26"/>
  </w:num>
  <w:num w:numId="28">
    <w:abstractNumId w:val="32"/>
  </w:num>
  <w:num w:numId="29">
    <w:abstractNumId w:val="20"/>
  </w:num>
  <w:num w:numId="30">
    <w:abstractNumId w:val="34"/>
  </w:num>
  <w:num w:numId="31">
    <w:abstractNumId w:val="3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38"/>
  </w:num>
  <w:num w:numId="36">
    <w:abstractNumId w:val="18"/>
  </w:num>
  <w:num w:numId="37">
    <w:abstractNumId w:val="2"/>
  </w:num>
  <w:num w:numId="38">
    <w:abstractNumId w:val="4"/>
  </w:num>
  <w:num w:numId="39">
    <w:abstractNumId w:val="37"/>
  </w:num>
  <w:num w:numId="40">
    <w:abstractNumId w:val="29"/>
  </w:num>
  <w:num w:numId="41">
    <w:abstractNumId w:val="22"/>
  </w:num>
  <w:num w:numId="42">
    <w:abstractNumId w:val="15"/>
  </w:num>
  <w:num w:numId="43">
    <w:abstractNumId w:val="35"/>
  </w:num>
  <w:num w:numId="4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40504"/>
    <w:rsid w:val="001957EF"/>
    <w:rsid w:val="00227B51"/>
    <w:rsid w:val="002526C6"/>
    <w:rsid w:val="002C5A29"/>
    <w:rsid w:val="003031DE"/>
    <w:rsid w:val="003951B2"/>
    <w:rsid w:val="00395D4F"/>
    <w:rsid w:val="003D5EA4"/>
    <w:rsid w:val="00464339"/>
    <w:rsid w:val="0046684F"/>
    <w:rsid w:val="00483705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C37A5"/>
    <w:rsid w:val="00633D1F"/>
    <w:rsid w:val="00670A7E"/>
    <w:rsid w:val="006A2A61"/>
    <w:rsid w:val="006E73F5"/>
    <w:rsid w:val="00720A2D"/>
    <w:rsid w:val="00721957"/>
    <w:rsid w:val="00722DB4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903357"/>
    <w:rsid w:val="009068DA"/>
    <w:rsid w:val="00914416"/>
    <w:rsid w:val="00914C80"/>
    <w:rsid w:val="00915C40"/>
    <w:rsid w:val="00982EEC"/>
    <w:rsid w:val="009B0AF0"/>
    <w:rsid w:val="009D073A"/>
    <w:rsid w:val="009D6C33"/>
    <w:rsid w:val="009F1DC7"/>
    <w:rsid w:val="00A354E3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31CA"/>
    <w:rsid w:val="00D46E07"/>
    <w:rsid w:val="00DE0BA2"/>
    <w:rsid w:val="00E21CF9"/>
    <w:rsid w:val="00E4486E"/>
    <w:rsid w:val="00E44A28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0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A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0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A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St-1356/2017</izvorni_sadrzaj>
    <derivirana_varijabla naziv="DomainObject.Predmet.OznakaBroj_1">St-1356/2017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MANDRE PROJEKT d.o.o. zastupanog po punomoćniku Ivica Sinković; Duško Košak</izvorni_sadrzaj>
    <derivirana_varijabla naziv="DomainObject.Predmet.ProtustrankaFormated_1">  MANDRE PROJEKT d.o.o. zastupanog po punomoćniku Ivica Sinković; Duško Košak</derivirana_varijabla>
  </DomainObject.Predmet.ProtustrankaFormated>
  <DomainObject.Predmet.ProtustrankaFormatedOIB>
    <izvorni_sadrzaj>  MANDRE PROJEKT d.o.o., OIB 37610644080 zastupanog po punomoćniku Ivica Sinković; Duško Košak</izvorni_sadrzaj>
    <derivirana_varijabla naziv="DomainObject.Predmet.ProtustrankaFormatedOIB_1">  MANDRE PROJEKT d.o.o., OIB 37610644080 zastupanog po punomoćniku Ivica Sinković; Duško Košak</derivirana_varijabla>
  </DomainObject.Predmet.ProtustrankaFormatedOIB>
  <DomainObject.Predmet.ProtustrankaFormatedWithAdress>
    <izvorni_sadrzaj> MANDRE PROJEKT d.o.o., Ksavera Đalskog 2, 49210 Zabok zastupanog po punomoćniku Ivica Sinković; Duško Košak</izvorni_sadrzaj>
    <derivirana_varijabla naziv="DomainObject.Predmet.ProtustrankaFormatedWithAdress_1"> MANDRE PROJEKT d.o.o., Ksavera Đalskog 2, 49210 Zabok zastupanog po punomoćniku Ivica Sinković; Duško Košak</derivirana_varijabla>
  </DomainObject.Predmet.ProtustrankaFormatedWithAdress>
  <DomainObject.Predmet.ProtustrankaFormatedWithAdressOIB>
    <izvorni_sadrzaj> MANDRE PROJEKT d.o.o., OIB 37610644080, Ksavera Đalskog 2, 49210 Zabok zastupanog po punomoćniku Ivica Sinković; Duško Košak</izvorni_sadrzaj>
    <derivirana_varijabla naziv="DomainObject.Predmet.ProtustrankaFormatedWithAdressOIB_1"> MANDRE PROJEKT d.o.o., OIB 37610644080, Ksavera Đalskog 2, 49210 Zabok zastupanog po punomoćniku Ivica Sinković; Duško Košak</derivirana_varijabla>
  </DomainObject.Predmet.ProtustrankaFormatedWithAdressOIB>
  <DomainObject.Predmet.ProtustrankaWithAdress>
    <izvorni_sadrzaj>MANDRE PROJEKT d.o.o. Ksavera Đalskog 2, 49210 Zabok</izvorni_sadrzaj>
    <derivirana_varijabla naziv="DomainObject.Predmet.ProtustrankaWithAdress_1">MANDRE PROJEKT d.o.o. Ksavera Đalskog 2, 49210 Zabok</derivirana_varijabla>
  </DomainObject.Predmet.ProtustrankaWithAdress>
  <DomainObject.Predmet.ProtustrankaWithAdressOIB>
    <izvorni_sadrzaj>MANDRE PROJEKT d.o.o., OIB 37610644080, Ksavera Đalskog 2, 49210 Zabok</izvorni_sadrzaj>
    <derivirana_varijabla naziv="DomainObject.Predmet.ProtustrankaWithAdressOIB_1">MANDRE PROJEKT d.o.o., OIB 37610644080, Ksavera Đalskog 2, 49210 Zabok</derivirana_varijabla>
  </DomainObject.Predmet.ProtustrankaWithAdressOIB>
  <DomainObject.Predmet.ProtustrankaNazivFormated>
    <izvorni_sadrzaj>MANDRE PROJEKT d.o.o.</izvorni_sadrzaj>
    <derivirana_varijabla naziv="DomainObject.Predmet.ProtustrankaNazivFormated_1">MANDRE PROJEKT d.o.o.</derivirana_varijabla>
  </DomainObject.Predmet.ProtustrankaNazivFormated>
  <DomainObject.Predmet.ProtustrankaNazivFormatedOIB>
    <izvorni_sadrzaj>MANDRE PROJEKT d.o.o., OIB 37610644080</izvorni_sadrzaj>
    <derivirana_varijabla naziv="DomainObject.Predmet.ProtustrankaNazivFormatedOIB_1">MANDRE PROJEKT d.o.o., OIB 37610644080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Zagrebu</izvorni_sadrzaj>
    <derivirana_varijabla naziv="DomainObject.Predmet.StrankaFormated_1">  FINA Regionalni centar Zagreb;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br.1, 10000 Zagreb; Ministarstvo financija, Porezna uprava,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br.1, 10000 Zagreb; Ministarstvo financija,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br.1,10000 Zagreb,Ministarstvo financija, Porezna uprava, Područni ured Zagreb Av. Dubrovnik 32,10000 Zagreb</izvorni_sadrzaj>
    <derivirana_varijabla naziv="DomainObject.Predmet.StrankaWithAdress_1">FINA Regionalni centar Zagreb Trg svibanjskih žrtava 1995. br.1,10000 Zagreb,Ministarstvo financija, Porezna uprava, Područni ured Zagreb Av. Dubrovnik 32,10000 Zagreb</derivirana_varijabla>
  </DomainObject.Predmet.StrankaWithAdress>
  <DomainObject.Predmet.StrankaWithAdressOIB>
    <izvorni_sadrzaj>FINA Regionalni centar Zagreb, OIB 85821130368, Trg svibanjskih žrtava 1995. br.1,10000 Zagreb,Ministarstvo financija, Porezna uprava, Područni ured Zagreb, OIB 18683136487, Av. Dubrovnik 32,10000 Zagreb</izvorni_sadrzaj>
    <derivirana_varijabla naziv="DomainObject.Predmet.StrankaWithAdressOIB_1">FINA Regionalni centar Zagreb, OIB 85821130368, Trg svibanjskih žrtava 1995. br.1,10000 Zagreb,Ministarstvo financija, Porezna uprava, Područni ured Zagreb, OIB 18683136487, Av. Dubrovnik 32,10000 Zagreb</derivirana_varijabla>
  </DomainObject.Predmet.StrankaWithAdressOIB>
  <DomainObject.Predmet.StrankaNazivFormated>
    <izvorni_sadrzaj>FINA Regionalni centar Zagreb,Ministarstvo financija, Porezna uprava, Područni ured Zagreb</izvorni_sadrzaj>
    <derivirana_varijabla naziv="DomainObject.Predmet.StrankaNazivFormated_1">FINA Regionalni centar Zagreb,Ministarstvo financija, Porezna uprava, Područni ured Zagreb</derivirana_varijabla>
  </DomainObject.Predmet.StrankaNazivFormated>
  <DomainObject.Predmet.StrankaNazivFormatedOIB>
    <izvorni_sadrzaj>FINA Regionalni centar Zagreb, OIB 85821130368,Ministarstvo financija, Porezna uprava, Područni ured Zagreb, OIB 18683136487</izvorni_sadrzaj>
    <derivirana_varijabla naziv="DomainObject.Predmet.StrankaNazivFormatedOIB_1">FINA Regionalni centar Zagreb, OIB 85821130368,Ministarstvo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Ministarstvo financija, Porezna uprava,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br.1, 10000 Zagreb</item>
      <item>Ministarstvo financija,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</izvorni_sadrzaj>
    <derivirana_varijabla naziv="DomainObject.Predmet.StrankaListNazivFormated_1">
      <item>FINA Regionalni centar Zagreb</item>
      <item>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</derivirana_varijabla>
  </DomainObject.Predmet.StrankaListNazivFormatedOIB>
  <DomainObject.Predmet.ProtuStrankaListFormated>
    <izvorni_sadrzaj>
      <item>MANDRE PROJEKT d.o.o. zastupanog po punomoćniku Ivica Sinković; Duško Košak</item>
    </izvorni_sadrzaj>
    <derivirana_varijabla naziv="DomainObject.Predmet.ProtuStrankaListFormated_1">
      <item>MANDRE PROJEKT d.o.o. zastupanog po punomoćniku Ivica Sinković; Duško Košak</item>
    </derivirana_varijabla>
  </DomainObject.Predmet.ProtuStrankaListFormated>
  <DomainObject.Predmet.ProtuStrankaListFormatedOIB>
    <izvorni_sadrzaj>
      <item>MANDRE PROJEKT d.o.o., OIB 37610644080 zastupanog po punomoćniku Ivica Sinković; Duško Košak</item>
    </izvorni_sadrzaj>
    <derivirana_varijabla naziv="DomainObject.Predmet.ProtuStrankaListFormatedOIB_1">
      <item>MANDRE PROJEKT d.o.o., OIB 37610644080 zastupanog po punomoćniku Ivica Sinković; Duško Košak</item>
    </derivirana_varijabla>
  </DomainObject.Predmet.ProtuStrankaListFormatedOIB>
  <DomainObject.Predmet.ProtuStrankaListFormatedWithAdress>
    <izvorni_sadrzaj>
      <item>MANDRE PROJEKT d.o.o., Ksavera Đalskog 2, 49210 Zabok zastupanog po punomoćniku Ivica Sinković; Duško Košak</item>
    </izvorni_sadrzaj>
    <derivirana_varijabla naziv="DomainObject.Predmet.ProtuStrankaListFormatedWithAdress_1">
      <item>MANDRE PROJEKT d.o.o., Ksavera Đalskog 2, 49210 Zabok zastupanog po punomoćniku Ivica Sinković; Duško Košak</item>
    </derivirana_varijabla>
  </DomainObject.Predmet.ProtuStrankaListFormatedWithAdress>
  <DomainObject.Predmet.ProtuStrankaListFormatedWithAdressOIB>
    <izvorni_sadrzaj>
      <item>MANDRE PROJEKT d.o.o., OIB 37610644080, Ksavera Đalskog 2, 49210 Zabok zastupanog po punomoćniku Ivica Sinković; Duško Košak</item>
    </izvorni_sadrzaj>
    <derivirana_varijabla naziv="DomainObject.Predmet.ProtuStrankaListFormatedWithAdressOIB_1">
      <item>MANDRE PROJEKT d.o.o., OIB 37610644080, Ksavera Đalskog 2, 49210 Zabok zastupanog po punomoćniku Ivica Sinković; Duško Košak</item>
    </derivirana_varijabla>
  </DomainObject.Predmet.ProtuStrankaListFormatedWithAdressOIB>
  <DomainObject.Predmet.ProtuStrankaListNazivFormated>
    <izvorni_sadrzaj>
      <item>MANDRE PROJEKT d.o.o.</item>
    </izvorni_sadrzaj>
    <derivirana_varijabla naziv="DomainObject.Predmet.ProtuStrankaListNazivFormated_1">
      <item>MANDRE PROJEKT d.o.o.</item>
    </derivirana_varijabla>
  </DomainObject.Predmet.ProtuStrankaListNazivFormated>
  <DomainObject.Predmet.ProtuStrankaListNazivFormatedOIB>
    <izvorni_sadrzaj>
      <item>MANDRE PROJEKT d.o.o., OIB 37610644080</item>
    </izvorni_sadrzaj>
    <derivirana_varijabla naziv="DomainObject.Predmet.ProtuStrankaListNazivFormatedOIB_1">
      <item>MANDRE PROJEKT d.o.o., OIB 37610644080</item>
    </derivirana_varijabla>
  </DomainObject.Predmet.ProtuStrankaListNazivFormatedOIB>
  <DomainObject.Predmet.OstaliListFormated>
    <izvorni_sadrzaj>
      <item>Ivica Sinković punomoćnik sudionika u postupku MANDRE PROJEKT d.o.o.</item>
      <item>Duško Košak punomoćnik sudionika u postupku MANDRE PROJEKT d.o.o.</item>
      <item>Županijsko državno odvjetništvo u Zagrebu punomoćnik sudionika u postupku Ministarstvo financija, Porezna uprava, Područni ured Zagreb</item>
    </izvorni_sadrzaj>
    <derivirana_varijabla naziv="DomainObject.Predmet.OstaliListFormated_1">
      <item>Ivica Sinković punomoćnik sudionika u postupku MANDRE PROJEKT d.o.o.</item>
      <item>Duško Košak punomoćnik sudionika u postupku MANDRE PROJEKT d.o.o.</item>
      <item>Županijsko državno odvjetništvo u Zagrebu punomoćnik sudionika u postupku Ministarstvo financija, Porezna uprava, Područni ured Zagreb</item>
    </derivirana_varijabla>
  </DomainObject.Predmet.OstaliListFormated>
  <DomainObject.Predmet.OstaliListFormatedOIB>
    <izvorni_sadrzaj>
      <item>Ivica Sinković, OIB 72374274829 punomoćnik sudionika u postupku MANDRE PROJEKT d.o.o.</item>
      <item>Duško Košak punomoćnik sudionika u postupku MANDRE PROJEKT d.o.o.</item>
      <item>Županijsko državno odvjetništvo u Zagrebu, OIB 16488001145 punomoćnik sudionika u postupku Ministarstvo financija, Porezna uprava, Područni ured Zagreb</item>
    </izvorni_sadrzaj>
    <derivirana_varijabla naziv="DomainObject.Predmet.OstaliListFormatedOIB_1">
      <item>Ivica Sinković, OIB 72374274829 punomoćnik sudionika u postupku MANDRE PROJEKT d.o.o.</item>
      <item>Duško Košak punomoćnik sudionika u postupku MANDRE PROJEKT d.o.o.</item>
      <item>Županijsko državno odvjetništvo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Ivica Sinković, Jakoba Badla 9, 49217 Krapinske Toplice punomoćnik sudionika u postupku MANDRE PROJEKT d.o.o.</item>
      <item>Duško Košak, Šmarjata 6, 32100 Škofja Vas punomoćnik sudionika u postupku MANDRE PROJEKT d.o.o.</item>
      <item>Županijsko državno odvjetništvo u Zagrebu, Savska cesta 41, 10000 Zagreb punomoćnik sudionika u postupku Ministarstvo financija, Porezna uprava, Područni ured Zagreb</item>
    </izvorni_sadrzaj>
    <derivirana_varijabla naziv="DomainObject.Predmet.OstaliListFormatedWithAdress_1">
      <item>Ivica Sinković, Jakoba Badla 9, 49217 Krapinske Toplice punomoćnik sudionika u postupku MANDRE PROJEKT d.o.o.</item>
      <item>Duško Košak, Šmarjata 6, 32100 Škofja Vas punomoćnik sudionika u postupku MANDRE PROJEKT d.o.o.</item>
      <item>Županijsko državno odvjetništvo u Zagrebu,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Ivica Sinković, OIB 72374274829, Jakoba Badla 9, 49217 Krapinske Toplice punomoćnik sudionika u postupku MANDRE PROJEKT d.o.o.</item>
      <item>Duško Košak, Šmarjata 6, 32100 Škofja Vas punomoćnik sudionika u postupku MANDRE PROJEKT d.o.o.</item>
      <item>Županijsko državno odvjetništvo u Zagrebu, OIB 16488001145, Savska cesta 41, 10000 Zagreb punomoćnik sudionika u postupku Ministarstvo financija, Porezna uprava, Područni ured Zagreb</item>
    </izvorni_sadrzaj>
    <derivirana_varijabla naziv="DomainObject.Predmet.OstaliListFormatedWithAdressOIB_1">
      <item>Ivica Sinković, OIB 72374274829, Jakoba Badla 9, 49217 Krapinske Toplice punomoćnik sudionika u postupku MANDRE PROJEKT d.o.o.</item>
      <item>Duško Košak, Šmarjata 6, 32100 Škofja Vas punomoćnik sudionika u postupku MANDRE PROJEKT d.o.o.</item>
      <item>Županijsko državno odvjetništvo u Zagrebu,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Ivica Sinković</item>
      <item>Duško Košak</item>
      <item>Županijsko državno odvjetništvo u Zagrebu</item>
    </izvorni_sadrzaj>
    <derivirana_varijabla naziv="DomainObject.Predmet.OstaliListNazivFormated_1">
      <item>Ivica Sinković</item>
      <item>Duško Košak</item>
      <item>Županijsko državno odvjetništvo u Zagrebu</item>
    </derivirana_varijabla>
  </DomainObject.Predmet.OstaliListNazivFormated>
  <DomainObject.Predmet.OstaliListNazivFormatedOIB>
    <izvorni_sadrzaj>
      <item>Ivica Sinković, OIB 72374274829</item>
      <item>Duško Košak</item>
      <item>Županijsko državno odvjetništvo u Zagrebu, OIB 16488001145</item>
    </izvorni_sadrzaj>
    <derivirana_varijabla naziv="DomainObject.Predmet.OstaliListNazivFormatedOIB_1">
      <item>Ivica Sinković, OIB 72374274829</item>
      <item>Duško Košak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MANDRE PROJEKT d.o.o.</izvorni_sadrzaj>
    <derivirana_varijabla naziv="DomainObject.Predmet.ProtustrankaIDrugi_1">MANDRE PROJEKT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MANDRE PROJEKT d.o.o., OIB 37610644080, Ksavera Đalskog 2, 49210 Zabok</izvorni_sadrzaj>
    <derivirana_varijabla naziv="DomainObject.Predmet.ProtustrankaIDrugiAdressOIB_1">MANDRE PROJEKT d.o.o., OIB 37610644080, Ksavera Đalskog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MANDRE PROJEKT d.o.o.</item>
      <item>FINA Regionalni centar Zagreb</item>
      <item>Ivica Sinković</item>
      <item>Duško Košak</item>
      <item>Ministarstvo financija, Porezna uprava, Područni ured Zagreb</item>
      <item>Županijsko državno odvjetništvo u Zagrebu</item>
    </izvorni_sadrzaj>
    <derivirana_varijabla naziv="DomainObject.Predmet.SudioniciListNaziv_1">
      <item>MANDRE PROJEKT d.o.o.</item>
      <item>FINA Regionalni centar Zagreb</item>
      <item>Ivica Sinković</item>
      <item>Duško Košak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37610644080</item>
      <item>, OIB 85821130368</item>
      <item>, OIB 72374274829</item>
      <item>, OIB null</item>
      <item>, OIB 18683136487</item>
      <item>, OIB 16488001145</item>
    </izvorni_sadrzaj>
    <derivirana_varijabla naziv="DomainObject.Predmet.SudioniciListNazivOIB_1">
      <item>, OIB 37610644080</item>
      <item>, OIB 85821130368</item>
      <item>, OIB 72374274829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277</properties:Words>
  <properties:Characters>1403</properties:Characters>
  <properties:Lines>56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2017-10-05T07:44:00Z</dcterms:created>
  <dc:creator>Korisnik</dc:creator>
  <cp:lastModifiedBy>Draženka Prpić</cp:lastModifiedBy>
  <cp:lastPrinted>2017-10-05T07:53:00Z</cp:lastPrinted>
  <dcterms:modified xmlns:xsi="http://www.w3.org/2001/XMLSchema-instance" xsi:type="dcterms:W3CDTF">2017-10-05T07:54:00Z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