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f3ab" w14:paraId="cadf3ab" w:rsidRDefault="00C81805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706320" w:rsidP="00C81805" w:rsidR="00C8180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A26936">
        <w:rPr>
          <w:rFonts w:eastAsia="Times New Roman" w:hAnsi="Times New Roman" w:ascii="Times New Roman"/>
          <w:sz w:val="24"/>
          <w:szCs w:val="24"/>
          <w:lang w:eastAsia="hr-HR"/>
        </w:rPr>
        <w:t>GRINGO j.d.o.o., Pag, Kralja Zvonimira 6/A, OIB: 13256657735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06320" w:rsidP="00706320" w:rsidR="00706320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706320" w:rsidP="00706320" w:rsidR="00706320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706320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FF5" w:rsidR="00955BA4">
      <w:pPr>
        <w:spacing w:lineRule="auto" w:line="240" w:after="0"/>
      </w:pPr>
      <w:r>
        <w:separator/>
      </w:r>
    </w:p>
  </w:endnote>
  <w:endnote w:id="0" w:type="continuationSeparator">
    <w:p w:rsidRDefault="00104FF5" w:rsidR="0095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FF5" w:rsidR="00955BA4">
      <w:pPr>
        <w:spacing w:lineRule="auto" w:line="240" w:after="0"/>
      </w:pPr>
      <w:r>
        <w:separator/>
      </w:r>
    </w:p>
  </w:footnote>
  <w:footnote w:id="0" w:type="continuationSeparator">
    <w:p w:rsidRDefault="00104FF5" w:rsidR="0095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A26936">
      <w:rPr>
        <w:rFonts w:eastAsia="Times New Roman" w:hAnsi="Times New Roman" w:ascii="Times New Roman"/>
        <w:sz w:val="24"/>
        <w:szCs w:val="24"/>
        <w:lang w:eastAsia="hr-HR"/>
      </w:rPr>
      <w:t>210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A26936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706320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04FF5"/>
    <w:rsid w:val="001832E7"/>
    <w:rsid w:val="002C7497"/>
    <w:rsid w:val="003374CE"/>
    <w:rsid w:val="003B4C79"/>
    <w:rsid w:val="004901DF"/>
    <w:rsid w:val="004B3905"/>
    <w:rsid w:val="004D2225"/>
    <w:rsid w:val="0052527F"/>
    <w:rsid w:val="005A7C34"/>
    <w:rsid w:val="005D631A"/>
    <w:rsid w:val="00706320"/>
    <w:rsid w:val="0078096A"/>
    <w:rsid w:val="0079293D"/>
    <w:rsid w:val="008222BA"/>
    <w:rsid w:val="00826A99"/>
    <w:rsid w:val="00836FCC"/>
    <w:rsid w:val="008D48A1"/>
    <w:rsid w:val="008E4A83"/>
    <w:rsid w:val="00955BA4"/>
    <w:rsid w:val="009863C1"/>
    <w:rsid w:val="009E1014"/>
    <w:rsid w:val="00A13D4B"/>
    <w:rsid w:val="00A26936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3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0632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063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063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6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3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0632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063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063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St-210/2017</izvorni_sadrzaj>
    <derivirana_varijabla naziv="DomainObject.Predmet.OznakaBroj_1">St-210/2017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GRINGO j.d.o.o. za trgovinu, ugostiteljstvo i usluge</izvorni_sadrzaj>
    <derivirana_varijabla naziv="DomainObject.Predmet.ProtustrankaFormated_1">  GRINGO j.d.o.o. za trgovinu, ugostiteljstvo i usluge</derivirana_varijabla>
  </DomainObject.Predmet.ProtustrankaFormated>
  <DomainObject.Predmet.ProtustrankaFormatedOIB>
    <izvorni_sadrzaj>  GRINGO j.d.o.o. za trgovinu, ugostiteljstvo i usluge, OIB 13256657735</izvorni_sadrzaj>
    <derivirana_varijabla naziv="DomainObject.Predmet.ProtustrankaFormatedOIB_1">  GRINGO j.d.o.o. za trgovinu, ugostiteljstvo i usluge, OIB 13256657735</derivirana_varijabla>
  </DomainObject.Predmet.ProtustrankaFormatedOIB>
  <DomainObject.Predmet.ProtustrankaFormatedWithAdress>
    <izvorni_sadrzaj> GRINGO j.d.o.o. za trgovinu, ugostiteljstvo i usluge, Kralja Zvonimira 6/A, 23250 Pag</izvorni_sadrzaj>
    <derivirana_varijabla naziv="DomainObject.Predmet.ProtustrankaFormatedWithAdress_1"> GRINGO j.d.o.o. za trgovinu, ugostiteljstvo i usluge, Kralja Zvonimira 6/A, 23250 Pag</derivirana_varijabla>
  </DomainObject.Predmet.ProtustrankaFormatedWithAdress>
  <DomainObject.Predmet.ProtustrankaFormatedWithAdressOIB>
    <izvorni_sadrzaj> GRINGO j.d.o.o. za trgovinu, ugostiteljstvo i usluge, OIB 13256657735, Kralja Zvonimira 6/A, 23250 Pag</izvorni_sadrzaj>
    <derivirana_varijabla naziv="DomainObject.Predmet.ProtustrankaFormatedWithAdressOIB_1"> GRINGO j.d.o.o. za trgovinu, ugostiteljstvo i usluge, OIB 13256657735, Kralja Zvonimira 6/A, 23250 Pag</derivirana_varijabla>
  </DomainObject.Predmet.ProtustrankaFormatedWithAdressOIB>
  <DomainObject.Predmet.ProtustrankaWithAdress>
    <izvorni_sadrzaj>GRINGO j.d.o.o. za trgovinu, ugostiteljstvo i usluge Kralja Zvonimira 6/A, 23250 Pag</izvorni_sadrzaj>
    <derivirana_varijabla naziv="DomainObject.Predmet.ProtustrankaWithAdress_1">GRINGO j.d.o.o. za trgovinu, ugostiteljstvo i usluge Kralja Zvonimira 6/A, 23250 Pag</derivirana_varijabla>
  </DomainObject.Predmet.ProtustrankaWithAdress>
  <DomainObject.Predmet.ProtustrankaWithAdressOIB>
    <izvorni_sadrzaj>GRINGO j.d.o.o. za trgovinu, ugostiteljstvo i usluge, OIB 13256657735, Kralja Zvonimira 6/A, 23250 Pag</izvorni_sadrzaj>
    <derivirana_varijabla naziv="DomainObject.Predmet.ProtustrankaWithAdressOIB_1">GRINGO j.d.o.o. za trgovinu, ugostiteljstvo i usluge, OIB 13256657735, Kralja Zvonimira 6/A, 23250 Pag</derivirana_varijabla>
  </DomainObject.Predmet.ProtustrankaWithAdressOIB>
  <DomainObject.Predmet.ProtustrankaNazivFormated>
    <izvorni_sadrzaj>GRINGO j.d.o.o. za trgovinu, ugostiteljstvo i usluge</izvorni_sadrzaj>
    <derivirana_varijabla naziv="DomainObject.Predmet.ProtustrankaNazivFormated_1">GRINGO j.d.o.o. za trgovinu, ugostiteljstvo i usluge</derivirana_varijabla>
  </DomainObject.Predmet.ProtustrankaNazivFormated>
  <DomainObject.Predmet.ProtustrankaNazivFormatedOIB>
    <izvorni_sadrzaj>GRINGO j.d.o.o. za trgovinu, ugostiteljstvo i usluge, OIB 13256657735</izvorni_sadrzaj>
    <derivirana_varijabla naziv="DomainObject.Predmet.ProtustrankaNazivFormatedOIB_1">GRINGO j.d.o.o. za trgovinu, ugostiteljstvo i usluge, OIB 13256657735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Bernard Koni</izvorni_sadrzaj>
    <derivirana_varijabla naziv="DomainObject.Predmet.StrankaFormated_1">  Financijska agencija, Podružnica Zadar; Bernard Koni</derivirana_varijabla>
  </DomainObject.Predmet.StrankaFormated>
  <DomainObject.Predmet.StrankaFormatedOIB>
    <izvorni_sadrzaj>  Financijska agencija, Podružnica Zadar, OIB 85821130368; Bernard Koni, OIB 35847397465</izvorni_sadrzaj>
    <derivirana_varijabla naziv="DomainObject.Predmet.StrankaFormatedOIB_1">  Financijska agencija, Podružnica Zadar, OIB 85821130368; Bernard Koni, OIB 35847397465</derivirana_varijabla>
  </DomainObject.Predmet.StrankaFormatedOIB>
  <DomainObject.Predmet.StrankaFormatedWithAdress>
    <izvorni_sadrzaj> Financijska agencija, Podružnica Zadar; Bernard Koni, Ul. Kralja Zvonimira 6 A, 23250 Pag</izvorni_sadrzaj>
    <derivirana_varijabla naziv="DomainObject.Predmet.StrankaFormatedWithAdress_1"> Financijska agencija, Podružnica Zadar; Bernard Koni, Ul. Kralja Zvonimira 6 A, 23250 Pag</derivirana_varijabla>
  </DomainObject.Predmet.StrankaFormatedWithAdress>
  <DomainObject.Predmet.StrankaFormatedWithAdressOIB>
    <izvorni_sadrzaj> Financijska agencija, Podružnica Zadar, OIB 85821130368; Bernard Koni, OIB 35847397465, Ul. Kralja Zvonimira 6 A, 23250 Pag</izvorni_sadrzaj>
    <derivirana_varijabla naziv="DomainObject.Predmet.StrankaFormatedWithAdressOIB_1"> Financijska agencija, Podružnica Zadar, OIB 85821130368; Bernard Koni, OIB 35847397465, Ul. Kralja Zvonimira 6 A, 23250 Pag</derivirana_varijabla>
  </DomainObject.Predmet.StrankaFormatedWithAdressOIB>
  <DomainObject.Predmet.StrankaWithAdress>
    <izvorni_sadrzaj>Financijska agencija, Podružnica Zadar ,Bernard Koni Ul. Kralja Zvonimira 6 A,23250 Pag</izvorni_sadrzaj>
    <derivirana_varijabla naziv="DomainObject.Predmet.StrankaWithAdress_1">Financijska agencija, Podružnica Zadar ,Bernard Koni Ul. Kralja Zvonimira 6 A,23250 Pag</derivirana_varijabla>
  </DomainObject.Predmet.StrankaWithAdress>
  <DomainObject.Predmet.StrankaWithAdressOIB>
    <izvorni_sadrzaj>Financijska agencija, Podružnica Zadar, OIB 85821130368,Bernard Koni, OIB 35847397465, Ul. Kralja Zvonimira 6 A,23250 Pag</izvorni_sadrzaj>
    <derivirana_varijabla naziv="DomainObject.Predmet.StrankaWithAdressOIB_1">Financijska agencija, Podružnica Zadar, OIB 85821130368,Bernard Koni, OIB 35847397465, Ul. Kralja Zvonimira 6 A,23250 Pag</derivirana_varijabla>
  </DomainObject.Predmet.StrankaWithAdressOIB>
  <DomainObject.Predmet.StrankaNazivFormated>
    <izvorni_sadrzaj>Financijska agencija, Podružnica Zadar,Bernard Koni</izvorni_sadrzaj>
    <derivirana_varijabla naziv="DomainObject.Predmet.StrankaNazivFormated_1">Financijska agencija, Podružnica Zadar,Bernard Koni</derivirana_varijabla>
  </DomainObject.Predmet.StrankaNazivFormated>
  <DomainObject.Predmet.StrankaNazivFormatedOIB>
    <izvorni_sadrzaj>Financijska agencija, Podružnica Zadar, OIB 85821130368,Bernard Koni, OIB 35847397465</izvorni_sadrzaj>
    <derivirana_varijabla naziv="DomainObject.Predmet.StrankaNazivFormatedOIB_1">Financijska agencija, Podružnica Zadar, OIB 85821130368,Bernard Koni, OIB 35847397465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  <item>Bernard Koni</item>
    </izvorni_sadrzaj>
    <derivirana_varijabla naziv="DomainObject.Predmet.StrankaListFormated_1">
      <item>Financijska agencija, Podružnica Zadar</item>
      <item>Bernard Koni</item>
    </derivirana_varijabla>
  </DomainObject.Predmet.StrankaListFormated>
  <DomainObject.Predmet.StrankaListFormatedOIB>
    <izvorni_sadrzaj>
      <item>Financijska agencija, Podružnica Zadar, OIB 85821130368</item>
      <item>Bernard Koni, OIB 35847397465</item>
    </izvorni_sadrzaj>
    <derivirana_varijabla naziv="DomainObject.Predmet.StrankaListFormatedOIB_1">
      <item>Financijska agencija, Podružnica Zadar, OIB 85821130368</item>
      <item>Bernard Koni, OIB 35847397465</item>
    </derivirana_varijabla>
  </DomainObject.Predmet.StrankaListFormatedOIB>
  <DomainObject.Predmet.StrankaListFormatedWithAdress>
    <izvorni_sadrzaj>
      <item>Financijska agencija, Podružnica Zadar</item>
      <item>Bernard Koni, Ul. Kralja Zvonimira 6 A, 23250 Pag</item>
    </izvorni_sadrzaj>
    <derivirana_varijabla naziv="DomainObject.Predmet.StrankaListFormatedWithAdress_1">
      <item>Financijska agencija, Podružnica Zadar</item>
      <item>Bernard Koni, Ul. Kralja Zvonimira 6 A, 23250 Pag</item>
    </derivirana_varijabla>
  </DomainObject.Predmet.StrankaListFormatedWithAdress>
  <DomainObject.Predmet.StrankaListFormatedWithAdressOIB>
    <izvorni_sadrzaj>
      <item>Financijska agencija, Podružnica Zadar, OIB 85821130368</item>
      <item>Bernard Koni, OIB 35847397465, Ul. Kralja Zvonimira 6 A, 23250 Pag</item>
    </izvorni_sadrzaj>
    <derivirana_varijabla naziv="DomainObject.Predmet.StrankaListFormatedWithAdressOIB_1">
      <item>Financijska agencija, Podružnica Zadar, OIB 85821130368</item>
      <item>Bernard Koni, OIB 35847397465, Ul. Kralja Zvonimira 6 A, 23250 Pag</item>
    </derivirana_varijabla>
  </DomainObject.Predmet.StrankaListFormatedWithAdressOIB>
  <DomainObject.Predmet.StrankaListNazivFormated>
    <izvorni_sadrzaj>
      <item>Financijska agencija, Podružnica Zadar</item>
      <item>Bernard Koni</item>
    </izvorni_sadrzaj>
    <derivirana_varijabla naziv="DomainObject.Predmet.StrankaListNazivFormated_1">
      <item>Financijska agencija, Podružnica Zadar</item>
      <item>Bernard Koni</item>
    </derivirana_varijabla>
  </DomainObject.Predmet.StrankaListNazivFormated>
  <DomainObject.Predmet.StrankaListNazivFormatedOIB>
    <izvorni_sadrzaj>
      <item>Financijska agencija, Podružnica Zadar, OIB 85821130368</item>
      <item>Bernard Koni, OIB 35847397465</item>
    </izvorni_sadrzaj>
    <derivirana_varijabla naziv="DomainObject.Predmet.StrankaListNazivFormatedOIB_1">
      <item>Financijska agencija, Podružnica Zadar, OIB 85821130368</item>
      <item>Bernard Koni, OIB 35847397465</item>
    </derivirana_varijabla>
  </DomainObject.Predmet.StrankaListNazivFormatedOIB>
  <DomainObject.Predmet.ProtuStrankaListFormated>
    <izvorni_sadrzaj>
      <item>GRINGO j.d.o.o. za trgovinu, ugostiteljstvo i usluge</item>
    </izvorni_sadrzaj>
    <derivirana_varijabla naziv="DomainObject.Predmet.ProtuStrankaListFormated_1">
      <item>GRINGO j.d.o.o. za trgovinu, ugostiteljstvo i usluge</item>
    </derivirana_varijabla>
  </DomainObject.Predmet.ProtuStrankaListFormated>
  <DomainObject.Predmet.ProtuStrankaListFormatedOIB>
    <izvorni_sadrzaj>
      <item>GRINGO j.d.o.o. za trgovinu, ugostiteljstvo i usluge, OIB 13256657735</item>
    </izvorni_sadrzaj>
    <derivirana_varijabla naziv="DomainObject.Predmet.ProtuStrankaListFormatedOIB_1">
      <item>GRINGO j.d.o.o. za trgovinu, ugostiteljstvo i usluge, OIB 13256657735</item>
    </derivirana_varijabla>
  </DomainObject.Predmet.ProtuStrankaListFormatedOIB>
  <DomainObject.Predmet.ProtuStrankaListFormatedWithAdress>
    <izvorni_sadrzaj>
      <item>GRINGO j.d.o.o. za trgovinu, ugostiteljstvo i usluge, Kralja Zvonimira 6/A, 23250 Pag</item>
    </izvorni_sadrzaj>
    <derivirana_varijabla naziv="DomainObject.Predmet.ProtuStrankaListFormatedWithAdress_1">
      <item>GRINGO j.d.o.o. za trgovinu, ugostiteljstvo i usluge, Kralja Zvonimira 6/A, 23250 Pag</item>
    </derivirana_varijabla>
  </DomainObject.Predmet.ProtuStrankaListFormatedWithAdress>
  <DomainObject.Predmet.ProtuStrankaListFormatedWithAdressOIB>
    <izvorni_sadrzaj>
      <item>GRINGO j.d.o.o. za trgovinu, ugostiteljstvo i usluge, OIB 13256657735, Kralja Zvonimira 6/A, 23250 Pag</item>
    </izvorni_sadrzaj>
    <derivirana_varijabla naziv="DomainObject.Predmet.ProtuStrankaListFormatedWithAdressOIB_1">
      <item>GRINGO j.d.o.o. za trgovinu, ugostiteljstvo i usluge, OIB 13256657735, Kralja Zvonimira 6/A, 23250 Pag</item>
    </derivirana_varijabla>
  </DomainObject.Predmet.ProtuStrankaListFormatedWithAdressOIB>
  <DomainObject.Predmet.ProtuStrankaListNazivFormated>
    <izvorni_sadrzaj>
      <item>GRINGO j.d.o.o. za trgovinu, ugostiteljstvo i usluge</item>
    </izvorni_sadrzaj>
    <derivirana_varijabla naziv="DomainObject.Predmet.ProtuStrankaListNazivFormated_1">
      <item>GRINGO j.d.o.o. za trgovinu, ugostiteljstvo i usluge</item>
    </derivirana_varijabla>
  </DomainObject.Predmet.ProtuStrankaListNazivFormated>
  <DomainObject.Predmet.ProtuStrankaListNazivFormatedOIB>
    <izvorni_sadrzaj>
      <item>GRINGO j.d.o.o. za trgovinu, ugostiteljstvo i usluge, OIB 13256657735</item>
    </izvorni_sadrzaj>
    <derivirana_varijabla naziv="DomainObject.Predmet.ProtuStrankaListNazivFormatedOIB_1">
      <item>GRINGO j.d.o.o. za trgovinu, ugostiteljstvo i usluge, OIB 13256657735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GRINGO j.d.o.o. za trgovinu, ugostiteljstvo i usluge</izvorni_sadrzaj>
    <derivirana_varijabla naziv="DomainObject.Predmet.ProtustrankaIDrugi_1">GRINGO j.d.o.o. za trgovinu, ugostiteljstvo i usluge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GRINGO j.d.o.o. za trgovinu, ugostiteljstvo i usluge, OIB 13256657735, Kralja Zvonimira 6/A, 23250 Pag</izvorni_sadrzaj>
    <derivirana_varijabla naziv="DomainObject.Predmet.ProtustrankaIDrugiAdressOIB_1">GRINGO j.d.o.o. za trgovinu, ugostiteljstvo i usluge, OIB 13256657735, Kralja Zvonimira 6/A,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GRINGO j.d.o.o. za trgovinu, ugostiteljstvo i usluge</item>
      <item>Financijska agencija, Podružnica Zadar</item>
      <item>Bernard Koni</item>
    </izvorni_sadrzaj>
    <derivirana_varijabla naziv="DomainObject.Predmet.SudioniciListNaziv_1">
      <item>GRINGO j.d.o.o. za trgovinu, ugostiteljstvo i usluge</item>
      <item>Financijska agencija, Podružnica Zadar</item>
      <item>Bernard Koni</item>
    </derivirana_varijabla>
  </DomainObject.Predmet.SudioniciListNaziv>
  <DomainObject.Predmet.SudioniciListAdressOIB>
    <izvorni_sadrzaj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izvorni_sadrzaj>
    <derivirana_varijabla naziv="DomainObject.Predmet.SudioniciListAdressOIB_1">
      <item>GRINGO j.d.o.o. za trgovinu, ugostiteljstvo i usluge, OIB 13256657735, Kralja Zvonimira 6/A,23250 Pag</item>
      <item>Financijska agencija, Podružnica Zadar, OIB 85821130368</item>
      <item>Bernard Koni, OIB 35847397465, Ul. Kralja Zvonimira 6 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13256657735</item>
      <item>, OIB 85821130368</item>
      <item>, OIB 35847397465</item>
    </izvorni_sadrzaj>
    <derivirana_varijabla naziv="DomainObject.Predmet.SudioniciListNazivOIB_1">
      <item>, OIB 13256657735</item>
      <item>, OIB 85821130368</item>
      <item>, OIB 35847397465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935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2018-02-23T10:36:00Z</dcterms:created>
  <dc:creator>Tina Grgas</dc:creator>
  <cp:lastModifiedBy>Martina Kalmeta</cp:lastModifiedBy>
  <cp:lastPrinted>2018-02-23T09:36:00Z</cp:lastPrinted>
  <dcterms:modified xmlns:xsi="http://www.w3.org/2001/XMLSchema-instance" xsi:type="dcterms:W3CDTF">2018-02-23T10:48:00Z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(St-210-17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