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59f5" w14:paraId="18959f5" w:rsidRDefault="000208DC" w:rsidP="000208DC" w:rsidR="000208DC" w:rsidRPr="00172A0A">
      <w:pPr>
        <w15:collapsed w:val="false"/>
        <w:rPr>
          <w:sz w:val="24"/>
          <w:szCs w:val="24"/>
        </w:rPr>
      </w:pPr>
      <w:bookmarkStart w:name="_GoBack" w:id="0"/>
      <w:bookmarkEnd w:id="0"/>
      <w:r w:rsidRPr="00172A0A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8DC" w:rsidP="000208DC" w:rsidR="000208DC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>REPUBLIKA HRVATSKA</w:t>
      </w:r>
    </w:p>
    <w:p w:rsidRDefault="000208DC" w:rsidP="000208DC" w:rsidR="000208DC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Trgovački sud u Zagrebu</w:t>
      </w:r>
    </w:p>
    <w:p w:rsidRDefault="000208DC" w:rsidP="000208DC" w:rsidR="000208DC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 Zagreb, Amruševa 2/II                                                                     </w:t>
      </w:r>
      <w:r>
        <w:rPr>
          <w:sz w:val="24"/>
          <w:szCs w:val="24"/>
        </w:rPr>
        <w:t xml:space="preserve"> </w:t>
      </w:r>
    </w:p>
    <w:p w:rsidRDefault="000208DC" w:rsidP="000208DC" w:rsidR="000208DC" w:rsidRPr="00172A0A">
      <w:pPr>
        <w:jc w:val="right"/>
        <w:rPr>
          <w:sz w:val="24"/>
          <w:szCs w:val="24"/>
        </w:rPr>
      </w:pPr>
    </w:p>
    <w:p w:rsidRDefault="000208DC" w:rsidP="000208DC" w:rsidR="000208DC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REPUBLIKA HRVATSKA</w:t>
      </w:r>
    </w:p>
    <w:p w:rsidRDefault="000208DC" w:rsidP="000208DC" w:rsidR="000208DC" w:rsidRPr="00172A0A">
      <w:pPr>
        <w:jc w:val="center"/>
        <w:rPr>
          <w:sz w:val="24"/>
          <w:szCs w:val="24"/>
        </w:rPr>
      </w:pPr>
    </w:p>
    <w:p w:rsidRDefault="000208DC" w:rsidP="000208DC" w:rsidR="000208DC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 J E Š E NJ E</w:t>
      </w:r>
    </w:p>
    <w:p w:rsidRDefault="000208DC" w:rsidP="000208DC" w:rsidR="000208DC" w:rsidRPr="00172A0A">
      <w:pPr>
        <w:jc w:val="center"/>
        <w:rPr>
          <w:b/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ab/>
        <w:t>Trgovački sud u Zagrebu po stečajnom sucu toga suda Nikoli Ribarić, u stečajnom postupku nad dužnikom PRIMA d.o.o. u stečaju, Plaški, Plitvička 11, MBS 020031113, OIB 04349812191, dana 1</w:t>
      </w:r>
      <w:r>
        <w:rPr>
          <w:sz w:val="24"/>
          <w:szCs w:val="24"/>
        </w:rPr>
        <w:t>1</w:t>
      </w:r>
      <w:r w:rsidRPr="00172A0A">
        <w:rPr>
          <w:sz w:val="24"/>
          <w:szCs w:val="24"/>
        </w:rPr>
        <w:t>. s</w:t>
      </w:r>
      <w:r>
        <w:rPr>
          <w:sz w:val="24"/>
          <w:szCs w:val="24"/>
        </w:rPr>
        <w:t>iječnja</w:t>
      </w:r>
      <w:r w:rsidRPr="00172A0A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172A0A">
        <w:rPr>
          <w:sz w:val="24"/>
          <w:szCs w:val="24"/>
        </w:rPr>
        <w:t>.</w:t>
      </w:r>
    </w:p>
    <w:p w:rsidRDefault="003768FB" w:rsidP="000208DC" w:rsidR="003768FB">
      <w:pPr>
        <w:jc w:val="center"/>
        <w:rPr>
          <w:sz w:val="24"/>
          <w:szCs w:val="24"/>
          <w:lang w:val="hr-HR"/>
        </w:rPr>
      </w:pPr>
    </w:p>
    <w:p w:rsidRDefault="000208DC" w:rsidP="000208DC" w:rsidR="000208DC" w:rsidRPr="00172A0A">
      <w:pPr>
        <w:jc w:val="center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r i j e š i o  j e</w:t>
      </w:r>
    </w:p>
    <w:p w:rsidRDefault="000208DC" w:rsidP="000208DC" w:rsidR="000208DC" w:rsidRPr="00172A0A">
      <w:pPr>
        <w:jc w:val="both"/>
        <w:rPr>
          <w:sz w:val="24"/>
          <w:szCs w:val="24"/>
          <w:lang w:val="hr-HR"/>
        </w:rPr>
      </w:pPr>
    </w:p>
    <w:p w:rsidRDefault="000208DC" w:rsidP="000208DC" w:rsidR="000208DC" w:rsidRPr="00837BFB">
      <w:pPr>
        <w:rPr>
          <w:sz w:val="24"/>
          <w:szCs w:val="24"/>
          <w:lang w:val="hr-HR"/>
        </w:rPr>
      </w:pPr>
    </w:p>
    <w:p w:rsidRDefault="000208DC" w:rsidP="000208DC" w:rsidR="000208D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>Poziva se</w:t>
      </w:r>
      <w:r w:rsidRPr="00837BFB">
        <w:rPr>
          <w:sz w:val="24"/>
          <w:szCs w:val="24"/>
          <w:lang w:val="hr-HR"/>
        </w:rPr>
        <w:t xml:space="preserve"> PRIMA AQUA d.d. Plaški, Plitvička 11, MBS: 020022781, OIB: 71796411864, </w:t>
      </w:r>
      <w:r w:rsidR="00894CD3" w:rsidRPr="00894CD3">
        <w:rPr>
          <w:sz w:val="24"/>
          <w:szCs w:val="24"/>
          <w:lang w:val="hr-HR"/>
        </w:rPr>
        <w:t>u roku od osam dana od isteka osmog dana od dana objave ovog Rješenja na mrežno</w:t>
      </w:r>
      <w:r w:rsidR="00894CD3">
        <w:rPr>
          <w:sz w:val="24"/>
          <w:szCs w:val="24"/>
          <w:lang w:val="hr-HR"/>
        </w:rPr>
        <w:t xml:space="preserve">j stranici E-Oglasna ploča suda, </w:t>
      </w:r>
      <w:r w:rsidR="000C2E17" w:rsidRPr="000C2E17">
        <w:rPr>
          <w:sz w:val="24"/>
          <w:szCs w:val="24"/>
          <w:lang w:val="hr-HR"/>
        </w:rPr>
        <w:t xml:space="preserve">očitovati </w:t>
      </w:r>
      <w:r w:rsidR="000C2E17">
        <w:rPr>
          <w:sz w:val="24"/>
          <w:szCs w:val="24"/>
          <w:lang w:val="hr-HR"/>
        </w:rPr>
        <w:t xml:space="preserve">se </w:t>
      </w:r>
      <w:r w:rsidR="000C2E17" w:rsidRPr="000C2E17">
        <w:rPr>
          <w:sz w:val="24"/>
          <w:szCs w:val="24"/>
          <w:lang w:val="hr-HR"/>
        </w:rPr>
        <w:t>odobrava li podnošenje</w:t>
      </w:r>
      <w:r>
        <w:rPr>
          <w:sz w:val="24"/>
          <w:szCs w:val="24"/>
          <w:lang w:val="hr-HR"/>
        </w:rPr>
        <w:t xml:space="preserve"> žalb</w:t>
      </w:r>
      <w:r w:rsidR="000C2E17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od 24.10.2017. godine</w:t>
      </w:r>
      <w:r w:rsidR="00AF434D" w:rsidRPr="00AF434D">
        <w:rPr>
          <w:sz w:val="24"/>
          <w:szCs w:val="24"/>
          <w:lang w:val="hr-HR"/>
        </w:rPr>
        <w:t xml:space="preserve"> </w:t>
      </w:r>
      <w:r w:rsidR="00AF434D">
        <w:rPr>
          <w:sz w:val="24"/>
          <w:szCs w:val="24"/>
          <w:lang w:val="hr-HR"/>
        </w:rPr>
        <w:t>protiv Rješenja Trgovačkog suda u Zagrebu, poslovnog broja: St-562/2014 od 10. listopada 2017. godine</w:t>
      </w:r>
      <w:r>
        <w:rPr>
          <w:sz w:val="24"/>
          <w:szCs w:val="24"/>
          <w:lang w:val="hr-HR"/>
        </w:rPr>
        <w:t xml:space="preserve"> </w:t>
      </w:r>
    </w:p>
    <w:p w:rsidRDefault="000208DC" w:rsidP="000208DC" w:rsidR="000208DC">
      <w:pPr>
        <w:jc w:val="both"/>
        <w:rPr>
          <w:sz w:val="24"/>
          <w:szCs w:val="24"/>
          <w:lang w:val="hr-HR"/>
        </w:rPr>
      </w:pPr>
    </w:p>
    <w:p w:rsidRDefault="000208DC" w:rsidP="000208DC" w:rsidR="000208DC" w:rsidRPr="00837BF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 </w:t>
      </w:r>
      <w:r>
        <w:rPr>
          <w:sz w:val="24"/>
          <w:szCs w:val="24"/>
          <w:lang w:val="hr-HR"/>
        </w:rPr>
        <w:tab/>
        <w:t xml:space="preserve">Ukoliko </w:t>
      </w:r>
      <w:r w:rsidRPr="00837BFB">
        <w:rPr>
          <w:sz w:val="24"/>
          <w:szCs w:val="24"/>
          <w:lang w:val="hr-HR"/>
        </w:rPr>
        <w:t>PRIMA AQUA d.d. Plaški, Plitvička 11, MBS: 020022781, OIB: 71796411864</w:t>
      </w:r>
      <w:r>
        <w:rPr>
          <w:sz w:val="24"/>
          <w:szCs w:val="24"/>
          <w:lang w:val="hr-HR"/>
        </w:rPr>
        <w:t xml:space="preserve">, ne odobri </w:t>
      </w:r>
      <w:r w:rsidR="000C2E17">
        <w:rPr>
          <w:sz w:val="24"/>
          <w:szCs w:val="24"/>
          <w:lang w:val="hr-HR"/>
        </w:rPr>
        <w:t xml:space="preserve">podnošenje žalbe od 24.10.2017. godine, </w:t>
      </w:r>
      <w:r w:rsidR="00894CD3">
        <w:rPr>
          <w:sz w:val="24"/>
          <w:szCs w:val="24"/>
          <w:lang w:val="hr-HR"/>
        </w:rPr>
        <w:t xml:space="preserve">u roku određenom u točki I, </w:t>
      </w:r>
      <w:r w:rsidR="000C2E17">
        <w:rPr>
          <w:sz w:val="24"/>
          <w:szCs w:val="24"/>
          <w:lang w:val="hr-HR"/>
        </w:rPr>
        <w:t>sud će</w:t>
      </w:r>
      <w:r>
        <w:rPr>
          <w:sz w:val="24"/>
          <w:szCs w:val="24"/>
          <w:lang w:val="hr-HR"/>
        </w:rPr>
        <w:t xml:space="preserve"> </w:t>
      </w:r>
      <w:r w:rsidR="00D06F35">
        <w:rPr>
          <w:sz w:val="24"/>
          <w:szCs w:val="24"/>
          <w:lang w:val="hr-HR"/>
        </w:rPr>
        <w:t xml:space="preserve">ukinuti radnju i </w:t>
      </w:r>
      <w:r w:rsidR="003768FB">
        <w:rPr>
          <w:sz w:val="24"/>
          <w:szCs w:val="24"/>
          <w:lang w:val="hr-HR"/>
        </w:rPr>
        <w:t>žalbu odbaciti kao nedopuštenu.</w:t>
      </w:r>
    </w:p>
    <w:p w:rsidRDefault="000208DC" w:rsidP="000208DC" w:rsidR="000208DC">
      <w:pPr>
        <w:jc w:val="both"/>
        <w:rPr>
          <w:lang w:val="hr-HR"/>
        </w:rPr>
      </w:pPr>
    </w:p>
    <w:p w:rsidRDefault="000208DC" w:rsidP="000208DC" w:rsidR="000208DC">
      <w:pPr>
        <w:ind w:firstLine="720"/>
        <w:jc w:val="both"/>
        <w:rPr>
          <w:sz w:val="24"/>
          <w:szCs w:val="24"/>
          <w:lang w:val="hr-HR"/>
        </w:rPr>
      </w:pPr>
    </w:p>
    <w:p w:rsidRDefault="000208DC" w:rsidP="000208DC" w:rsidR="000208DC" w:rsidRPr="00172A0A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0208DC" w:rsidP="000208DC" w:rsidR="000208DC">
      <w:pPr>
        <w:jc w:val="both"/>
        <w:rPr>
          <w:sz w:val="24"/>
          <w:szCs w:val="24"/>
        </w:rPr>
      </w:pPr>
      <w:r w:rsidRPr="00172A0A">
        <w:rPr>
          <w:sz w:val="24"/>
          <w:szCs w:val="24"/>
          <w:lang w:val="hr-HR"/>
        </w:rPr>
        <w:tab/>
      </w:r>
      <w:r w:rsidRPr="00172A0A">
        <w:rPr>
          <w:sz w:val="24"/>
          <w:szCs w:val="24"/>
        </w:rPr>
        <w:t xml:space="preserve">U stečajnom postupku nad gore navedenim stečajnim dužnikom, </w:t>
      </w:r>
      <w:r>
        <w:rPr>
          <w:sz w:val="24"/>
          <w:szCs w:val="24"/>
        </w:rPr>
        <w:t>podnesena je žalba dana 24.10.2017. godine.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žalbu od 24.10.2017. godine sud je utvrdio kako je žalba podnesena od PRIMA AQUA d.d. i Mate Cvitković, Zagreb, po punomoćniku Mariji Tokić.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Međutim, Marija Tokić nema valjanu punomoć za zastupanje PRIMA AQUA d.d. i Matu Cvitkovića u ovosudnom predmetu.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tu okolnost ukazao je i Visoki trgovački sud Republike Hrvatske u svojem dopisu od 6. studenoga 2017. godine, poslovnog broja Pž-6705/2017.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Rješenjem od 17. studenoga 2017. godine pozvao Mariju Tokić </w:t>
      </w:r>
      <w:r w:rsidRPr="00097621">
        <w:rPr>
          <w:sz w:val="24"/>
          <w:szCs w:val="24"/>
        </w:rPr>
        <w:t>u roku od osam dana od isteka osmog dana od dana objave Rješenja na mrežno</w:t>
      </w:r>
      <w:r>
        <w:rPr>
          <w:sz w:val="24"/>
          <w:szCs w:val="24"/>
        </w:rPr>
        <w:t xml:space="preserve">j stranici E-Oglasna ploča suda </w:t>
      </w:r>
      <w:r w:rsidRPr="00097621">
        <w:rPr>
          <w:sz w:val="24"/>
          <w:szCs w:val="24"/>
        </w:rPr>
        <w:t>dostaviti valjanu punomoć za zastupanje PRIMA AQUA d.d., Plaški i Matu Cvitković, Zagreb.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Marija Tokić nije postupila po Rješenju suda od 17. studenoga 2017. godine i nije dostavila valjanu punomoć za zastupanje u ovosudno predmetu.</w:t>
      </w:r>
    </w:p>
    <w:p w:rsidRDefault="003768FB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98.st.4. </w:t>
      </w:r>
      <w:r w:rsidR="000208DC" w:rsidRPr="00F66771">
        <w:rPr>
          <w:sz w:val="24"/>
          <w:szCs w:val="24"/>
        </w:rPr>
        <w:t>Zakona o parničnom postupku</w:t>
      </w:r>
      <w:r w:rsidR="000208DC">
        <w:rPr>
          <w:sz w:val="24"/>
          <w:szCs w:val="24"/>
        </w:rPr>
        <w:t xml:space="preserve"> (</w:t>
      </w:r>
      <w:r w:rsidR="000208DC" w:rsidRPr="00F66771">
        <w:rPr>
          <w:sz w:val="24"/>
          <w:szCs w:val="24"/>
        </w:rPr>
        <w:t>Narodne novine 53/1991, 91/1992, 112/1999, 129/2000, 88/2001, 117/2003, 88/2005, 2/2007, 96/2008, 84/2008, 123/2008, 57/2011, 25/2013, 89/2014</w:t>
      </w:r>
      <w:r>
        <w:rPr>
          <w:sz w:val="24"/>
          <w:szCs w:val="24"/>
        </w:rPr>
        <w:t>; dalje ZPP) određeno je da ako</w:t>
      </w:r>
      <w:r w:rsidRPr="003768FB">
        <w:rPr>
          <w:sz w:val="24"/>
          <w:szCs w:val="24"/>
        </w:rPr>
        <w:t xml:space="preserve"> sud utvrdi da osoba koja se pojavljuje kao punomoćnik nije ovlaštena za </w:t>
      </w:r>
      <w:r w:rsidRPr="003768FB">
        <w:rPr>
          <w:sz w:val="24"/>
          <w:szCs w:val="24"/>
        </w:rPr>
        <w:lastRenderedPageBreak/>
        <w:t>zastupanje, ukinut će parnične radnje što ih je ta osoba poduzela ako te radnje nije stranka naknadno odobrila</w:t>
      </w:r>
      <w:r>
        <w:rPr>
          <w:sz w:val="24"/>
          <w:szCs w:val="24"/>
        </w:rPr>
        <w:t>.</w:t>
      </w:r>
    </w:p>
    <w:p w:rsidRDefault="00D06F35" w:rsidP="000208DC" w:rsidR="000208DC" w:rsidRPr="00172A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Ş</w:t>
      </w:r>
      <w:r w:rsidR="000208DC">
        <w:rPr>
          <w:sz w:val="24"/>
          <w:szCs w:val="24"/>
        </w:rPr>
        <w:t>lijedom navedenoga odlučeno je kao u izreci.</w:t>
      </w:r>
    </w:p>
    <w:p w:rsidRDefault="000208DC" w:rsidP="000208DC" w:rsidR="000208DC" w:rsidRPr="00172A0A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  <w:lang w:val="hr-HR"/>
        </w:rPr>
      </w:pP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sz w:val="24"/>
          <w:szCs w:val="24"/>
          <w:lang w:val="hr-HR"/>
        </w:rPr>
        <w:t>U Zagrebu, 1</w:t>
      </w:r>
      <w:r>
        <w:rPr>
          <w:sz w:val="24"/>
          <w:szCs w:val="24"/>
          <w:lang w:val="hr-HR"/>
        </w:rPr>
        <w:t>1</w:t>
      </w:r>
      <w:r w:rsidRPr="00172A0A">
        <w:rPr>
          <w:sz w:val="24"/>
          <w:szCs w:val="24"/>
          <w:lang w:val="hr-HR"/>
        </w:rPr>
        <w:t>. s</w:t>
      </w:r>
      <w:r>
        <w:rPr>
          <w:sz w:val="24"/>
          <w:szCs w:val="24"/>
          <w:lang w:val="hr-HR"/>
        </w:rPr>
        <w:t>iječnja</w:t>
      </w:r>
      <w:r w:rsidRPr="00172A0A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8</w:t>
      </w:r>
      <w:r w:rsidRPr="00172A0A">
        <w:rPr>
          <w:sz w:val="24"/>
          <w:szCs w:val="24"/>
          <w:lang w:val="hr-HR"/>
        </w:rPr>
        <w:t xml:space="preserve">. </w:t>
      </w:r>
    </w:p>
    <w:p w:rsidRDefault="000208DC" w:rsidP="000208DC" w:rsidR="000208DC">
      <w:pPr>
        <w:jc w:val="both"/>
        <w:rPr>
          <w:sz w:val="24"/>
          <w:szCs w:val="24"/>
          <w:lang w:val="hr-HR"/>
        </w:rPr>
      </w:pPr>
    </w:p>
    <w:p w:rsidRDefault="000208DC" w:rsidP="000208DC" w:rsidR="000208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8D05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08DC" w:rsidP="000208DC" w:rsidR="000208DC" w:rsidRPr="00FC1355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0208DC" w:rsidP="000208DC" w:rsidR="000208DC" w:rsidRPr="00172A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208DC" w:rsidP="000208DC" w:rsidR="000208DC" w:rsidRPr="00F66771">
      <w:pPr>
        <w:jc w:val="both"/>
        <w:rPr>
          <w:sz w:val="24"/>
          <w:szCs w:val="24"/>
        </w:rPr>
      </w:pPr>
    </w:p>
    <w:p w:rsidRDefault="00D3337B" w:rsidP="00D3337B" w:rsidR="00D3337B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UPUTA O PRAVNOM LIJEKU:</w:t>
      </w:r>
    </w:p>
    <w:p w:rsidRDefault="00D3337B" w:rsidP="00D3337B" w:rsidR="00D3337B" w:rsidRPr="00172A0A">
      <w:pPr>
        <w:jc w:val="both"/>
        <w:rPr>
          <w:sz w:val="24"/>
          <w:szCs w:val="24"/>
        </w:rPr>
      </w:pPr>
    </w:p>
    <w:p w:rsidRDefault="00D3337B" w:rsidP="00D3337B" w:rsidR="00D3337B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Protiv ovog rješenja nije dopuštena žalba ( čl. 278 st. 2 ZPP-a).</w:t>
      </w:r>
    </w:p>
    <w:p w:rsidRDefault="00D3337B" w:rsidP="00D3337B" w:rsidR="00D3337B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0208DC" w:rsidP="000208DC" w:rsidR="000208DC" w:rsidRPr="00172A0A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ab/>
      </w:r>
    </w:p>
    <w:p w:rsidRDefault="00A06CD0" w:rsidR="00A06CD0"/>
    <w:sectPr w:rsidSect="00C33F86" w:rsidR="00A06CD0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34D" w:rsidR="00A05AEF">
      <w:r>
        <w:separator/>
      </w:r>
    </w:p>
  </w:endnote>
  <w:endnote w:id="0" w:type="continuationSeparator">
    <w:p w:rsidRDefault="00AF434D" w:rsidR="00A05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E17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D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4D64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34D" w:rsidR="00A05AEF">
      <w:r>
        <w:separator/>
      </w:r>
    </w:p>
  </w:footnote>
  <w:footnote w:id="0" w:type="continuationSeparator">
    <w:p w:rsidRDefault="00AF434D" w:rsidR="00A05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E17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>
      <w:rPr>
        <w:sz w:val="24"/>
        <w:szCs w:val="24"/>
      </w:rPr>
      <w:t>562/2014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E17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8D0536">
      <w:rPr>
        <w:sz w:val="24"/>
        <w:szCs w:val="24"/>
      </w:rPr>
      <w:t>562/2014-89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8DC"/>
    <w:rsid w:val="000208DC"/>
    <w:rsid w:val="000C2E17"/>
    <w:rsid w:val="003768FB"/>
    <w:rsid w:val="00394D64"/>
    <w:rsid w:val="005B0A1C"/>
    <w:rsid w:val="00894CD3"/>
    <w:rsid w:val="008D0536"/>
    <w:rsid w:val="00A05AEF"/>
    <w:rsid w:val="00A06CD0"/>
    <w:rsid w:val="00AF434D"/>
    <w:rsid w:val="00D06F35"/>
    <w:rsid w:val="00D3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8D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208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208DC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0208DC"/>
  </w:style>
  <w:style w:styleId="Zaglavlje" w:type="paragraph">
    <w:name w:val="header"/>
    <w:basedOn w:val="Normal"/>
    <w:link w:val="ZaglavljeChar"/>
    <w:rsid w:val="000208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208DC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0208D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0208D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08DC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94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D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8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208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208DC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0208DC"/>
  </w:style>
  <w:style w:styleId="Zaglavlje" w:type="paragraph">
    <w:name w:val="header"/>
    <w:basedOn w:val="Normal"/>
    <w:link w:val="ZaglavljeChar"/>
    <w:rsid w:val="000208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208DC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0208D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0208D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08DC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94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D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2060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2018-01-11T13:09:00Z</dcterms:created>
  <dc:creator>Nikola Ribarić</dc:creator>
  <cp:lastModifiedBy>Jadranka Zelić</cp:lastModifiedBy>
  <cp:lastPrinted>2018-01-11T13:08:00Z</cp:lastPrinted>
  <dcterms:modified xmlns:xsi="http://www.w3.org/2001/XMLSchema-instance" xsi:type="dcterms:W3CDTF">2018-01-11T13:12:00Z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