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50fd" w14:paraId="97d50fd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7353F9" w:rsidRPr="00FD1414">
        <w:rPr>
          <w:rFonts w:hAnsi="Times New Roman" w:ascii="Times New Roman"/>
          <w:szCs w:val="24"/>
          <w:lang w:val="hr-HR"/>
        </w:rPr>
        <w:t xml:space="preserve"> </w:t>
      </w:r>
      <w:r w:rsidR="007E684F">
        <w:rPr>
          <w:rFonts w:hAnsi="Times New Roman" w:ascii="Times New Roman"/>
          <w:szCs w:val="24"/>
          <w:lang w:val="hr-HR"/>
        </w:rPr>
        <w:t>AQUA DUO d.o.o., Zagreb, Jurja Denzlera 41, OIB 35760303939, dana 11. srpnja 2016. godine</w:t>
      </w:r>
    </w:p>
    <w:p w:rsidRDefault="007E684F" w:rsidP="00997BA9" w:rsidR="007E68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7E684F" w:rsidR="001D532C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7E684F" w:rsidRPr="007E684F">
        <w:rPr>
          <w:rFonts w:hAnsi="Times New Roman" w:ascii="Times New Roman"/>
          <w:szCs w:val="24"/>
          <w:lang w:val="hr-HR"/>
        </w:rPr>
        <w:t>AQUA DUO d.o.o., Zagreb, Jur</w:t>
      </w:r>
      <w:r w:rsidR="007E684F">
        <w:rPr>
          <w:rFonts w:hAnsi="Times New Roman" w:ascii="Times New Roman"/>
          <w:szCs w:val="24"/>
          <w:lang w:val="hr-HR"/>
        </w:rPr>
        <w:t>ja Denzlera 41, OIB 35760303939.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7E684F">
        <w:rPr>
          <w:rFonts w:hAnsi="Times New Roman" w:ascii="Times New Roman"/>
          <w:lang w:val="hr-HR"/>
        </w:rPr>
        <w:t>1.777,90</w:t>
      </w:r>
      <w:r w:rsidR="00A53A81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BF468A" w:rsidRPr="00FD1414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080826">
        <w:rPr>
          <w:rFonts w:hAnsi="Times New Roman" w:ascii="Times New Roman"/>
          <w:lang w:val="hr-HR"/>
        </w:rPr>
        <w:t>11</w:t>
      </w:r>
      <w:r w:rsidR="007353F9" w:rsidRPr="00FD1414">
        <w:rPr>
          <w:rFonts w:hAnsi="Times New Roman" w:ascii="Times New Roman"/>
          <w:lang w:val="hr-HR"/>
        </w:rPr>
        <w:t>. 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3677C8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3677C8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3677C8" w:rsidP="00492E13" w:rsidR="003677C8">
      <w:pPr>
        <w:jc w:val="center"/>
      </w:pPr>
    </w:p>
    <w:p w:rsidRDefault="003677C8" w:rsidP="002152A3" w:rsidR="003677C8" w:rsidRPr="003677C8">
      <w:pPr>
        <w:jc w:val="right"/>
        <w:rPr>
          <w:rFonts w:hAnsi="Times New Roman" w:ascii="Times New Roman"/>
        </w:rPr>
      </w:pPr>
      <w:r w:rsidRPr="003677C8">
        <w:rPr>
          <w:rFonts w:hAnsi="Times New Roman" w:ascii="Times New Roman"/>
        </w:rPr>
        <w:t>za točnost otpravka</w:t>
      </w:r>
    </w:p>
    <w:p w:rsidRDefault="003677C8" w:rsidP="002152A3" w:rsidR="003677C8" w:rsidRPr="003677C8">
      <w:pPr>
        <w:jc w:val="right"/>
        <w:rPr>
          <w:rFonts w:hAnsi="Times New Roman" w:ascii="Times New Roman"/>
        </w:rPr>
      </w:pPr>
      <w:r w:rsidRPr="003677C8">
        <w:rPr>
          <w:rFonts w:hAnsi="Times New Roman" w:ascii="Times New Roman"/>
        </w:rPr>
        <w:t>ovlašteni službenik</w:t>
      </w:r>
    </w:p>
    <w:p w:rsidRDefault="003677C8" w:rsidP="002152A3" w:rsidR="003677C8" w:rsidRPr="003677C8">
      <w:pPr>
        <w:jc w:val="right"/>
        <w:rPr>
          <w:rFonts w:hAnsi="Times New Roman" w:ascii="Times New Roman"/>
        </w:rPr>
      </w:pPr>
      <w:r w:rsidRPr="003677C8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B9D" w:rsidP="00DB4528" w:rsidR="001D6B9D">
      <w:r>
        <w:separator/>
      </w:r>
    </w:p>
  </w:endnote>
  <w:endnote w:id="0" w:type="continuationSeparator">
    <w:p w:rsidRDefault="001D6B9D" w:rsidP="00DB4528" w:rsidR="001D6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B9D" w:rsidP="00DB4528" w:rsidR="001D6B9D">
      <w:r>
        <w:separator/>
      </w:r>
    </w:p>
  </w:footnote>
  <w:footnote w:id="0" w:type="continuationSeparator">
    <w:p w:rsidRDefault="001D6B9D" w:rsidP="00DB4528" w:rsidR="001D6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08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7E684F">
          <w:rPr>
            <w:rFonts w:hAnsi="Times New Roman" w:ascii="Times New Roman"/>
            <w:lang w:val="hr-HR"/>
          </w:rPr>
          <w:t>6830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7E684F">
      <w:rPr>
        <w:rFonts w:hAnsi="Times New Roman" w:ascii="Times New Roman"/>
        <w:lang w:val="hr-HR"/>
      </w:rPr>
      <w:t>6830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80826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1D6B9D"/>
    <w:rsid w:val="00264787"/>
    <w:rsid w:val="00273234"/>
    <w:rsid w:val="00354D1A"/>
    <w:rsid w:val="003677C8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7E684F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4DF7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01E0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1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1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1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1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1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1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1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1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St-6830/2015-5</izvorni_sadrzaj>
    <derivirana_varijabla naziv="DomainObject.Oznaka_1">St-6830/2015-5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6830</izvorni_sadrzaj>
    <derivirana_varijabla naziv="DomainObject.Predmet.Broj_1">6830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St-6830/2015</izvorni_sadrzaj>
    <derivirana_varijabla naziv="DomainObject.Predmet.OznakaBroj_1">St-6830/2015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DUO d.o.o. zastupanog po punomoćniku LUKA KOLIĆ</izvorni_sadrzaj>
    <derivirana_varijabla naziv="DomainObject.Predmet.ProtustrankaFormated_1">  AQUA DUO d.o.o. zastupanog po punomoćniku LUKA KOLIĆ</derivirana_varijabla>
  </DomainObject.Predmet.ProtustrankaFormated>
  <DomainObject.Predmet.ProtustrankaFormatedOIB>
    <izvorni_sadrzaj>  AQUA DUO d.o.o., OIB 35760303939 zastupanog po punomoćniku LUKA KOLIĆ</izvorni_sadrzaj>
    <derivirana_varijabla naziv="DomainObject.Predmet.ProtustrankaFormatedOIB_1">  AQUA DUO d.o.o., OIB 35760303939 zastupanog po punomoćniku LUKA KOLIĆ</derivirana_varijabla>
  </DomainObject.Predmet.ProtustrankaFormatedOIB>
  <DomainObject.Predmet.ProtustrankaFormatedWithAdress>
    <izvorni_sadrzaj> AQUA DUO d.o.o., Jurja Denzlera 41, 10000 Zagreb zastupanog po punomoćniku LUKA KOLIĆ</izvorni_sadrzaj>
    <derivirana_varijabla naziv="DomainObject.Predmet.ProtustrankaFormatedWithAdress_1"> AQUA DUO d.o.o., Jurja Denzlera 41, 10000 Zagreb zastupanog po punomoćniku LUKA KOLIĆ</derivirana_varijabla>
  </DomainObject.Predmet.ProtustrankaFormatedWithAdress>
  <DomainObject.Predmet.ProtustrankaFormatedWithAdressOIB>
    <izvorni_sadrzaj> AQUA DUO d.o.o., OIB 35760303939, Jurja Denzlera 41, 10000 Zagreb zastupanog po punomoćniku LUKA KOLIĆ</izvorni_sadrzaj>
    <derivirana_varijabla naziv="DomainObject.Predmet.ProtustrankaFormatedWithAdressOIB_1"> AQUA DUO d.o.o., OIB 35760303939, Jurja Denzlera 41, 10000 Zagreb zastupanog po punomoćniku LUKA KOLIĆ</derivirana_varijabla>
  </DomainObject.Predmet.ProtustrankaFormatedWithAdressOIB>
  <DomainObject.Predmet.ProtustrankaWithAdress>
    <izvorni_sadrzaj>AQUA DUO d.o.o. Jurja Denzlera 41, 10000 Zagreb</izvorni_sadrzaj>
    <derivirana_varijabla naziv="DomainObject.Predmet.ProtustrankaWithAdress_1">AQUA DUO d.o.o. Jurja Denzlera 41, 10000 Zagreb</derivirana_varijabla>
  </DomainObject.Predmet.ProtustrankaWithAdress>
  <DomainObject.Predmet.ProtustrankaWithAdressOIB>
    <izvorni_sadrzaj>AQUA DUO d.o.o., OIB 35760303939, Jurja Denzlera 41, 10000 Zagreb</izvorni_sadrzaj>
    <derivirana_varijabla naziv="DomainObject.Predmet.ProtustrankaWithAdressOIB_1">AQUA DUO d.o.o., OIB 35760303939, Jurja Denzlera 41, 10000 Zagreb</derivirana_varijabla>
  </DomainObject.Predmet.ProtustrankaWithAdressOIB>
  <DomainObject.Predmet.ProtustrankaNazivFormated>
    <izvorni_sadrzaj>AQUA DUO d.o.o.</izvorni_sadrzaj>
    <derivirana_varijabla naziv="DomainObject.Predmet.ProtustrankaNazivFormated_1">AQUA DUO d.o.o.</derivirana_varijabla>
  </DomainObject.Predmet.ProtustrankaNazivFormated>
  <DomainObject.Predmet.ProtustrankaNazivFormatedOIB>
    <izvorni_sadrzaj>AQUA DUO d.o.o., OIB 35760303939</izvorni_sadrzaj>
    <derivirana_varijabla naziv="DomainObject.Predmet.ProtustrankaNazivFormatedOIB_1">AQUA DUO d.o.o., OIB 35760303939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 DUO d.o.o. zastupanog po punomoćniku LUKA KOLIĆ</item>
    </izvorni_sadrzaj>
    <derivirana_varijabla naziv="DomainObject.Predmet.ProtuStrankaListFormated_1">
      <item>AQUA DUO d.o.o. zastupanog po punomoćniku LUKA KOLIĆ</item>
    </derivirana_varijabla>
  </DomainObject.Predmet.ProtuStrankaListFormated>
  <DomainObject.Predmet.ProtuStrankaListFormatedOIB>
    <izvorni_sadrzaj>
      <item>AQUA DUO d.o.o., OIB 35760303939 zastupanog po punomoćniku LUKA KOLIĆ</item>
    </izvorni_sadrzaj>
    <derivirana_varijabla naziv="DomainObject.Predmet.ProtuStrankaListFormatedOIB_1">
      <item>AQUA DUO d.o.o., OIB 35760303939 zastupanog po punomoćniku LUKA KOLIĆ</item>
    </derivirana_varijabla>
  </DomainObject.Predmet.ProtuStrankaListFormatedOIB>
  <DomainObject.Predmet.ProtuStrankaListFormatedWithAdress>
    <izvorni_sadrzaj>
      <item>AQUA DUO d.o.o., Jurja Denzlera 41, 10000 Zagreb zastupanog po punomoćniku LUKA KOLIĆ</item>
    </izvorni_sadrzaj>
    <derivirana_varijabla naziv="DomainObject.Predmet.ProtuStrankaListFormatedWithAdress_1">
      <item>AQUA DUO d.o.o., Jurja Denzlera 41, 10000 Zagreb zastupanog po punomoćniku LUKA KOLIĆ</item>
    </derivirana_varijabla>
  </DomainObject.Predmet.ProtuStrankaListFormatedWithAdress>
  <DomainObject.Predmet.ProtuStrankaListFormatedWithAdressOIB>
    <izvorni_sadrzaj>
      <item>AQUA DUO d.o.o., OIB 35760303939, Jurja Denzlera 41, 10000 Zagreb zastupanog po punomoćniku LUKA KOLIĆ</item>
    </izvorni_sadrzaj>
    <derivirana_varijabla naziv="DomainObject.Predmet.ProtuStrankaListFormatedWithAdressOIB_1">
      <item>AQUA DUO d.o.o., OIB 35760303939, Jurja Denzlera 41, 10000 Zagreb zastupanog po punomoćniku LUKA KOLIĆ</item>
    </derivirana_varijabla>
  </DomainObject.Predmet.ProtuStrankaListFormatedWithAdressOIB>
  <DomainObject.Predmet.ProtuStrankaListNazivFormated>
    <izvorni_sadrzaj>
      <item>AQUA DUO d.o.o.</item>
    </izvorni_sadrzaj>
    <derivirana_varijabla naziv="DomainObject.Predmet.ProtuStrankaListNazivFormated_1">
      <item>AQUA DUO d.o.o.</item>
    </derivirana_varijabla>
  </DomainObject.Predmet.ProtuStrankaListNazivFormated>
  <DomainObject.Predmet.ProtuStrankaListNazivFormatedOIB>
    <izvorni_sadrzaj>
      <item>AQUA DUO d.o.o., OIB 35760303939</item>
    </izvorni_sadrzaj>
    <derivirana_varijabla naziv="DomainObject.Predmet.ProtuStrankaListNazivFormatedOIB_1">
      <item>AQUA DUO d.o.o., OIB 35760303939</item>
    </derivirana_varijabla>
  </DomainObject.Predmet.ProtuStrankaListNazivFormatedOIB>
  <DomainObject.Predmet.OstaliListFormated>
    <izvorni_sadrzaj>
      <item>LUKA KOLIĆ punomoćnik sudionika u postupku AQUA DUO d.o.o.</item>
    </izvorni_sadrzaj>
    <derivirana_varijabla naziv="DomainObject.Predmet.OstaliListFormated_1">
      <item>LUKA KOLIĆ punomoćnik sudionika u postupku AQUA DUO d.o.o.</item>
    </derivirana_varijabla>
  </DomainObject.Predmet.OstaliListFormated>
  <DomainObject.Predmet.OstaliListFormatedOIB>
    <izvorni_sadrzaj>
      <item>LUKA KOLIĆ, OIB 63939395351 punomoćnik sudionika u postupku AQUA DUO d.o.o.</item>
    </izvorni_sadrzaj>
    <derivirana_varijabla naziv="DomainObject.Predmet.OstaliListFormatedOIB_1">
      <item>LUKA KOLIĆ, OIB 63939395351 punomoćnik sudionika u postupku AQUA DUO d.o.o.</item>
    </derivirana_varijabla>
  </DomainObject.Predmet.OstaliListFormatedOIB>
  <DomainObject.Predmet.OstaliListFormatedWithAdress>
    <izvorni_sadrzaj>
      <item>LUKA KOLIĆ, KARELA ZAHRADNIKA 11, 10000 Zagreb punomoćnik sudionika u postupku AQUA DUO d.o.o.</item>
    </izvorni_sadrzaj>
    <derivirana_varijabla naziv="DomainObject.Predmet.OstaliListFormatedWithAdress_1">
      <item>LUKA KOLIĆ, KARELA ZAHRADNIKA 11, 10000 Zagreb punomoćnik sudionika u postupku AQUA DUO d.o.o.</item>
    </derivirana_varijabla>
  </DomainObject.Predmet.OstaliListFormatedWithAdress>
  <DomainObject.Predmet.OstaliListFormatedWithAdressOIB>
    <izvorni_sadrzaj>
      <item>LUKA KOLIĆ, OIB 63939395351, KARELA ZAHRADNIKA 11, 10000 Zagreb punomoćnik sudionika u postupku AQUA DUO d.o.o.</item>
    </izvorni_sadrzaj>
    <derivirana_varijabla naziv="DomainObject.Predmet.OstaliListFormatedWithAdressOIB_1">
      <item>LUKA KOLIĆ, OIB 63939395351, KARELA ZAHRADNIKA 11, 10000 Zagreb punomoćnik sudionika u postupku AQUA DUO d.o.o.</item>
    </derivirana_varijabla>
  </DomainObject.Predmet.OstaliListFormatedWithAdressOIB>
  <DomainObject.Predmet.OstaliListNazivFormated>
    <izvorni_sadrzaj>
      <item>LUKA KOLIĆ</item>
    </izvorni_sadrzaj>
    <derivirana_varijabla naziv="DomainObject.Predmet.OstaliListNazivFormated_1">
      <item>LUKA KOLIĆ</item>
    </derivirana_varijabla>
  </DomainObject.Predmet.OstaliListNazivFormated>
  <DomainObject.Predmet.OstaliListNazivFormatedOIB>
    <izvorni_sadrzaj>
      <item>LUKA KOLIĆ, OIB 63939395351</item>
    </izvorni_sadrzaj>
    <derivirana_varijabla naziv="DomainObject.Predmet.OstaliListNazivFormatedOIB_1">
      <item>LUKA KOLIĆ, OIB 63939395351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St-6830/2015-5</izvorni_sadrzaj>
    <derivirana_varijabla naziv="DomainObject.PoslovniBrojDokumenta_1">St-6830/2015-5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 DUO d.o.o.</izvorni_sadrzaj>
    <derivirana_varijabla naziv="DomainObject.Predmet.ProtustrankaIDrugi_1">AQUA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 DUO d.o.o., OIB 35760303939, Jurja Denzlera 41, 10000 Zagreb</izvorni_sadrzaj>
    <derivirana_varijabla naziv="DomainObject.Predmet.ProtustrankaIDrugiAdressOIB_1">AQUA DUO d.o.o., OIB 35760303939, Jurja Denzlera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 DUO d.o.o.</item>
      <item>LUKA KOLIĆ</item>
    </izvorni_sadrzaj>
    <derivirana_varijabla naziv="DomainObject.Predmet.SudioniciListNaziv_1">
      <item>FINA Regionalni centar Zagreb</item>
      <item>AQUA DUO d.o.o.</item>
      <item>LUKA 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AQUA DUO d.o.o., OIB 35760303939, Jurja Denzlera 41,10000 Zagreb</item>
      <item>LUKA KOLIĆ, OIB 63939395351, KARELA ZAHRADNIKA 11,10000 Zagreb</item>
    </izvorni_sadrzaj>
    <derivirana_varijabla naziv="DomainObject.Predmet.SudioniciListAdressOIB_1">
      <item>FINA Regionalni centar Zagreb, OIB 85821130368, Trg svibanjskih žrtava 1995. 1,10000 Zagreb</item>
      <item>AQUA DUO d.o.o., OIB 35760303939, Jurja Denzlera 41,10000 Zagreb</item>
      <item>LUKA KOLIĆ, OIB 63939395351,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35760303939</item>
      <item>, OIB 63939395351</item>
    </izvorni_sadrzaj>
    <derivirana_varijabla naziv="DomainObject.Predmet.SudioniciListNazivOIB_1">
      <item>, OIB 85821130368</item>
      <item>, OIB 35760303939</item>
      <item>, OIB 63939395351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D26F4-25A9-4EF1-9420-A7803D470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2050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2016-07-11T10:05:00Z</dcterms:created>
  <dc:creator>Sudsko vijeæe</dc:creator>
  <cp:lastModifiedBy>Višnja Svečak</cp:lastModifiedBy>
  <cp:lastPrinted>2016-07-11T10:06:00Z</cp:lastPrinted>
  <dcterms:modified xmlns:xsi="http://www.w3.org/2001/XMLSchema-instance" xsi:type="dcterms:W3CDTF">2016-07-11T10:12:00Z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St-6830/2015-5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