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3b83" w14:paraId="1213b83" w:rsidRDefault="003E6381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St-481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3E6381">
        <w:rPr>
          <w:rFonts w:cs="Times New Roman" w:hAnsi="Times New Roman" w:ascii="Times New Roman"/>
          <w:sz w:val="24"/>
          <w:szCs w:val="24"/>
        </w:rPr>
        <w:t>Poduzeće, društvo s ograničenom odgovornošću "MAXIMAL ŠIBENIK", za trgovinu na veliko i malo, uvoz-izvoz i usluge, Šibenik, Splitska 4, OIB: 20036509029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3E6381">
        <w:rPr>
          <w:rFonts w:cs="Times New Roman" w:hAnsi="Times New Roman" w:ascii="Times New Roman"/>
          <w:sz w:val="24"/>
          <w:szCs w:val="24"/>
        </w:rPr>
        <w:t>Poduzeće, društvo s ograničenom odgovornošću "MAXIMAL ŠIBENIK", za trgovinu na veliko i malo, uvoz-izvoz i usluge, Šibenik, Splitska 4, OIB: 20036509029</w:t>
      </w:r>
      <w:r w:rsidR="00BD06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DF176F">
        <w:rPr>
          <w:rFonts w:cs="Times New Roman" w:hAnsi="Times New Roman" w:ascii="Times New Roman"/>
          <w:sz w:val="24"/>
          <w:szCs w:val="24"/>
        </w:rPr>
        <w:t xml:space="preserve"> u Splitu pod poslovnim brojem </w:t>
      </w:r>
      <w:r w:rsidR="00B2548B">
        <w:rPr>
          <w:rFonts w:cs="Times New Roman" w:hAnsi="Times New Roman" w:ascii="Times New Roman"/>
          <w:sz w:val="24"/>
          <w:szCs w:val="24"/>
        </w:rPr>
        <w:t>X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3E6381">
        <w:rPr>
          <w:rFonts w:cs="Times New Roman" w:hAnsi="Times New Roman" w:ascii="Times New Roman"/>
          <w:sz w:val="24"/>
          <w:szCs w:val="24"/>
        </w:rPr>
        <w:t>87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3E6381">
        <w:rPr>
          <w:rFonts w:cs="Times New Roman" w:hAnsi="Times New Roman" w:ascii="Times New Roman"/>
          <w:sz w:val="24"/>
          <w:szCs w:val="24"/>
        </w:rPr>
        <w:t>2000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3E6381">
        <w:rPr>
          <w:rFonts w:cs="Times New Roman" w:hAnsi="Times New Roman" w:ascii="Times New Roman"/>
          <w:sz w:val="24"/>
          <w:szCs w:val="24"/>
        </w:rPr>
        <w:t>11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3E6381">
        <w:rPr>
          <w:rFonts w:cs="Times New Roman" w:hAnsi="Times New Roman" w:ascii="Times New Roman"/>
          <w:sz w:val="24"/>
          <w:szCs w:val="24"/>
        </w:rPr>
        <w:t>travnja 2000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2013AA" w:rsidP="0081151E" w:rsidR="002013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13AA" w:rsidP="0081151E" w:rsidR="002013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819" w:rsidP="00FC66B4" w:rsidR="00BA0819">
      <w:pPr>
        <w:spacing w:lineRule="auto" w:line="240" w:after="0"/>
      </w:pPr>
      <w:r>
        <w:separator/>
      </w:r>
    </w:p>
  </w:endnote>
  <w:endnote w:id="0" w:type="continuationSeparator">
    <w:p w:rsidRDefault="00BA0819" w:rsidP="00FC66B4" w:rsidR="00BA08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819" w:rsidP="00FC66B4" w:rsidR="00BA0819">
      <w:pPr>
        <w:spacing w:lineRule="auto" w:line="240" w:after="0"/>
      </w:pPr>
      <w:r>
        <w:separator/>
      </w:r>
    </w:p>
  </w:footnote>
  <w:footnote w:id="0" w:type="continuationSeparator">
    <w:p w:rsidRDefault="00BA0819" w:rsidP="00FC66B4" w:rsidR="00BA08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21C0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3E6381">
          <w:rPr>
            <w:rFonts w:cs="Times New Roman" w:hAnsi="Times New Roman" w:ascii="Times New Roman"/>
            <w:sz w:val="24"/>
            <w:szCs w:val="24"/>
          </w:rPr>
          <w:t>9 St-481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30525"/>
    <w:rsid w:val="00077A47"/>
    <w:rsid w:val="002013AA"/>
    <w:rsid w:val="0031025E"/>
    <w:rsid w:val="00362E8C"/>
    <w:rsid w:val="003E1F65"/>
    <w:rsid w:val="003E6381"/>
    <w:rsid w:val="00421C06"/>
    <w:rsid w:val="004A2D98"/>
    <w:rsid w:val="004A4C08"/>
    <w:rsid w:val="004B0742"/>
    <w:rsid w:val="004B5848"/>
    <w:rsid w:val="004B7AF9"/>
    <w:rsid w:val="0081151E"/>
    <w:rsid w:val="008C6213"/>
    <w:rsid w:val="00A427DF"/>
    <w:rsid w:val="00AA3AA1"/>
    <w:rsid w:val="00B213A6"/>
    <w:rsid w:val="00B2548B"/>
    <w:rsid w:val="00B70C46"/>
    <w:rsid w:val="00B77702"/>
    <w:rsid w:val="00BA0819"/>
    <w:rsid w:val="00BD06D6"/>
    <w:rsid w:val="00D30321"/>
    <w:rsid w:val="00DF176F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201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3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3A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3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3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201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3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3A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3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3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PODUZEĆE 'MAXIMAL ŠIBENIK'D.O.O. ZA TRGOVINU NA VELIKO I MALO,UVOZ-IZVOZ I USLUGE</izvorni_sadrzaj>
    <derivirana_varijabla naziv="DomainObject.Predmet.ProtustrankaFormated_1">  PODUZEĆE 'MAXIMAL ŠIBENIK'D.O.O. ZA TRGOVINU NA VELIKO I MALO,UVOZ-IZVOZ I USLUGE</derivirana_varijabla>
  </DomainObject.Predmet.ProtustrankaFormated>
  <DomainObject.Predmet.ProtustrankaFormatedOIB>
    <izvorni_sadrzaj>  PODUZEĆE 'MAXIMAL ŠIBENIK'D.O.O. ZA TRGOVINU NA VELIKO I MALO,UVOZ-IZVOZ I USLUGE, OIB 20036509029</izvorni_sadrzaj>
    <derivirana_varijabla naziv="DomainObject.Predmet.ProtustrankaFormatedOIB_1">  PODUZEĆE 'MAXIMAL ŠIBENIK'D.O.O. ZA TRGOVINU NA VELIKO I MALO,UVOZ-IZVOZ I USLUGE, OIB 20036509029</derivirana_varijabla>
  </DomainObject.Predmet.ProtustrankaFormatedOIB>
  <DomainObject.Predmet.ProtustrankaFormatedWithAdress>
    <izvorni_sadrzaj> PODUZEĆE 'MAXIMAL ŠIBENIK'D.O.O. ZA TRGOVINU NA VELIKO I MALO,UVOZ-IZVOZ I USLUGE, Splitska 4, 22000 Šibenik</izvorni_sadrzaj>
    <derivirana_varijabla naziv="DomainObject.Predmet.ProtustrankaFormatedWithAdress_1"> PODUZEĆE 'MAXIMAL ŠIBENIK'D.O.O. ZA TRGOVINU NA VELIKO I MALO,UVOZ-IZVOZ I USLUGE, Splitska 4, 22000 Šibenik</derivirana_varijabla>
  </DomainObject.Predmet.ProtustrankaFormatedWithAdress>
  <DomainObject.Predmet.ProtustrankaFormatedWithAdressOIB>
    <izvorni_sadrzaj> PODUZEĆE 'MAXIMAL ŠIBENIK'D.O.O. ZA TRGOVINU NA VELIKO I MALO,UVOZ-IZVOZ I USLUGE, OIB 20036509029, Splitska 4, 22000 Šibenik</izvorni_sadrzaj>
    <derivirana_varijabla naziv="DomainObject.Predmet.ProtustrankaFormatedWithAdressOIB_1"> PODUZEĆE 'MAXIMAL ŠIBENIK'D.O.O. ZA TRGOVINU NA VELIKO I MALO,UVOZ-IZVOZ I USLUGE, OIB 20036509029, Splitska 4, 22000 Šibenik</derivirana_varijabla>
  </DomainObject.Predmet.ProtustrankaFormatedWithAdressOIB>
  <DomainObject.Predmet.ProtustrankaWithAdress>
    <izvorni_sadrzaj>PODUZEĆE 'MAXIMAL ŠIBENIK'D.O.O. ZA TRGOVINU NA VELIKO I MALO,UVOZ-IZVOZ I USLUGE Splitska 4, 22000 Šibenik</izvorni_sadrzaj>
    <derivirana_varijabla naziv="DomainObject.Predmet.ProtustrankaWithAdress_1">PODUZEĆE 'MAXIMAL ŠIBENIK'D.O.O. ZA TRGOVINU NA VELIKO I MALO,UVOZ-IZVOZ I USLUGE Splitska 4, 22000 Šibenik</derivirana_varijabla>
  </DomainObject.Predmet.ProtustrankaWithAdress>
  <DomainObject.Predmet.ProtustrankaWithAdressOIB>
    <izvorni_sadrzaj>PODUZEĆE 'MAXIMAL ŠIBENIK'D.O.O. ZA TRGOVINU NA VELIKO I MALO,UVOZ-IZVOZ I USLUGE, OIB 20036509029, Splitska 4, 22000 Šibenik</izvorni_sadrzaj>
    <derivirana_varijabla naziv="DomainObject.Predmet.ProtustrankaWithAdressOIB_1">PODUZEĆE 'MAXIMAL ŠIBENIK'D.O.O. ZA TRGOVINU NA VELIKO I MALO,UVOZ-IZVOZ I USLUGE, OIB 20036509029, Splitska 4, 22000 Šibenik</derivirana_varijabla>
  </DomainObject.Predmet.ProtustrankaWithAdressOIB>
  <DomainObject.Predmet.ProtustrankaNazivFormated>
    <izvorni_sadrzaj>PODUZEĆE 'MAXIMAL ŠIBENIK'D.O.O. ZA TRGOVINU NA VELIKO I MALO,UVOZ-IZVOZ I USLUGE</izvorni_sadrzaj>
    <derivirana_varijabla naziv="DomainObject.Predmet.ProtustrankaNazivFormated_1">PODUZEĆE 'MAXIMAL ŠIBENIK'D.O.O. ZA TRGOVINU NA VELIKO I MALO,UVOZ-IZVOZ I USLUGE</derivirana_varijabla>
  </DomainObject.Predmet.ProtustrankaNazivFormated>
  <DomainObject.Predmet.ProtustrankaNazivFormatedOIB>
    <izvorni_sadrzaj>PODUZEĆE 'MAXIMAL ŠIBENIK'D.O.O. ZA TRGOVINU NA VELIKO I MALO,UVOZ-IZVOZ I USLUGE, OIB 20036509029</izvorni_sadrzaj>
    <derivirana_varijabla naziv="DomainObject.Predmet.ProtustrankaNazivFormatedOIB_1">PODUZEĆE 'MAXIMAL ŠIBENIK'D.O.O. ZA TRGOVINU NA VELIKO I MALO,UVOZ-IZVOZ I USLUGE, OIB 20036509029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PODUZEĆE 'MAXIMAL ŠIBENIK'D.O.O. ZA TRGOVINU NA VELIKO I MALO,UVOZ-IZVOZ I USLUGE</item>
    </izvorni_sadrzaj>
    <derivirana_varijabla naziv="DomainObject.Predmet.ProtuStrankaListFormated_1">
      <item>PODUZEĆE 'MAXIMAL ŠIBENIK'D.O.O. ZA TRGOVINU NA VELIKO I MALO,UVOZ-IZVOZ I USLUGE</item>
    </derivirana_varijabla>
  </DomainObject.Predmet.ProtuStrankaListFormated>
  <DomainObject.Predmet.ProtuStrankaListFormatedOIB>
    <izvorni_sadrzaj>
      <item>PODUZEĆE 'MAXIMAL ŠIBENIK'D.O.O. ZA TRGOVINU NA VELIKO I MALO,UVOZ-IZVOZ I USLUGE, OIB 20036509029</item>
    </izvorni_sadrzaj>
    <derivirana_varijabla naziv="DomainObject.Predmet.ProtuStrankaListFormatedOIB_1">
      <item>PODUZEĆE 'MAXIMAL ŠIBENIK'D.O.O. ZA TRGOVINU NA VELIKO I MALO,UVOZ-IZVOZ I USLUGE, OIB 20036509029</item>
    </derivirana_varijabla>
  </DomainObject.Predmet.ProtuStrankaListFormatedOIB>
  <DomainObject.Predmet.ProtuStrankaListFormatedWithAdress>
    <izvorni_sadrzaj>
      <item>PODUZEĆE 'MAXIMAL ŠIBENIK'D.O.O. ZA TRGOVINU NA VELIKO I MALO,UVOZ-IZVOZ I USLUGE, Splitska 4, 22000 Šibenik</item>
    </izvorni_sadrzaj>
    <derivirana_varijabla naziv="DomainObject.Predmet.ProtuStrankaListFormatedWithAdress_1">
      <item>PODUZEĆE 'MAXIMAL ŠIBENIK'D.O.O. ZA TRGOVINU NA VELIKO I MALO,UVOZ-IZVOZ I USLUGE, Splitska 4, 22000 Šibenik</item>
    </derivirana_varijabla>
  </DomainObject.Predmet.ProtuStrankaListFormatedWithAdress>
  <DomainObject.Predmet.ProtuStrankaListFormatedWithAdressOIB>
    <izvorni_sadrzaj>
      <item>PODUZEĆE 'MAXIMAL ŠIBENIK'D.O.O. ZA TRGOVINU NA VELIKO I MALO,UVOZ-IZVOZ I USLUGE, OIB 20036509029, Splitska 4, 22000 Šibenik</item>
    </izvorni_sadrzaj>
    <derivirana_varijabla naziv="DomainObject.Predmet.ProtuStrankaListFormatedWithAdressOIB_1">
      <item>PODUZEĆE 'MAXIMAL ŠIBENIK'D.O.O. ZA TRGOVINU NA VELIKO I MALO,UVOZ-IZVOZ I USLUGE, OIB 20036509029, Splitska 4, 22000 Šibenik</item>
    </derivirana_varijabla>
  </DomainObject.Predmet.ProtuStrankaListFormatedWithAdressOIB>
  <DomainObject.Predmet.ProtuStrankaListNazivFormated>
    <izvorni_sadrzaj>
      <item>PODUZEĆE 'MAXIMAL ŠIBENIK'D.O.O. ZA TRGOVINU NA VELIKO I MALO,UVOZ-IZVOZ I USLUGE</item>
    </izvorni_sadrzaj>
    <derivirana_varijabla naziv="DomainObject.Predmet.ProtuStrankaListNazivFormated_1">
      <item>PODUZEĆE 'MAXIMAL ŠIBENIK'D.O.O. ZA TRGOVINU NA VELIKO I MALO,UVOZ-IZVOZ I USLUGE</item>
    </derivirana_varijabla>
  </DomainObject.Predmet.ProtuStrankaListNazivFormated>
  <DomainObject.Predmet.ProtuStrankaListNazivFormatedOIB>
    <izvorni_sadrzaj>
      <item>PODUZEĆE 'MAXIMAL ŠIBENIK'D.O.O. ZA TRGOVINU NA VELIKO I MALO,UVOZ-IZVOZ I USLUGE, OIB 20036509029</item>
    </izvorni_sadrzaj>
    <derivirana_varijabla naziv="DomainObject.Predmet.ProtuStrankaListNazivFormatedOIB_1">
      <item>PODUZEĆE 'MAXIMAL ŠIBENIK'D.O.O. ZA TRGOVINU NA VELIKO I MALO,UVOZ-IZVOZ I USLUGE, OIB 20036509029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PODUZEĆE 'MAXIMAL ŠIBENIK'D.O.O. ZA TRGOVINU NA VELIKO I MALO,UVOZ-IZVOZ I USLUGE</izvorni_sadrzaj>
    <derivirana_varijabla naziv="DomainObject.Predmet.ProtustrankaIDrugi_1">PODUZEĆE 'MAXIMAL ŠIBENIK'D.O.O. ZA TRGOVINU NA VELIKO I MALO,UVOZ-IZVOZ I USLUGE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PODUZEĆE 'MAXIMAL ŠIBENIK'D.O.O. ZA TRGOVINU NA VELIKO I MALO,UVOZ-IZVOZ I USLUGE, OIB 20036509029, Splitska 4, 22000 Šibenik</izvorni_sadrzaj>
    <derivirana_varijabla naziv="DomainObject.Predmet.ProtustrankaIDrugiAdressOIB_1">PODUZEĆE 'MAXIMAL ŠIBENIK'D.O.O. ZA TRGOVINU NA VELIKO I MALO,UVOZ-IZVOZ I USLUGE, OIB 20036509029, Splitska 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PODUZEĆE 'MAXIMAL ŠIBENIK'D.O.O. ZA TRGOVINU NA VELIKO I MALO,UVOZ-IZVOZ I USLUGE</item>
    </izvorni_sadrzaj>
    <derivirana_varijabla naziv="DomainObject.Predmet.SudioniciListNaziv_1">
      <item>FINA Šibenik</item>
      <item>PODUZEĆE 'MAXIMAL ŠIBENIK'D.O.O. ZA TRGOVINU NA VELIKO I MALO,UVOZ-IZVOZ I USLUGE</item>
    </derivirana_varijabla>
  </DomainObject.Predmet.SudioniciListNaziv>
  <DomainObject.Predmet.SudioniciListAdressOIB>
    <izvorni_sadrzaj>
      <item>FINA Šibenik, OIB 85821130368, Perivoj Luje Maruna 1,22000 Šibenik</item>
      <item>PODUZEĆE 'MAXIMAL ŠIBENIK'D.O.O. ZA TRGOVINU NA VELIKO I MALO,UVOZ-IZVOZ I USLUGE, OIB 20036509029, Splitska 4,22000 Šibenik</item>
    </izvorni_sadrzaj>
    <derivirana_varijabla naziv="DomainObject.Predmet.SudioniciListAdressOIB_1">
      <item>FINA Šibenik, OIB 85821130368, Perivoj Luje Maruna 1,22000 Šibenik</item>
      <item>PODUZEĆE 'MAXIMAL ŠIBENIK'D.O.O. ZA TRGOVINU NA VELIKO I MALO,UVOZ-IZVOZ I USLUGE, OIB 20036509029, Splitska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20036509029</item>
    </izvorni_sadrzaj>
    <derivirana_varijabla naziv="DomainObject.Predmet.SudioniciListNazivOIB_1">
      <item>, OIB 85821130368</item>
      <item>, OIB 20036509029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2226</properties:Characters>
  <properties:Lines>75</properties:Lines>
  <properties:Paragraphs>22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2015-12-01T12:03:00Z</cp:lastPrinted>
  <dcterms:modified xmlns:xsi="http://www.w3.org/2001/XMLSchema-instance" xsi:type="dcterms:W3CDTF">2015-12-01T12:03:00Z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