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0cb2" w14:paraId="79d0cb2" w:rsidRDefault="00562B97" w:rsidP="00562B97" w:rsidR="00562B9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562B97" w:rsidP="00562B97" w:rsidR="00562B9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562B97" w:rsidP="00562B97" w:rsidR="00562B9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562B97" w:rsidP="00562B97" w:rsidR="00562B9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634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562B97" w:rsidP="00562B97" w:rsidR="00562B9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562B97" w:rsidP="00562B97" w:rsidR="00562B97" w:rsidRPr="00ED131D">
      <w:pPr>
        <w:jc w:val="both"/>
        <w:rPr>
          <w:sz w:val="23"/>
          <w:szCs w:val="23"/>
        </w:rPr>
      </w:pPr>
    </w:p>
    <w:p w:rsidRDefault="00562B97" w:rsidP="00562B97" w:rsidR="00562B9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562B97" w:rsidP="00562B97" w:rsidR="00562B97" w:rsidRPr="00ED131D">
      <w:pPr>
        <w:rPr>
          <w:sz w:val="23"/>
          <w:szCs w:val="23"/>
        </w:rPr>
      </w:pPr>
    </w:p>
    <w:p w:rsidRDefault="00562B97" w:rsidP="00562B97" w:rsidR="00562B9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562B97" w:rsidP="00562B97" w:rsidR="00562B97" w:rsidRPr="00ED131D">
      <w:pPr>
        <w:rPr>
          <w:sz w:val="23"/>
          <w:szCs w:val="23"/>
        </w:rPr>
      </w:pPr>
    </w:p>
    <w:p w:rsidRDefault="00562B97" w:rsidP="00562B97" w:rsidR="00562B97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FABETA d.o.o. Plomin, Plomin Luka 3, OIB: </w:t>
      </w:r>
      <w:r w:rsidRPr="007D009E">
        <w:rPr>
          <w:sz w:val="23"/>
          <w:szCs w:val="23"/>
        </w:rPr>
        <w:t xml:space="preserve">73860954233, </w:t>
      </w:r>
      <w:r w:rsidR="007D009E" w:rsidRPr="007D009E">
        <w:rPr>
          <w:sz w:val="23"/>
          <w:szCs w:val="23"/>
        </w:rPr>
        <w:t>5</w:t>
      </w:r>
      <w:r w:rsidRPr="007D009E">
        <w:rPr>
          <w:sz w:val="23"/>
          <w:szCs w:val="23"/>
        </w:rPr>
        <w:t xml:space="preserve">. srpnja 2016. </w:t>
      </w:r>
    </w:p>
    <w:p w:rsidRDefault="00562B97" w:rsidP="00562B97" w:rsidR="00562B97" w:rsidRPr="00ED131D">
      <w:pPr>
        <w:jc w:val="both"/>
        <w:rPr>
          <w:sz w:val="23"/>
          <w:szCs w:val="23"/>
        </w:rPr>
      </w:pPr>
    </w:p>
    <w:p w:rsidRDefault="00562B97" w:rsidP="00562B97" w:rsidR="00562B9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562B97" w:rsidP="00562B97" w:rsidR="00562B97" w:rsidRPr="00ED131D">
      <w:pPr>
        <w:jc w:val="center"/>
        <w:rPr>
          <w:sz w:val="23"/>
          <w:szCs w:val="23"/>
        </w:rPr>
      </w:pPr>
    </w:p>
    <w:p w:rsidRDefault="00562B97" w:rsidP="00562B97" w:rsidR="00562B9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FABETA d.o.o. Plomin, Plomin Luka 3, OIB: 73860954233</w:t>
      </w:r>
      <w:r w:rsidRPr="00ED131D">
        <w:rPr>
          <w:sz w:val="23"/>
          <w:szCs w:val="23"/>
        </w:rPr>
        <w:t>.</w:t>
      </w:r>
    </w:p>
    <w:p w:rsidRDefault="00562B97" w:rsidP="00562B97" w:rsidR="00562B97" w:rsidRPr="00ED131D">
      <w:pPr>
        <w:ind w:firstLine="720"/>
        <w:jc w:val="both"/>
        <w:rPr>
          <w:sz w:val="23"/>
          <w:szCs w:val="23"/>
        </w:rPr>
      </w:pPr>
    </w:p>
    <w:p w:rsidRDefault="00562B97" w:rsidP="00562B97" w:rsidR="00562B97" w:rsidRPr="004B4536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se </w:t>
      </w:r>
      <w:r w:rsidR="00FC0C4E">
        <w:rPr>
          <w:sz w:val="23"/>
          <w:szCs w:val="23"/>
        </w:rPr>
        <w:t>Ana Glavan Dukić, Rijeka, Užar</w:t>
      </w:r>
      <w:r w:rsidR="004B4536" w:rsidRPr="004B4536">
        <w:rPr>
          <w:sz w:val="23"/>
          <w:szCs w:val="23"/>
        </w:rPr>
        <w:t>ska 17/II, OIB: 32609326349.</w:t>
      </w:r>
    </w:p>
    <w:p w:rsidRDefault="00562B97" w:rsidP="00562B97" w:rsidR="00562B97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562B97" w:rsidP="00562B97" w:rsidR="00562B9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FABETA d.o.o. Plomin, Plomin Luka 3, OIB: 73860954233</w:t>
      </w:r>
      <w:r w:rsidRPr="00ED131D">
        <w:rPr>
          <w:sz w:val="23"/>
          <w:szCs w:val="23"/>
        </w:rPr>
        <w:t>.</w:t>
      </w:r>
    </w:p>
    <w:p w:rsidRDefault="00562B97" w:rsidP="00562B97" w:rsidR="00562B9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562B97" w:rsidP="00562B97" w:rsidR="00562B9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562B97" w:rsidP="00562B97" w:rsidR="00562B9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562B97" w:rsidP="00562B97" w:rsidR="00562B9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562B97" w:rsidP="00562B97" w:rsidR="00562B97" w:rsidRPr="00ED131D">
      <w:pPr>
        <w:jc w:val="both"/>
        <w:rPr>
          <w:bCs w:val="false"/>
          <w:sz w:val="23"/>
          <w:szCs w:val="23"/>
        </w:rPr>
      </w:pPr>
    </w:p>
    <w:p w:rsidRDefault="00562B97" w:rsidP="00562B97" w:rsidR="00562B9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562B97" w:rsidP="00562B97" w:rsidR="00562B97" w:rsidRPr="00ED131D">
      <w:pPr>
        <w:rPr>
          <w:bCs w:val="false"/>
          <w:sz w:val="23"/>
          <w:szCs w:val="23"/>
        </w:rPr>
      </w:pPr>
    </w:p>
    <w:p w:rsidRDefault="00562B97" w:rsidP="00562B97" w:rsidR="00562B9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634/16-3 od 11.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FABETA d.o.o. Plomin, Plomin Luka 3, OIB: 73860954233.</w:t>
      </w:r>
    </w:p>
    <w:p w:rsidRDefault="00562B97" w:rsidP="00562B97" w:rsidR="00562B97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23.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562B97" w:rsidP="00562B97" w:rsidR="00562B9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62B97" w:rsidP="00562B97" w:rsidR="00562B9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St-634/16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</w:p>
    <w:p w:rsidRDefault="00562B97" w:rsidP="00562B97" w:rsidR="00562B9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562B97" w:rsidP="00562B97" w:rsidR="00562B9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562B97" w:rsidP="00562B97" w:rsidR="00562B9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562B97" w:rsidP="00562B97" w:rsidR="00562B97" w:rsidRPr="00ED131D">
      <w:pPr>
        <w:jc w:val="center"/>
        <w:rPr>
          <w:sz w:val="23"/>
          <w:szCs w:val="23"/>
        </w:rPr>
      </w:pPr>
    </w:p>
    <w:p w:rsidRDefault="00562B97" w:rsidP="00562B97" w:rsidR="00562B97" w:rsidRPr="00ED131D">
      <w:pPr>
        <w:jc w:val="center"/>
        <w:rPr>
          <w:sz w:val="23"/>
          <w:szCs w:val="23"/>
        </w:rPr>
      </w:pPr>
    </w:p>
    <w:p w:rsidRDefault="00562B97" w:rsidP="00562B97" w:rsidR="00562B97" w:rsidRPr="00ED131D">
      <w:pPr>
        <w:rPr>
          <w:sz w:val="23"/>
          <w:szCs w:val="23"/>
        </w:rPr>
      </w:pPr>
    </w:p>
    <w:p w:rsidRDefault="00562B97" w:rsidP="00562B97" w:rsidR="00562B97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F17054">
        <w:rPr>
          <w:sz w:val="23"/>
          <w:szCs w:val="23"/>
        </w:rPr>
        <w:t>Pazinu</w:t>
      </w:r>
      <w:r w:rsidR="007D009E">
        <w:rPr>
          <w:sz w:val="23"/>
          <w:szCs w:val="23"/>
        </w:rPr>
        <w:t xml:space="preserve">, 5. srpnja </w:t>
      </w:r>
      <w:r w:rsidRPr="00F17054">
        <w:rPr>
          <w:sz w:val="23"/>
          <w:szCs w:val="23"/>
        </w:rPr>
        <w:t>2016.</w:t>
      </w:r>
    </w:p>
    <w:p w:rsidRDefault="00562B97" w:rsidP="00562B97" w:rsidR="00562B97" w:rsidRPr="00ED131D">
      <w:pPr>
        <w:ind w:firstLine="720" w:left="2880"/>
        <w:jc w:val="both"/>
        <w:rPr>
          <w:sz w:val="23"/>
          <w:szCs w:val="23"/>
        </w:rPr>
      </w:pPr>
    </w:p>
    <w:p w:rsidRDefault="00562B97" w:rsidP="00562B97" w:rsidR="00562B9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562B97" w:rsidP="00562B97" w:rsidR="00562B9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562B97" w:rsidP="00562B97" w:rsidR="00562B9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562B97" w:rsidP="00562B97" w:rsidR="00562B97">
      <w:pPr>
        <w:jc w:val="both"/>
        <w:rPr>
          <w:sz w:val="23"/>
          <w:szCs w:val="23"/>
        </w:rPr>
      </w:pPr>
    </w:p>
    <w:p w:rsidRDefault="00562B97" w:rsidP="00562B97" w:rsidR="00562B97" w:rsidRPr="00ED131D">
      <w:pPr>
        <w:jc w:val="both"/>
        <w:rPr>
          <w:sz w:val="23"/>
          <w:szCs w:val="23"/>
        </w:rPr>
      </w:pPr>
    </w:p>
    <w:p w:rsidRDefault="00562B97" w:rsidP="00562B97" w:rsidR="00562B97" w:rsidRPr="00ED131D">
      <w:pPr>
        <w:jc w:val="both"/>
        <w:rPr>
          <w:sz w:val="23"/>
          <w:szCs w:val="23"/>
        </w:rPr>
      </w:pPr>
    </w:p>
    <w:p w:rsidRDefault="00562B97" w:rsidP="00562B97" w:rsidR="00562B9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562B97" w:rsidP="00562B97" w:rsidR="00562B9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562B97" w:rsidP="00562B97" w:rsidR="00562B97" w:rsidRPr="00EA6F91">
      <w:pPr>
        <w:jc w:val="both"/>
        <w:rPr>
          <w:sz w:val="23"/>
          <w:szCs w:val="23"/>
        </w:rPr>
      </w:pPr>
    </w:p>
    <w:p w:rsidRDefault="00562B97" w:rsidP="00562B97" w:rsidR="00562B9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562B97" w:rsidP="00562B97" w:rsidR="00562B9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FABETA d.o.o. Plomin, Plomin Luka 3, </w:t>
      </w:r>
    </w:p>
    <w:p w:rsidRDefault="00562B97" w:rsidP="00562B97" w:rsidR="00562B97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FC0C4E">
        <w:rPr>
          <w:sz w:val="23"/>
          <w:szCs w:val="23"/>
        </w:rPr>
        <w:t>Ana Glavan Dukić, Rijeka, Užar</w:t>
      </w:r>
      <w:r w:rsidR="004B4536" w:rsidRPr="004B4536">
        <w:rPr>
          <w:sz w:val="23"/>
          <w:szCs w:val="23"/>
        </w:rPr>
        <w:t>ska 17/II</w:t>
      </w:r>
      <w:r w:rsidRPr="00942237">
        <w:rPr>
          <w:sz w:val="23"/>
          <w:szCs w:val="23"/>
        </w:rPr>
        <w:t xml:space="preserve">, </w:t>
      </w:r>
    </w:p>
    <w:p w:rsidRDefault="00562B97" w:rsidP="00562B97" w:rsidR="00562B9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562B97" w:rsidP="00562B97" w:rsidR="00562B9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562B97" w:rsidP="00562B97" w:rsidR="00562B9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562B97" w:rsidP="00562B97" w:rsidR="00562B9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562B97" w:rsidP="00562B97" w:rsidR="00562B9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562B97" w:rsidP="00562B97" w:rsidR="00562B97" w:rsidRPr="00ED131D">
      <w:pPr>
        <w:ind w:left="360"/>
        <w:jc w:val="both"/>
        <w:rPr>
          <w:sz w:val="23"/>
          <w:szCs w:val="23"/>
        </w:rPr>
      </w:pPr>
    </w:p>
    <w:p w:rsidRDefault="00562B97" w:rsidP="00562B97" w:rsidR="00562B97" w:rsidRPr="00ED131D">
      <w:pPr>
        <w:jc w:val="both"/>
        <w:rPr>
          <w:sz w:val="23"/>
          <w:szCs w:val="23"/>
        </w:rPr>
      </w:pPr>
    </w:p>
    <w:p w:rsidRDefault="00562B97" w:rsidP="00562B97" w:rsidR="00562B97" w:rsidRPr="00ED131D">
      <w:pPr>
        <w:rPr>
          <w:sz w:val="23"/>
          <w:szCs w:val="23"/>
        </w:rPr>
      </w:pPr>
    </w:p>
    <w:p w:rsidRDefault="00562B97" w:rsidP="00562B97" w:rsidR="00562B97" w:rsidRPr="00ED131D">
      <w:pPr>
        <w:rPr>
          <w:sz w:val="23"/>
          <w:szCs w:val="23"/>
        </w:rPr>
      </w:pPr>
    </w:p>
    <w:p w:rsidRDefault="00562B97" w:rsidP="00562B97" w:rsidR="00562B97"/>
    <w:p w:rsidRDefault="00562B97" w:rsidP="00562B97" w:rsidR="00562B97"/>
    <w:p w:rsidRDefault="00562B97" w:rsidP="00562B97" w:rsidR="00562B97"/>
    <w:p w:rsidRDefault="00562B97" w:rsidP="00562B97" w:rsidR="00562B97"/>
    <w:p w:rsidRDefault="00562B97" w:rsidP="00562B97" w:rsidR="00562B97"/>
    <w:p w:rsidRDefault="00562B97" w:rsidP="00562B97" w:rsidR="00562B97"/>
    <w:p w:rsidRDefault="00562B97" w:rsidP="00562B97" w:rsidR="00562B97"/>
    <w:p w:rsidRDefault="00562B97" w:rsidP="00562B97" w:rsidR="00562B97"/>
    <w:p w:rsidRDefault="00AB7060" w:rsidR="00AB7060"/>
    <w:sectPr w:rsidSect="004523B8" w:rsidR="00AB7060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09E" w:rsidR="00F525A6">
      <w:r>
        <w:separator/>
      </w:r>
    </w:p>
  </w:endnote>
  <w:endnote w:id="0" w:type="continuationSeparator">
    <w:p w:rsidRDefault="007D009E" w:rsidR="00F52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09E" w:rsidR="00F525A6">
      <w:r>
        <w:separator/>
      </w:r>
    </w:p>
  </w:footnote>
  <w:footnote w:id="0" w:type="continuationSeparator">
    <w:p w:rsidRDefault="007D009E" w:rsidR="00F52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62B97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0482">
          <w:rPr>
            <w:noProof/>
          </w:rPr>
          <w:t>2</w:t>
        </w:r>
        <w:r>
          <w:fldChar w:fldCharType="end"/>
        </w:r>
        <w:r>
          <w:tab/>
        </w:r>
        <w:r w:rsidR="00FC0C4E" w:rsidRPr="00ED131D">
          <w:rPr>
            <w:sz w:val="23"/>
            <w:szCs w:val="23"/>
          </w:rPr>
          <w:t>Posl.br.: 2 St-</w:t>
        </w:r>
        <w:r w:rsidR="00FC0C4E">
          <w:rPr>
            <w:sz w:val="23"/>
            <w:szCs w:val="23"/>
          </w:rPr>
          <w:t>634</w:t>
        </w:r>
        <w:r w:rsidR="00FC0C4E" w:rsidRPr="00ED131D">
          <w:rPr>
            <w:sz w:val="23"/>
            <w:szCs w:val="23"/>
          </w:rPr>
          <w:t>/1</w:t>
        </w:r>
        <w:r w:rsidR="00FC0C4E">
          <w:rPr>
            <w:sz w:val="23"/>
            <w:szCs w:val="23"/>
          </w:rPr>
          <w:t>6-12</w:t>
        </w:r>
      </w:p>
    </w:sdtContent>
  </w:sdt>
  <w:p w:rsidRDefault="0075048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B9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B97"/>
    <w:rsid w:val="004B4536"/>
    <w:rsid w:val="00562B97"/>
    <w:rsid w:val="00750482"/>
    <w:rsid w:val="007D009E"/>
    <w:rsid w:val="00AB7060"/>
    <w:rsid w:val="00F525A6"/>
    <w:rsid w:val="00FC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B9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B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2B9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B9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C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C4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48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48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48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48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B9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B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2B9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B9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C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C4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48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48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48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48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FABETA d.o.o. PLOMIN</izvorni_sadrzaj>
    <derivirana_varijabla naziv="DomainObject.Predmet.ProtustrankaFormated_1">  FABETA d.o.o. PLOMIN</derivirana_varijabla>
  </DomainObject.Predmet.ProtustrankaFormated>
  <DomainObject.Predmet.ProtustrankaFormatedOIB>
    <izvorni_sadrzaj>  FABETA d.o.o. PLOMIN, OIB 73860954233</izvorni_sadrzaj>
    <derivirana_varijabla naziv="DomainObject.Predmet.ProtustrankaFormatedOIB_1">  FABETA d.o.o. PLOMIN, OIB 73860954233</derivirana_varijabla>
  </DomainObject.Predmet.ProtustrankaFormatedOIB>
  <DomainObject.Predmet.ProtustrankaFormatedWithAdress>
    <izvorni_sadrzaj> FABETA d.o.o. PLOMIN, Plomin Luka 3, 52234 Plomin</izvorni_sadrzaj>
    <derivirana_varijabla naziv="DomainObject.Predmet.ProtustrankaFormatedWithAdress_1"> FABETA d.o.o. PLOMIN, Plomin Luka 3, 52234 Plomin</derivirana_varijabla>
  </DomainObject.Predmet.ProtustrankaFormatedWithAdress>
  <DomainObject.Predmet.ProtustrankaFormatedWithAdressOIB>
    <izvorni_sadrzaj> FABETA d.o.o. PLOMIN, OIB 73860954233, Plomin Luka 3, 52234 Plomin</izvorni_sadrzaj>
    <derivirana_varijabla naziv="DomainObject.Predmet.ProtustrankaFormatedWithAdressOIB_1"> FABETA d.o.o. PLOMIN, OIB 73860954233, Plomin Luka 3, 52234 Plomin</derivirana_varijabla>
  </DomainObject.Predmet.ProtustrankaFormatedWithAdressOIB>
  <DomainObject.Predmet.ProtustrankaWithAdress>
    <izvorni_sadrzaj>FABETA d.o.o. PLOMIN Plomin Luka 3, 52234 Plomin</izvorni_sadrzaj>
    <derivirana_varijabla naziv="DomainObject.Predmet.ProtustrankaWithAdress_1">FABETA d.o.o. PLOMIN Plomin Luka 3, 52234 Plomin</derivirana_varijabla>
  </DomainObject.Predmet.ProtustrankaWithAdress>
  <DomainObject.Predmet.ProtustrankaWithAdressOIB>
    <izvorni_sadrzaj>FABETA d.o.o. PLOMIN, OIB 73860954233, Plomin Luka 3, 52234 Plomin</izvorni_sadrzaj>
    <derivirana_varijabla naziv="DomainObject.Predmet.ProtustrankaWithAdressOIB_1">FABETA d.o.o. PLOMIN, OIB 73860954233, Plomin Luka 3, 52234 Plomin</derivirana_varijabla>
  </DomainObject.Predmet.ProtustrankaWithAdressOIB>
  <DomainObject.Predmet.ProtustrankaNazivFormated>
    <izvorni_sadrzaj>FABETA d.o.o. PLOMIN</izvorni_sadrzaj>
    <derivirana_varijabla naziv="DomainObject.Predmet.ProtustrankaNazivFormated_1">FABETA d.o.o. PLOMIN</derivirana_varijabla>
  </DomainObject.Predmet.ProtustrankaNazivFormated>
  <DomainObject.Predmet.ProtustrankaNazivFormatedOIB>
    <izvorni_sadrzaj>FABETA d.o.o. PLOMIN, OIB 73860954233</izvorni_sadrzaj>
    <derivirana_varijabla naziv="DomainObject.Predmet.ProtustrankaNazivFormatedOIB_1">FABETA d.o.o. PLOMIN, OIB 73860954233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346068.35</izvorni_sadrzaj>
    <derivirana_varijabla naziv="DomainObject.Predmet.TrenutnaVrijednost_1">346068.35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FABETA d.o.o. PLOMIN</item>
    </izvorni_sadrzaj>
    <derivirana_varijabla naziv="DomainObject.Predmet.ProtuStrankaListFormated_1">
      <item>FABETA d.o.o. PLOMIN</item>
    </derivirana_varijabla>
  </DomainObject.Predmet.ProtuStrankaListFormated>
  <DomainObject.Predmet.ProtuStrankaListFormatedOIB>
    <izvorni_sadrzaj>
      <item>FABETA d.o.o. PLOMIN, OIB 73860954233</item>
    </izvorni_sadrzaj>
    <derivirana_varijabla naziv="DomainObject.Predmet.ProtuStrankaListFormatedOIB_1">
      <item>FABETA d.o.o. PLOMIN, OIB 73860954233</item>
    </derivirana_varijabla>
  </DomainObject.Predmet.ProtuStrankaListFormatedOIB>
  <DomainObject.Predmet.ProtuStrankaListFormatedWithAdress>
    <izvorni_sadrzaj>
      <item>FABETA d.o.o. PLOMIN, Plomin Luka 3, 52234 Plomin</item>
    </izvorni_sadrzaj>
    <derivirana_varijabla naziv="DomainObject.Predmet.ProtuStrankaListFormatedWithAdress_1">
      <item>FABETA d.o.o. PLOMIN, Plomin Luka 3, 52234 Plomin</item>
    </derivirana_varijabla>
  </DomainObject.Predmet.ProtuStrankaListFormatedWithAdress>
  <DomainObject.Predmet.ProtuStrankaListFormatedWithAdressOIB>
    <izvorni_sadrzaj>
      <item>FABETA d.o.o. PLOMIN, OIB 73860954233, Plomin Luka 3, 52234 Plomin</item>
    </izvorni_sadrzaj>
    <derivirana_varijabla naziv="DomainObject.Predmet.ProtuStrankaListFormatedWithAdressOIB_1">
      <item>FABETA d.o.o. PLOMIN, OIB 73860954233, Plomin Luka 3, 52234 Plomin</item>
    </derivirana_varijabla>
  </DomainObject.Predmet.ProtuStrankaListFormatedWithAdressOIB>
  <DomainObject.Predmet.ProtuStrankaListNazivFormated>
    <izvorni_sadrzaj>
      <item>FABETA d.o.o. PLOMIN</item>
    </izvorni_sadrzaj>
    <derivirana_varijabla naziv="DomainObject.Predmet.ProtuStrankaListNazivFormated_1">
      <item>FABETA d.o.o. PLOMIN</item>
    </derivirana_varijabla>
  </DomainObject.Predmet.ProtuStrankaListNazivFormated>
  <DomainObject.Predmet.ProtuStrankaListNazivFormatedOIB>
    <izvorni_sadrzaj>
      <item>FABETA d.o.o. PLOMIN, OIB 73860954233</item>
    </izvorni_sadrzaj>
    <derivirana_varijabla naziv="DomainObject.Predmet.ProtuStrankaListNazivFormatedOIB_1">
      <item>FABETA d.o.o. PLOMIN, OIB 73860954233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FABETA d.o.o. PLOMIN</izvorni_sadrzaj>
    <derivirana_varijabla naziv="DomainObject.Predmet.ProtustrankaIDrugi_1">FABETA d.o.o. PLOMIN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FABETA d.o.o. PLOMIN, OIB 73860954233, Plomin Luka 3, 52234 Plomin</izvorni_sadrzaj>
    <derivirana_varijabla naziv="DomainObject.Predmet.ProtustrankaIDrugiAdressOIB_1">FABETA d.o.o. PLOMIN, OIB 73860954233, Plomin Luka 3,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FABETA d.o.o. PLOMIN</item>
    </izvorni_sadrzaj>
    <derivirana_varijabla naziv="DomainObject.Predmet.SudioniciListNaziv_1">
      <item>FINANCIJSKA AGENCIJA, RC RIJEKA, PODRUŽNICA PULA, PULA</item>
      <item>FABETA d.o.o. PLOMIN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FABETA d.o.o. PLOMIN, OIB 73860954233, Plomin Luka 3,52234 Plomin</item>
    </izvorni_sadrzaj>
    <derivirana_varijabla naziv="DomainObject.Predmet.SudioniciListAdressOIB_1">
      <item>FINANCIJSKA AGENCIJA, RC RIJEKA, PODRUŽNICA PULA, PULA, OIB 85821130368, Ulica grada Vukovara 70,10000 Zagreb</item>
      <item>FABETA d.o.o. PLOMIN, OIB 73860954233, Plomin Luka 3,52234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73860954233</item>
    </izvorni_sadrzaj>
    <derivirana_varijabla naziv="DomainObject.Predmet.SudioniciListNazivOIB_1">
      <item>, OIB 85821130368</item>
      <item>, OIB 73860954233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3330</properties:Characters>
  <properties:Lines>98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2016-07-04T05:56:00Z</dcterms:created>
  <dc:creator>Jasmina Matika</dc:creator>
  <cp:lastModifiedBy>Jasmina Matika</cp:lastModifiedBy>
  <dcterms:modified xmlns:xsi="http://www.w3.org/2001/XMLSchema-instance" xsi:type="dcterms:W3CDTF">2016-07-05T07:29:00Z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