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241e" w14:paraId="97c241e" w:rsidRDefault="007C1AB5" w:rsidP="00910611" w:rsidR="007C1A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AB5" w:rsidP="00910611" w:rsidR="007C1AB5">
      <w:r>
        <w:rPr>
          <w:rFonts w:eastAsia="MS Mincho"/>
        </w:rPr>
        <w:t>REPUBLIKA HRVATSKA</w:t>
      </w:r>
    </w:p>
    <w:p w:rsidRDefault="007C1AB5" w:rsidP="00910611" w:rsidR="007C1AB5">
      <w:r>
        <w:rPr>
          <w:rFonts w:eastAsia="MS Mincho"/>
        </w:rPr>
        <w:t>TRGOVAČKI SUD U RIJECI</w:t>
      </w:r>
    </w:p>
    <w:p w:rsidRDefault="007C1AB5" w:rsidR="007C1AB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3538C9">
        <w:rPr>
          <w:bCs/>
        </w:rPr>
        <w:t>ELEKTRO ŠUBIĆ</w:t>
      </w:r>
      <w:r w:rsidR="003538C9">
        <w:t xml:space="preserve"> j. d. o. o. za elektroinstalacijske radove Zubovići, Barbatska 9, OIB: 63833579060, MBS: 040346901</w:t>
      </w:r>
      <w:r w:rsidRPr="006319A6">
        <w:t xml:space="preserve">, dana </w:t>
      </w:r>
      <w:r w:rsidR="00743913">
        <w:t>1</w:t>
      </w:r>
      <w:r w:rsidR="00671CDF">
        <w:t>2</w:t>
      </w:r>
      <w:r w:rsidR="00C517EE">
        <w:t>. travnja</w:t>
      </w:r>
      <w:r w:rsidRPr="006319A6">
        <w:t xml:space="preserve"> 201</w:t>
      </w:r>
      <w:r w:rsidR="00C517EE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3538C9">
        <w:rPr>
          <w:bCs/>
        </w:rPr>
        <w:t>ELEKTRO ŠUBIĆ</w:t>
      </w:r>
      <w:r w:rsidR="003538C9">
        <w:t xml:space="preserve"> j. d. o. o. za elektroinstalacijske radove Zubovići, Barbatska 9, OIB: 63833579060, MBS: 040346901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743913">
        <w:t>1</w:t>
      </w:r>
      <w:r w:rsidR="00671CDF">
        <w:t>2</w:t>
      </w:r>
      <w:r w:rsidR="00C517EE">
        <w:t>. travnja</w:t>
      </w:r>
      <w:r w:rsidR="00C517EE" w:rsidRPr="00F4344B">
        <w:t xml:space="preserve"> </w:t>
      </w:r>
      <w:r w:rsidR="002F3701" w:rsidRPr="00F4344B">
        <w:t>2017</w:t>
      </w:r>
      <w:r w:rsidRPr="00F4344B">
        <w:t xml:space="preserve">. godine u </w:t>
      </w:r>
      <w:r w:rsidR="002378E4">
        <w:t>1</w:t>
      </w:r>
      <w:r w:rsidR="00741EA8">
        <w:t>4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671CDF">
        <w:t>Mirjana Gašparović, OIB: 36691101554, Podšupera 55, Crikvenica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3538C9">
        <w:rPr>
          <w:bCs/>
        </w:rPr>
        <w:t>ELEKTRO ŠUBIĆ</w:t>
      </w:r>
      <w:r w:rsidR="003538C9">
        <w:t xml:space="preserve"> j. d. o. o. za elektroinstalacijske radove Zubovići, Barbatska 9, OIB: 63833579060, MBS: 040346901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</w:t>
      </w:r>
      <w:r w:rsidR="00E92BE6">
        <w:t xml:space="preserve"> </w:t>
      </w:r>
      <w:r w:rsidRPr="00F4344B">
        <w:t>ovog suda posl. br. 14 St-</w:t>
      </w:r>
      <w:r w:rsidR="00E92BE6">
        <w:t>61</w:t>
      </w:r>
      <w:r w:rsidR="003538C9">
        <w:t>3</w:t>
      </w:r>
      <w:r w:rsidR="00723C61" w:rsidRPr="00F4344B">
        <w:t>/2016</w:t>
      </w:r>
      <w:r w:rsidRPr="00F4344B">
        <w:t xml:space="preserve"> od </w:t>
      </w:r>
      <w:r w:rsidR="00E92BE6">
        <w:t>2</w:t>
      </w:r>
      <w:r w:rsidR="003538C9">
        <w:t>1</w:t>
      </w:r>
      <w:r w:rsidR="00671CDF">
        <w:t>. prosinca</w:t>
      </w:r>
      <w:r w:rsidR="00B20AB5">
        <w:t xml:space="preserve"> 201</w:t>
      </w:r>
      <w:r w:rsidR="00671CDF">
        <w:t>6</w:t>
      </w:r>
      <w:r w:rsidRPr="00F4344B">
        <w:t xml:space="preserve">. godine o imenovanju privremenog stečajnog upravitelja </w:t>
      </w:r>
      <w:r w:rsidR="00671CDF">
        <w:t>Mirjane Gašparović, OIB: 36691101554, Podšupera 55, Crikvenica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3538C9">
        <w:rPr>
          <w:bCs/>
        </w:rPr>
        <w:t>ELEKTRO ŠUBIĆ</w:t>
      </w:r>
      <w:r w:rsidR="003538C9">
        <w:t xml:space="preserve"> j. d. o. o. za elektroinstalacijske radove Zubovići, Barbatska 9, OIB: 63833579060, MBS: 040346901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E92BE6">
        <w:rPr>
          <w:bCs/>
        </w:rPr>
        <w:t>6</w:t>
      </w:r>
      <w:r w:rsidR="00671CDF">
        <w:rPr>
          <w:bCs/>
        </w:rPr>
        <w:t>1</w:t>
      </w:r>
      <w:r w:rsidR="003538C9">
        <w:rPr>
          <w:bCs/>
        </w:rPr>
        <w:t>3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3538C9">
        <w:rPr>
          <w:bCs/>
        </w:rPr>
        <w:t>13. prosinca</w:t>
      </w:r>
      <w:r w:rsidR="00743913">
        <w:rPr>
          <w:bCs/>
        </w:rPr>
        <w:t xml:space="preserve">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lastRenderedPageBreak/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3538C9">
        <w:t>2</w:t>
      </w:r>
      <w:r w:rsidR="00E92BE6">
        <w:t>0</w:t>
      </w:r>
      <w:r w:rsidR="00E45A3F">
        <w:t>. prosinca</w:t>
      </w:r>
      <w:r w:rsidR="00E07A1B">
        <w:t xml:space="preserve"> 201</w:t>
      </w:r>
      <w:r w:rsidR="00E45A3F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E92BE6">
        <w:rPr>
          <w:bCs/>
        </w:rPr>
        <w:t>9</w:t>
      </w:r>
      <w:r w:rsidR="00C517EE">
        <w:rPr>
          <w:bCs/>
        </w:rPr>
        <w:t>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3538C9">
        <w:rPr>
          <w:bCs/>
        </w:rPr>
        <w:t>2</w:t>
      </w:r>
      <w:r w:rsidR="00671CDF">
        <w:rPr>
          <w:bCs/>
        </w:rPr>
        <w:t>5.000,00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743913">
        <w:rPr>
          <w:bCs/>
        </w:rPr>
        <w:t>1</w:t>
      </w:r>
      <w:r w:rsidR="00671CDF">
        <w:rPr>
          <w:bCs/>
        </w:rPr>
        <w:t>2</w:t>
      </w:r>
      <w:r w:rsidR="00C517EE">
        <w:rPr>
          <w:bCs/>
        </w:rPr>
        <w:t>. travnja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565604" w:rsidP="00570F32" w:rsidR="00565604">
      <w:pPr>
        <w:jc w:val="both"/>
      </w:pPr>
    </w:p>
    <w:p w:rsidRDefault="00565604" w:rsidP="00570F32" w:rsidR="00565604">
      <w:pPr>
        <w:jc w:val="both"/>
      </w:pPr>
    </w:p>
    <w:sectPr w:rsidSect="00E21176" w:rsidR="00565604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999" w:rsidR="00744999">
      <w:r>
        <w:separator/>
      </w:r>
    </w:p>
  </w:endnote>
  <w:endnote w:id="0" w:type="continuationSeparator">
    <w:p w:rsidRDefault="00744999" w:rsidR="00744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1AB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999" w:rsidR="00744999">
      <w:r>
        <w:separator/>
      </w:r>
    </w:p>
  </w:footnote>
  <w:footnote w:id="0" w:type="continuationSeparator">
    <w:p w:rsidRDefault="00744999" w:rsidR="007449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3538C9">
      <w:t>6</w:t>
    </w:r>
    <w:r w:rsidR="00E92BE6">
      <w:t>1</w:t>
    </w:r>
    <w:r w:rsidR="003538C9">
      <w:t>3</w:t>
    </w:r>
    <w:r w:rsidR="00A2797A">
      <w:t>/2016</w:t>
    </w:r>
    <w:r w:rsidR="00433ACE">
      <w:t>-15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5390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0E05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5F5E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0694"/>
    <w:rsid w:val="00322A56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38C9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21BA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3ACE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50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06DB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742"/>
    <w:rsid w:val="00563815"/>
    <w:rsid w:val="00563B89"/>
    <w:rsid w:val="005644F6"/>
    <w:rsid w:val="0056475A"/>
    <w:rsid w:val="00564C9C"/>
    <w:rsid w:val="00565492"/>
    <w:rsid w:val="00565604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CDF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0C5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913"/>
    <w:rsid w:val="00743A94"/>
    <w:rsid w:val="00743AEF"/>
    <w:rsid w:val="00744389"/>
    <w:rsid w:val="0074499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1AB5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343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7EE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A1B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A3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E9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2BE6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EAC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C1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A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A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A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A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C1A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1AB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C1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A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A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A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A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C1A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1AB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ŠUBIĆ j.d.o.o.</izvorni_sadrzaj>
    <derivirana_varijabla naziv="DomainObject.Predmet.ProtustrankaFormated_1">  ELEKTRO ŠUBIĆ j.d.o.o.</derivirana_varijabla>
  </DomainObject.Predmet.ProtustrankaFormated>
  <DomainObject.Predmet.ProtustrankaFormatedOIB>
    <izvorni_sadrzaj>  ELEKTRO ŠUBIĆ j.d.o.o., OIB 63833579060</izvorni_sadrzaj>
    <derivirana_varijabla naziv="DomainObject.Predmet.ProtustrankaFormatedOIB_1">  ELEKTRO ŠUBIĆ j.d.o.o., OIB 63833579060</derivirana_varijabla>
  </DomainObject.Predmet.ProtustrankaFormatedOIB>
  <DomainObject.Predmet.ProtustrankaFormatedWithAdress>
    <izvorni_sadrzaj> ELEKTRO ŠUBIĆ j.d.o.o., Barbatska 9, 53296 Zubovići</izvorni_sadrzaj>
    <derivirana_varijabla naziv="DomainObject.Predmet.ProtustrankaFormatedWithAdress_1"> ELEKTRO ŠUBIĆ j.d.o.o., Barbatska 9, 53296 Zubovići</derivirana_varijabla>
  </DomainObject.Predmet.ProtustrankaFormatedWithAdress>
  <DomainObject.Predmet.ProtustrankaFormatedWithAdressOIB>
    <izvorni_sadrzaj> ELEKTRO ŠUBIĆ j.d.o.o., OIB 63833579060, Barbatska 9, 53296 Zubovići</izvorni_sadrzaj>
    <derivirana_varijabla naziv="DomainObject.Predmet.ProtustrankaFormatedWithAdressOIB_1"> ELEKTRO ŠUBIĆ j.d.o.o., OIB 63833579060, Barbatska 9, 53296 Zubovići</derivirana_varijabla>
  </DomainObject.Predmet.ProtustrankaFormatedWithAdressOIB>
  <DomainObject.Predmet.ProtustrankaWithAdress>
    <izvorni_sadrzaj>ELEKTRO ŠUBIĆ j.d.o.o. Barbatska 9, 53296 Zubovići</izvorni_sadrzaj>
    <derivirana_varijabla naziv="DomainObject.Predmet.ProtustrankaWithAdress_1">ELEKTRO ŠUBIĆ j.d.o.o. Barbatska 9, 53296 Zubovići</derivirana_varijabla>
  </DomainObject.Predmet.ProtustrankaWithAdress>
  <DomainObject.Predmet.ProtustrankaWithAdressOIB>
    <izvorni_sadrzaj>ELEKTRO ŠUBIĆ j.d.o.o., OIB 63833579060, Barbatska 9, 53296 Zubovići</izvorni_sadrzaj>
    <derivirana_varijabla naziv="DomainObject.Predmet.ProtustrankaWithAdressOIB_1">ELEKTRO ŠUBIĆ j.d.o.o., OIB 63833579060, Barbatska 9, 53296 Zubovići</derivirana_varijabla>
  </DomainObject.Predmet.ProtustrankaWithAdressOIB>
  <DomainObject.Predmet.ProtustrankaNazivFormated>
    <izvorni_sadrzaj>ELEKTRO ŠUBIĆ j.d.o.o.</izvorni_sadrzaj>
    <derivirana_varijabla naziv="DomainObject.Predmet.ProtustrankaNazivFormated_1">ELEKTRO ŠUBIĆ j.d.o.o.</derivirana_varijabla>
  </DomainObject.Predmet.ProtustrankaNazivFormated>
  <DomainObject.Predmet.ProtustrankaNazivFormatedOIB>
    <izvorni_sadrzaj>ELEKTRO ŠUBIĆ j.d.o.o., OIB 63833579060</izvorni_sadrzaj>
    <derivirana_varijabla naziv="DomainObject.Predmet.ProtustrankaNazivFormatedOIB_1">ELEKTRO ŠUBIĆ j.d.o.o., OIB 63833579060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FIINA Rijeka</izvorni_sadrzaj>
    <derivirana_varijabla naziv="DomainObject.Predmet.StrankaFormated_1">  FIINA Rijeka</derivirana_varijabla>
  </DomainObject.Predmet.StrankaFormated>
  <DomainObject.Predmet.StrankaFormatedOIB>
    <izvorni_sadrzaj>  FIINA Rijeka, OIB 85821130368</izvorni_sadrzaj>
    <derivirana_varijabla naziv="DomainObject.Predmet.StrankaFormatedOIB_1">  FIINA Rijeka, OIB 85821130368</derivirana_varijabla>
  </DomainObject.Predmet.StrankaFormatedOIB>
  <DomainObject.Predmet.StrankaFormatedWithAdress>
    <izvorni_sadrzaj> FIINA Rijeka, Frana Kurelca 8, 51000 Rijeka</izvorni_sadrzaj>
    <derivirana_varijabla naziv="DomainObject.Predmet.StrankaFormatedWithAdress_1"> FIINA Rijeka, Frana Kurelca 8, 51000 Rijeka</derivirana_varijabla>
  </DomainObject.Predmet.StrankaFormatedWithAdress>
  <DomainObject.Predmet.StrankaFormatedWithAdressOIB>
    <izvorni_sadrzaj> FIINA Rijeka, OIB 85821130368, Frana Kurelca 8, 51000 Rijeka</izvorni_sadrzaj>
    <derivirana_varijabla naziv="DomainObject.Predmet.StrankaFormatedWithAdressOIB_1"> FIINA Rijeka, OIB 85821130368, Frana Kurelca 8, 51000 Rijeka</derivirana_varijabla>
  </DomainObject.Predmet.StrankaFormatedWithAdressOIB>
  <DomainObject.Predmet.StrankaWithAdress>
    <izvorni_sadrzaj>FIINA Rijeka Frana Kurelca 8,51000 Rijeka</izvorni_sadrzaj>
    <derivirana_varijabla naziv="DomainObject.Predmet.StrankaWithAdress_1">FIINA Rijeka Frana Kurelca 8,51000 Rijeka</derivirana_varijabla>
  </DomainObject.Predmet.StrankaWithAdress>
  <DomainObject.Predmet.StrankaWithAdressOIB>
    <izvorni_sadrzaj>FIINA Rijeka, OIB 85821130368, Frana Kurelca 8,51000 Rijeka</izvorni_sadrzaj>
    <derivirana_varijabla naziv="DomainObject.Predmet.StrankaWithAdressOIB_1">FIINA Rijeka, OIB 85821130368, Frana Kurelca 8,51000 Rijeka</derivirana_varijabla>
  </DomainObject.Predmet.StrankaWithAdressOIB>
  <DomainObject.Predmet.StrankaNazivFormated>
    <izvorni_sadrzaj>FIINA Rijeka</izvorni_sadrzaj>
    <derivirana_varijabla naziv="DomainObject.Predmet.StrankaNazivFormated_1">FIINA Rijeka</derivirana_varijabla>
  </DomainObject.Predmet.StrankaNazivFormated>
  <DomainObject.Predmet.StrankaNazivFormatedOIB>
    <izvorni_sadrzaj>FIINA Rijeka, OIB 85821130368</izvorni_sadrzaj>
    <derivirana_varijabla naziv="DomainObject.Predmet.StrankaNazivFormatedOIB_1">FIINA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FIINA Rijeka</item>
    </izvorni_sadrzaj>
    <derivirana_varijabla naziv="DomainObject.Predmet.StrankaListFormated_1">
      <item>FIINA Rijeka</item>
    </derivirana_varijabla>
  </DomainObject.Predmet.StrankaListFormated>
  <DomainObject.Predmet.StrankaListFormatedOIB>
    <izvorni_sadrzaj>
      <item>FIINA Rijeka, OIB 85821130368</item>
    </izvorni_sadrzaj>
    <derivirana_varijabla naziv="DomainObject.Predmet.StrankaListFormatedOIB_1">
      <item>FIINA Rijeka, OIB 85821130368</item>
    </derivirana_varijabla>
  </DomainObject.Predmet.StrankaListFormatedOIB>
  <DomainObject.Predmet.StrankaListFormatedWithAdress>
    <izvorni_sadrzaj>
      <item>FIINA Rijeka, Frana Kurelca 8, 51000 Rijeka</item>
    </izvorni_sadrzaj>
    <derivirana_varijabla naziv="DomainObject.Predmet.StrankaListFormatedWithAdress_1">
      <item>FIINA Rijeka, Frana Kurelca 8, 51000 Rijeka</item>
    </derivirana_varijabla>
  </DomainObject.Predmet.StrankaListFormatedWithAdress>
  <DomainObject.Predmet.StrankaListFormatedWithAdressOIB>
    <izvorni_sadrzaj>
      <item>FIINA Rijeka, OIB 85821130368, Frana Kurelca 8, 51000 Rijeka</item>
    </izvorni_sadrzaj>
    <derivirana_varijabla naziv="DomainObject.Predmet.StrankaListFormatedWithAdressOIB_1">
      <item>FIINA Rijeka, OIB 85821130368, Frana Kurelca 8, 51000 Rijeka</item>
    </derivirana_varijabla>
  </DomainObject.Predmet.StrankaListFormatedWithAdressOIB>
  <DomainObject.Predmet.StrankaListNazivFormated>
    <izvorni_sadrzaj>
      <item>FIINA Rijeka</item>
    </izvorni_sadrzaj>
    <derivirana_varijabla naziv="DomainObject.Predmet.StrankaListNazivFormated_1">
      <item>FIINA Rijeka</item>
    </derivirana_varijabla>
  </DomainObject.Predmet.StrankaListNazivFormated>
  <DomainObject.Predmet.StrankaListNazivFormatedOIB>
    <izvorni_sadrzaj>
      <item>FIINA Rijeka, OIB 85821130368</item>
    </izvorni_sadrzaj>
    <derivirana_varijabla naziv="DomainObject.Predmet.StrankaListNazivFormatedOIB_1">
      <item>FIINA Rijeka, OIB 85821130368</item>
    </derivirana_varijabla>
  </DomainObject.Predmet.StrankaListNazivFormatedOIB>
  <DomainObject.Predmet.ProtuStrankaListFormated>
    <izvorni_sadrzaj>
      <item>ELEKTRO ŠUBIĆ j.d.o.o.</item>
    </izvorni_sadrzaj>
    <derivirana_varijabla naziv="DomainObject.Predmet.ProtuStrankaListFormated_1">
      <item>ELEKTRO ŠUBIĆ j.d.o.o.</item>
    </derivirana_varijabla>
  </DomainObject.Predmet.ProtuStrankaListFormated>
  <DomainObject.Predmet.ProtuStrankaListFormatedOIB>
    <izvorni_sadrzaj>
      <item>ELEKTRO ŠUBIĆ j.d.o.o., OIB 63833579060</item>
    </izvorni_sadrzaj>
    <derivirana_varijabla naziv="DomainObject.Predmet.ProtuStrankaListFormatedOIB_1">
      <item>ELEKTRO ŠUBIĆ j.d.o.o., OIB 63833579060</item>
    </derivirana_varijabla>
  </DomainObject.Predmet.ProtuStrankaListFormatedOIB>
  <DomainObject.Predmet.ProtuStrankaListFormatedWithAdress>
    <izvorni_sadrzaj>
      <item>ELEKTRO ŠUBIĆ j.d.o.o., Barbatska 9, 53296 Zubovići</item>
    </izvorni_sadrzaj>
    <derivirana_varijabla naziv="DomainObject.Predmet.ProtuStrankaListFormatedWithAdress_1">
      <item>ELEKTRO ŠUBIĆ j.d.o.o., Barbatska 9, 53296 Zubovići</item>
    </derivirana_varijabla>
  </DomainObject.Predmet.ProtuStrankaListFormatedWithAdress>
  <DomainObject.Predmet.ProtuStrankaListFormatedWithAdressOIB>
    <izvorni_sadrzaj>
      <item>ELEKTRO ŠUBIĆ j.d.o.o., OIB 63833579060, Barbatska 9, 53296 Zubovići</item>
    </izvorni_sadrzaj>
    <derivirana_varijabla naziv="DomainObject.Predmet.ProtuStrankaListFormatedWithAdressOIB_1">
      <item>ELEKTRO ŠUBIĆ j.d.o.o., OIB 63833579060, Barbatska 9, 53296 Zubovići</item>
    </derivirana_varijabla>
  </DomainObject.Predmet.ProtuStrankaListFormatedWithAdressOIB>
  <DomainObject.Predmet.ProtuStrankaListNazivFormated>
    <izvorni_sadrzaj>
      <item>ELEKTRO ŠUBIĆ j.d.o.o.</item>
    </izvorni_sadrzaj>
    <derivirana_varijabla naziv="DomainObject.Predmet.ProtuStrankaListNazivFormated_1">
      <item>ELEKTRO ŠUBIĆ j.d.o.o.</item>
    </derivirana_varijabla>
  </DomainObject.Predmet.ProtuStrankaListNazivFormated>
  <DomainObject.Predmet.ProtuStrankaListNazivFormatedOIB>
    <izvorni_sadrzaj>
      <item>ELEKTRO ŠUBIĆ j.d.o.o., OIB 63833579060</item>
    </izvorni_sadrzaj>
    <derivirana_varijabla naziv="DomainObject.Predmet.ProtuStrankaListNazivFormatedOIB_1">
      <item>ELEKTRO ŠUBIĆ j.d.o.o., OIB 63833579060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FIINA Rijeka</izvorni_sadrzaj>
    <derivirana_varijabla naziv="DomainObject.Predmet.StrankaIDrugi_1">FIINA Rijeka</derivirana_varijabla>
  </DomainObject.Predmet.StrankaIDrugi>
  <DomainObject.Predmet.ProtustrankaIDrugi>
    <izvorni_sadrzaj>ELEKTRO ŠUBIĆ j.d.o.o.</izvorni_sadrzaj>
    <derivirana_varijabla naziv="DomainObject.Predmet.ProtustrankaIDrugi_1">ELEKTRO ŠUBIĆ j.d.o.o.</derivirana_varijabla>
  </DomainObject.Predmet.ProtustrankaIDrugi>
  <DomainObject.Predmet.StrankaIDrugiAdressOIB>
    <izvorni_sadrzaj>FIINA Rijeka, OIB 85821130368, Frana Kurelca 8, 51000 Rijeka</izvorni_sadrzaj>
    <derivirana_varijabla naziv="DomainObject.Predmet.StrankaIDrugiAdressOIB_1">FIINA Rijeka, OIB 85821130368, Frana Kurelca 8, 51000 Rijeka</derivirana_varijabla>
  </DomainObject.Predmet.StrankaIDrugiAdressOIB>
  <DomainObject.Predmet.ProtustrankaIDrugiAdressOIB>
    <izvorni_sadrzaj>ELEKTRO ŠUBIĆ j.d.o.o., OIB 63833579060, Barbatska 9, 53296 Zubovići</izvorni_sadrzaj>
    <derivirana_varijabla naziv="DomainObject.Predmet.ProtustrankaIDrugiAdressOIB_1">ELEKTRO ŠUBIĆ j.d.o.o., OIB 63833579060, Barbatska 9, 53296 Zubovići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FIINA Rijeka</item>
      <item>ELEKTRO ŠUBIĆ j.d.o.o.</item>
    </izvorni_sadrzaj>
    <derivirana_varijabla naziv="DomainObject.Predmet.SudioniciListNaziv_1">
      <item>FIINA Rijeka</item>
      <item>ELEKTRO ŠUBIĆ j.d.o.o.</item>
    </derivirana_varijabla>
  </DomainObject.Predmet.SudioniciListNaziv>
  <DomainObject.Predmet.SudioniciListAdressOIB>
    <izvorni_sadrzaj>
      <item>FIINA Rijeka, OIB 85821130368, Frana Kurelca 8,51000 Rijeka</item>
      <item>ELEKTRO ŠUBIĆ j.d.o.o., OIB 63833579060, Barbatska 9,53296 Zubovići</item>
    </izvorni_sadrzaj>
    <derivirana_varijabla naziv="DomainObject.Predmet.SudioniciListAdressOIB_1">
      <item>FIINA Rijeka, OIB 85821130368, Frana Kurelca 8,51000 Rijeka</item>
      <item>ELEKTRO ŠUBIĆ j.d.o.o., OIB 63833579060, Barbatska 9,53296 Zubovići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63833579060</item>
    </izvorni_sadrzaj>
    <derivirana_varijabla naziv="DomainObject.Predmet.SudioniciListNazivOIB_1">
      <item>, OIB 85821130368</item>
      <item>, OIB 63833579060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CC600-A331-4349-A118-A616BED251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765</properties:Words>
  <properties:Characters>4159</properties:Characters>
  <properties:Lines>95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2017-04-12T12:02:00Z</dcterms:created>
  <dc:creator>korlevicd</dc:creator>
  <cp:lastModifiedBy>Danijela Fumić</cp:lastModifiedBy>
  <cp:lastPrinted>2012-01-12T08:53:00Z</cp:lastPrinted>
  <dcterms:modified xmlns:xsi="http://www.w3.org/2001/XMLSchema-instance" xsi:type="dcterms:W3CDTF">2017-04-12T12:03:00Z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